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7A02A" w14:textId="398B79D5" w:rsidR="00743C47" w:rsidRDefault="006F1045" w:rsidP="00991F4C">
      <w:pPr>
        <w:pStyle w:val="Heading9"/>
        <w:rPr>
          <w:sz w:val="24"/>
          <w:szCs w:val="24"/>
        </w:rPr>
      </w:pPr>
      <w:r>
        <w:t>Annex A</w:t>
      </w:r>
      <w:r w:rsidR="00991F4C">
        <w:tab/>
      </w:r>
      <w:r>
        <w:t>Co-ordinates of TSG and WG Officials</w:t>
      </w:r>
    </w:p>
    <w:p w14:paraId="66A8385B" w14:textId="124959C8" w:rsidR="00743C47" w:rsidRDefault="006F1045" w:rsidP="00991F4C">
      <w:pPr>
        <w:pStyle w:val="Heading1"/>
      </w:pPr>
      <w:r>
        <w:t>A.1</w:t>
      </w:r>
      <w:r w:rsidR="00991F4C">
        <w:tab/>
      </w:r>
      <w:r>
        <w:t>TSG SA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8"/>
        <w:gridCol w:w="860"/>
        <w:gridCol w:w="2656"/>
        <w:gridCol w:w="2896"/>
        <w:gridCol w:w="981"/>
        <w:gridCol w:w="1587"/>
        <w:gridCol w:w="1706"/>
        <w:gridCol w:w="931"/>
        <w:gridCol w:w="2655"/>
      </w:tblGrid>
      <w:tr w:rsidR="00743C47" w14:paraId="0529A23B"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E86F7BD" w14:textId="77777777" w:rsidR="00743C47" w:rsidRDefault="006F1045" w:rsidP="003906F4">
            <w:pPr>
              <w:pStyle w:val="TAH"/>
            </w:pPr>
            <w:r>
              <w:lastRenderedPageBreak/>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DAF116" w14:textId="77777777" w:rsidR="00743C47" w:rsidRDefault="006F1045" w:rsidP="003906F4">
            <w:pPr>
              <w:pStyle w:val="TAH"/>
            </w:pPr>
            <w: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C5FDA9E" w14:textId="77777777" w:rsidR="00743C47" w:rsidRDefault="006F1045" w:rsidP="003906F4">
            <w:pPr>
              <w:pStyle w:val="TAH"/>
            </w:pPr>
            <w:proofErr w:type="spellStart"/>
            <w: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52C287" w14:textId="77777777" w:rsidR="00743C47" w:rsidRDefault="006F1045" w:rsidP="003906F4">
            <w:pPr>
              <w:pStyle w:val="TAH"/>
            </w:pPr>
            <w: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FD9ACC" w14:textId="77777777" w:rsidR="00743C47" w:rsidRDefault="006F1045" w:rsidP="003906F4">
            <w:pPr>
              <w:pStyle w:val="TAH"/>
            </w:pPr>
            <w:proofErr w:type="spellStart"/>
            <w: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285136" w14:textId="77777777" w:rsidR="00743C47" w:rsidRDefault="006F1045" w:rsidP="003906F4">
            <w:pPr>
              <w:pStyle w:val="TAH"/>
            </w:pPr>
            <w:proofErr w:type="spellStart"/>
            <w: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C05AEF" w14:textId="77777777" w:rsidR="00743C47" w:rsidRDefault="006F1045" w:rsidP="003906F4">
            <w:pPr>
              <w:pStyle w:val="TAH"/>
            </w:pPr>
            <w:proofErr w:type="spellStart"/>
            <w: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46D6641" w14:textId="77777777" w:rsidR="00743C47" w:rsidRDefault="006F1045" w:rsidP="003906F4">
            <w:pPr>
              <w:pStyle w:val="TAH"/>
            </w:pPr>
            <w: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3F8A6F3" w14:textId="77777777" w:rsidR="00743C47" w:rsidRDefault="006F1045" w:rsidP="003906F4">
            <w:pPr>
              <w:pStyle w:val="TAH"/>
            </w:pPr>
            <w:r>
              <w:t>Remarks</w:t>
            </w:r>
          </w:p>
        </w:tc>
      </w:tr>
      <w:tr w:rsidR="00743C47" w14:paraId="10527E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5EC4" w14:textId="77777777" w:rsidR="00743C47" w:rsidRDefault="006F1045" w:rsidP="003906F4">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D5AEC"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5E1C9" w14:textId="77777777" w:rsidR="00743C47" w:rsidRDefault="006F1045" w:rsidP="003906F4">
            <w:pPr>
              <w:pStyle w:val="TAL"/>
            </w:pPr>
            <w:r>
              <w:t>MAYER, 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38B86" w14:textId="77777777" w:rsidR="00743C47" w:rsidRDefault="006F1045" w:rsidP="003906F4">
            <w:pPr>
              <w:pStyle w:val="TAL"/>
            </w:pPr>
            <w: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C73A9"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E0E63" w14:textId="77777777" w:rsidR="00743C47" w:rsidRDefault="006F1045" w:rsidP="003906F4">
            <w:pPr>
              <w:pStyle w:val="TAL"/>
            </w:pPr>
            <w:r>
              <w:t>4.3699190058e+12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A657" w14:textId="77777777" w:rsidR="00743C47" w:rsidRDefault="006F1045" w:rsidP="003906F4">
            <w:pPr>
              <w:pStyle w:val="TAL"/>
            </w:pPr>
            <w:r>
              <w:t>4 369 919 005 758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F7D4"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F378B" w14:textId="77777777" w:rsidR="00743C47" w:rsidRDefault="006F1045" w:rsidP="003906F4">
            <w:pPr>
              <w:pStyle w:val="TAL"/>
            </w:pPr>
            <w:r>
              <w:t>re-elected at SA#91-e 2nd term</w:t>
            </w:r>
          </w:p>
        </w:tc>
      </w:tr>
      <w:tr w:rsidR="00743C47" w14:paraId="1D706C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D930C" w14:textId="77777777" w:rsidR="00743C47" w:rsidRDefault="006F1045" w:rsidP="003906F4">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163B"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48F94" w14:textId="77777777" w:rsidR="00743C47" w:rsidRDefault="006F1045" w:rsidP="003906F4">
            <w:pPr>
              <w:pStyle w:val="TAL"/>
            </w:pPr>
            <w: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4F8CE" w14:textId="77777777" w:rsidR="00743C47" w:rsidRDefault="006F1045" w:rsidP="003906F4">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9E115" w14:textId="77777777" w:rsidR="00743C47" w:rsidRDefault="006F1045" w:rsidP="003906F4">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CD259" w14:textId="77777777" w:rsidR="00743C47" w:rsidRDefault="006F1045" w:rsidP="003906F4">
            <w:pPr>
              <w:pStyle w:val="TAL"/>
            </w:pPr>
            <w:r>
              <w:t>+81 468 40 3333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E7395"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4C70A"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48F0A" w14:textId="77777777" w:rsidR="00743C47" w:rsidRDefault="006F1045" w:rsidP="003906F4">
            <w:pPr>
              <w:pStyle w:val="TAL"/>
            </w:pPr>
            <w:r>
              <w:t>elected at SA#91-e</w:t>
            </w:r>
          </w:p>
        </w:tc>
      </w:tr>
      <w:tr w:rsidR="00743C47" w14:paraId="364D04F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3B825" w14:textId="77777777" w:rsidR="00743C47" w:rsidRDefault="006F1045" w:rsidP="003906F4">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C5FFA"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AA919" w14:textId="77777777" w:rsidR="00743C47" w:rsidRDefault="006F1045" w:rsidP="003906F4">
            <w:pPr>
              <w:pStyle w:val="TAL"/>
            </w:pPr>
            <w:r>
              <w:t>YOUNGE, 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61587" w14:textId="77777777" w:rsidR="00743C47" w:rsidRDefault="006F1045" w:rsidP="003906F4">
            <w:pPr>
              <w:pStyle w:val="TAL"/>
            </w:pPr>
            <w: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8FAA"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872BB" w14:textId="77777777" w:rsidR="00743C47" w:rsidRDefault="006F1045" w:rsidP="003906F4">
            <w:pPr>
              <w:pStyle w:val="TAL"/>
            </w:pPr>
            <w:r>
              <w:t>17 606 720 987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411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B919A"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DAC04" w14:textId="77777777" w:rsidR="00743C47" w:rsidRDefault="006F1045" w:rsidP="003906F4">
            <w:pPr>
              <w:pStyle w:val="TAL"/>
            </w:pPr>
            <w:r>
              <w:t>elected at SA#91-e</w:t>
            </w:r>
          </w:p>
        </w:tc>
      </w:tr>
      <w:tr w:rsidR="00743C47" w14:paraId="2278D3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39C8B" w14:textId="77777777" w:rsidR="00743C47" w:rsidRDefault="006F1045" w:rsidP="003906F4">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9582A"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80AA9" w14:textId="77777777" w:rsidR="00743C47" w:rsidRDefault="006F1045" w:rsidP="003906F4">
            <w:pPr>
              <w:pStyle w:val="TAL"/>
            </w:pPr>
            <w:r>
              <w:t>MUSTAPHA, 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DF991" w14:textId="77777777" w:rsidR="00743C47" w:rsidRDefault="006F1045" w:rsidP="003906F4">
            <w:pPr>
              <w:pStyle w:val="TAL"/>
            </w:pPr>
            <w: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C1967"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434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D0A3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D600E"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AD9F8" w14:textId="77777777" w:rsidR="00743C47" w:rsidRDefault="006F1045" w:rsidP="003906F4">
            <w:pPr>
              <w:pStyle w:val="TAL"/>
            </w:pPr>
            <w:r>
              <w:t>elected at SA#91-e</w:t>
            </w:r>
          </w:p>
        </w:tc>
      </w:tr>
      <w:tr w:rsidR="00743C47" w14:paraId="17645CC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B03AE" w14:textId="77777777" w:rsidR="00743C47" w:rsidRDefault="006F1045" w:rsidP="003906F4">
            <w:pPr>
              <w:pStyle w:val="TAL"/>
            </w:pPr>
            <w: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F54B"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6F1E0" w14:textId="77777777" w:rsidR="00743C47" w:rsidRDefault="006F1045" w:rsidP="003906F4">
            <w:pPr>
              <w:pStyle w:val="TAL"/>
            </w:pPr>
            <w: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9D7A0"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1BFE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C339D" w14:textId="77777777" w:rsidR="00743C47" w:rsidRDefault="006F1045" w:rsidP="003906F4">
            <w:pPr>
              <w:pStyle w:val="TAL"/>
              <w:rPr>
                <w:sz w:val="24"/>
                <w:szCs w:val="24"/>
              </w:rPr>
            </w:pPr>
            <w: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4E0CB" w14:textId="77777777" w:rsidR="00743C47" w:rsidRDefault="006F1045" w:rsidP="003906F4">
            <w:pPr>
              <w:pStyle w:val="TAL"/>
            </w:pPr>
            <w: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0AA4E" w14:textId="77777777" w:rsidR="00743C47" w:rsidRDefault="006F1045" w:rsidP="003906F4">
            <w:pPr>
              <w:pStyle w:val="TAL"/>
            </w:pPr>
            <w:r>
              <w:t>07/12/1998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25504" w14:textId="77777777" w:rsidR="00743C47" w:rsidRDefault="00743C47" w:rsidP="003906F4">
            <w:pPr>
              <w:pStyle w:val="TAL"/>
            </w:pPr>
          </w:p>
        </w:tc>
      </w:tr>
      <w:tr w:rsidR="00743C47" w14:paraId="16C9641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7644F" w14:textId="77777777" w:rsidR="00743C47" w:rsidRDefault="006F1045" w:rsidP="003906F4">
            <w:pPr>
              <w:pStyle w:val="TAL"/>
              <w:rPr>
                <w:sz w:val="24"/>
                <w:szCs w:val="24"/>
              </w:rPr>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FD868"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DFFB" w14:textId="77777777" w:rsidR="00743C47" w:rsidRDefault="006F1045" w:rsidP="003906F4">
            <w:pPr>
              <w:pStyle w:val="TAL"/>
            </w:pPr>
            <w:r>
              <w:t>ALMODOVAR CHICO, 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66C03" w14:textId="77777777" w:rsidR="00743C47" w:rsidRDefault="006F1045" w:rsidP="003906F4">
            <w:pPr>
              <w:pStyle w:val="TAL"/>
            </w:pPr>
            <w: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A820A"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B700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5B7CC"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1118" w14:textId="77777777" w:rsidR="00743C47" w:rsidRDefault="006F1045" w:rsidP="003906F4">
            <w:pPr>
              <w:pStyle w:val="TAL"/>
              <w:rPr>
                <w:sz w:val="24"/>
                <w:szCs w:val="24"/>
              </w:rPr>
            </w:pPr>
            <w:r>
              <w:t>21/05/2021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1B13D" w14:textId="77777777" w:rsidR="00743C47" w:rsidRDefault="006F1045" w:rsidP="003906F4">
            <w:pPr>
              <w:pStyle w:val="TAL"/>
            </w:pPr>
            <w:r>
              <w:t>re-elected at SA1#94-e</w:t>
            </w:r>
          </w:p>
        </w:tc>
      </w:tr>
      <w:tr w:rsidR="00743C47" w14:paraId="6037A3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20559" w14:textId="77777777" w:rsidR="00743C47" w:rsidRDefault="006F1045" w:rsidP="003906F4">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40140"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A687" w14:textId="77777777" w:rsidR="00743C47" w:rsidRDefault="006F1045" w:rsidP="003906F4">
            <w:pPr>
              <w:pStyle w:val="TAL"/>
            </w:pPr>
            <w:r>
              <w:t>XIA, 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15E50" w14:textId="77777777" w:rsidR="00743C47" w:rsidRDefault="006F1045" w:rsidP="003906F4">
            <w:pPr>
              <w:pStyle w:val="TAL"/>
            </w:pPr>
            <w:r>
              <w:t xml:space="preserve">China </w:t>
            </w:r>
            <w:proofErr w:type="spellStart"/>
            <w:r>
              <w:t>Telecomunication</w:t>
            </w:r>
            <w:proofErr w:type="spellEnd"/>
            <w:r>
              <w:t xml:space="preserve">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BF1AB"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2CEFC" w14:textId="77777777" w:rsidR="00743C47" w:rsidRDefault="006F1045" w:rsidP="003906F4">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B9DA6"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BB150" w14:textId="77777777" w:rsidR="00743C47" w:rsidRDefault="006F1045" w:rsidP="003906F4">
            <w:pPr>
              <w:pStyle w:val="TAL"/>
              <w:rPr>
                <w:sz w:val="24"/>
                <w:szCs w:val="24"/>
              </w:rPr>
            </w:pPr>
            <w:r>
              <w:t>18/11/2021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E12E5" w14:textId="77777777" w:rsidR="00743C47" w:rsidRDefault="006F1045" w:rsidP="003906F4">
            <w:pPr>
              <w:pStyle w:val="TAL"/>
            </w:pPr>
            <w:r>
              <w:t>re-elected at SA1#96-e 2nd term</w:t>
            </w:r>
          </w:p>
        </w:tc>
      </w:tr>
      <w:tr w:rsidR="00743C47" w14:paraId="02A42D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96310" w14:textId="77777777" w:rsidR="00743C47" w:rsidRDefault="006F1045" w:rsidP="003906F4">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A4916"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29686" w14:textId="77777777" w:rsidR="00743C47" w:rsidRDefault="006F1045" w:rsidP="003906F4">
            <w:pPr>
              <w:pStyle w:val="TAL"/>
            </w:pPr>
            <w:r>
              <w:t>NAKANO, 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5821A" w14:textId="77777777" w:rsidR="00743C47" w:rsidRDefault="006F1045" w:rsidP="003906F4">
            <w:pPr>
              <w:pStyle w:val="TAL"/>
            </w:pPr>
            <w: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CD6BD" w14:textId="77777777" w:rsidR="00743C47" w:rsidRDefault="006F1045" w:rsidP="003906F4">
            <w:pPr>
              <w:pStyle w:val="TAL"/>
            </w:pPr>
            <w: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12D0" w14:textId="77777777" w:rsidR="00743C47" w:rsidRDefault="006F1045" w:rsidP="003906F4">
            <w:pPr>
              <w:pStyle w:val="TAL"/>
            </w:pPr>
            <w:r>
              <w:t>+81 80 5066 9308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97CAB"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0946C" w14:textId="77777777" w:rsidR="00743C47" w:rsidRDefault="006F1045" w:rsidP="003906F4">
            <w:pPr>
              <w:pStyle w:val="TAL"/>
              <w:rPr>
                <w:sz w:val="24"/>
                <w:szCs w:val="24"/>
              </w:rPr>
            </w:pPr>
            <w:r>
              <w:t>18/11/2021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AC715" w14:textId="77777777" w:rsidR="00743C47" w:rsidRDefault="006F1045" w:rsidP="003906F4">
            <w:pPr>
              <w:pStyle w:val="TAL"/>
            </w:pPr>
            <w:r>
              <w:t>elected at SA1#96-e</w:t>
            </w:r>
          </w:p>
        </w:tc>
      </w:tr>
      <w:tr w:rsidR="00743C47" w14:paraId="4810AD2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28089" w14:textId="77777777" w:rsidR="00743C47" w:rsidRDefault="006F1045" w:rsidP="003906F4">
            <w:pPr>
              <w:pStyle w:val="TAL"/>
            </w:pPr>
            <w: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A04C0"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529C4" w14:textId="77777777" w:rsidR="00743C47" w:rsidRDefault="006F1045" w:rsidP="003906F4">
            <w:pPr>
              <w:pStyle w:val="TAL"/>
            </w:pPr>
            <w:r>
              <w:t>SULTAN, 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03352"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DB8F0"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CBB75" w14:textId="77777777" w:rsidR="00743C47" w:rsidRDefault="006F1045" w:rsidP="003906F4">
            <w:pPr>
              <w:pStyle w:val="TAL"/>
              <w:rPr>
                <w:sz w:val="24"/>
                <w:szCs w:val="24"/>
              </w:rPr>
            </w:pPr>
            <w:r>
              <w:t>+33 4 92 94 42 71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06379" w14:textId="77777777" w:rsidR="00743C47" w:rsidRDefault="006F1045" w:rsidP="003906F4">
            <w:pPr>
              <w:pStyle w:val="TAL"/>
            </w:pPr>
            <w:r>
              <w:t>+33 6 74 40 83 70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50F6C" w14:textId="77777777" w:rsidR="00743C47" w:rsidRDefault="006F1045" w:rsidP="003906F4">
            <w:pPr>
              <w:pStyle w:val="TAL"/>
            </w:pPr>
            <w:r>
              <w:t>03/08/2007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D5C74" w14:textId="77777777" w:rsidR="00743C47" w:rsidRDefault="006F1045" w:rsidP="003906F4">
            <w:pPr>
              <w:pStyle w:val="TAL"/>
            </w:pPr>
            <w:r>
              <w:t>Re-appointed from end of #37bis</w:t>
            </w:r>
          </w:p>
        </w:tc>
      </w:tr>
      <w:tr w:rsidR="00743C47" w14:paraId="40B477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7C65" w14:textId="77777777" w:rsidR="00743C47" w:rsidRDefault="006F1045" w:rsidP="003906F4">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4169E"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482C4" w14:textId="77777777" w:rsidR="00743C47" w:rsidRDefault="006F1045" w:rsidP="003906F4">
            <w:pPr>
              <w:pStyle w:val="TAL"/>
            </w:pPr>
            <w:r>
              <w:t>JAIN, 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96B19" w14:textId="77777777" w:rsidR="00743C47" w:rsidRDefault="006F1045" w:rsidP="003906F4">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E8C61"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C2719" w14:textId="77777777" w:rsidR="00743C47" w:rsidRDefault="006F1045" w:rsidP="003906F4">
            <w:pPr>
              <w:pStyle w:val="TAL"/>
            </w:pPr>
            <w:r>
              <w:t>-7428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4DD52"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B7AB8" w14:textId="77777777" w:rsidR="00743C47" w:rsidRDefault="006F1045" w:rsidP="003906F4">
            <w:pPr>
              <w:pStyle w:val="TAL"/>
              <w:rPr>
                <w:sz w:val="24"/>
                <w:szCs w:val="24"/>
              </w:rPr>
            </w:pPr>
            <w: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F95DA" w14:textId="77777777" w:rsidR="00743C47" w:rsidRDefault="006F1045" w:rsidP="003906F4">
            <w:pPr>
              <w:pStyle w:val="TAL"/>
            </w:pPr>
            <w:r>
              <w:t>Elected at S2#145-e</w:t>
            </w:r>
          </w:p>
        </w:tc>
      </w:tr>
      <w:tr w:rsidR="00743C47" w14:paraId="42B911B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208DD" w14:textId="77777777" w:rsidR="00743C47" w:rsidRDefault="006F1045" w:rsidP="003906F4">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AEE82"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CE478" w14:textId="77777777" w:rsidR="00743C47" w:rsidRDefault="006F1045" w:rsidP="003906F4">
            <w:pPr>
              <w:pStyle w:val="TAL"/>
            </w:pPr>
            <w:r>
              <w:t>BENNETT, 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59102" w14:textId="77777777" w:rsidR="00743C47" w:rsidRDefault="006F1045" w:rsidP="003906F4">
            <w:pPr>
              <w:pStyle w:val="TAL"/>
            </w:pPr>
            <w: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8C328"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3AFAC" w14:textId="77777777" w:rsidR="00743C47" w:rsidRDefault="006F1045" w:rsidP="003906F4">
            <w:pPr>
              <w:pStyle w:val="TAL"/>
            </w:pPr>
            <w:r>
              <w:t>441 784 428 600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720AB"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0908" w14:textId="77777777" w:rsidR="00743C47" w:rsidRDefault="006F1045" w:rsidP="003906F4">
            <w:pPr>
              <w:pStyle w:val="TAL"/>
              <w:rPr>
                <w:sz w:val="24"/>
                <w:szCs w:val="24"/>
              </w:rPr>
            </w:pPr>
            <w: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02145" w14:textId="77777777" w:rsidR="00743C47" w:rsidRDefault="006F1045" w:rsidP="003906F4">
            <w:pPr>
              <w:pStyle w:val="TAL"/>
            </w:pPr>
            <w:r>
              <w:t>Elected at S2#145-e</w:t>
            </w:r>
          </w:p>
        </w:tc>
      </w:tr>
      <w:tr w:rsidR="00743C47" w14:paraId="077F9C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A1F94" w14:textId="77777777" w:rsidR="00743C47" w:rsidRDefault="006F1045" w:rsidP="003906F4">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A5924"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A94E5" w14:textId="77777777" w:rsidR="00743C47" w:rsidRDefault="006F1045" w:rsidP="003906F4">
            <w:pPr>
              <w:pStyle w:val="TAL"/>
            </w:pPr>
            <w:r>
              <w:t>SUN, 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ECE5C" w14:textId="77777777" w:rsidR="00743C47" w:rsidRDefault="006F1045" w:rsidP="003906F4">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F8FF6"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2C9D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8E5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2DF58" w14:textId="77777777" w:rsidR="00743C47" w:rsidRDefault="006F1045" w:rsidP="003906F4">
            <w:pPr>
              <w:pStyle w:val="TAL"/>
              <w:rPr>
                <w:sz w:val="24"/>
                <w:szCs w:val="24"/>
              </w:rPr>
            </w:pPr>
            <w: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2C35" w14:textId="77777777" w:rsidR="00743C47" w:rsidRDefault="006F1045" w:rsidP="003906F4">
            <w:pPr>
              <w:pStyle w:val="TAL"/>
            </w:pPr>
            <w:r>
              <w:t>Elected at S2#145-e</w:t>
            </w:r>
          </w:p>
        </w:tc>
      </w:tr>
      <w:tr w:rsidR="00743C47" w14:paraId="700D42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ABE97" w14:textId="77777777" w:rsidR="00743C47" w:rsidRDefault="006F1045" w:rsidP="003906F4">
            <w:pPr>
              <w:pStyle w:val="TAL"/>
            </w:pPr>
            <w: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E789A"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58C4E" w14:textId="77777777" w:rsidR="00743C47" w:rsidRDefault="006F1045" w:rsidP="003906F4">
            <w:pPr>
              <w:pStyle w:val="TAL"/>
            </w:pPr>
            <w: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5671"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4F92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8222B" w14:textId="77777777" w:rsidR="00743C47" w:rsidRDefault="006F1045" w:rsidP="003906F4">
            <w:pPr>
              <w:pStyle w:val="TAL"/>
              <w:rPr>
                <w:sz w:val="24"/>
                <w:szCs w:val="24"/>
              </w:rPr>
            </w:pPr>
            <w: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397F9" w14:textId="77777777" w:rsidR="00743C47" w:rsidRDefault="006F1045" w:rsidP="003906F4">
            <w:pPr>
              <w:pStyle w:val="TAL"/>
            </w:pPr>
            <w: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A08D2" w14:textId="77777777" w:rsidR="00743C47" w:rsidRDefault="006F1045" w:rsidP="003906F4">
            <w:pPr>
              <w:pStyle w:val="TAL"/>
            </w:pPr>
            <w:r>
              <w:t>11/03/2005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12035" w14:textId="77777777" w:rsidR="00743C47" w:rsidRDefault="00743C47" w:rsidP="003906F4">
            <w:pPr>
              <w:pStyle w:val="TAL"/>
            </w:pPr>
          </w:p>
        </w:tc>
      </w:tr>
      <w:tr w:rsidR="00743C47" w14:paraId="3F7F1B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96F9D" w14:textId="77777777" w:rsidR="00743C47" w:rsidRDefault="006F1045" w:rsidP="003906F4">
            <w:pPr>
              <w:pStyle w:val="TAL"/>
              <w:rPr>
                <w:sz w:val="24"/>
                <w:szCs w:val="24"/>
              </w:rPr>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BC02A"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7D4D6" w14:textId="77777777" w:rsidR="00743C47" w:rsidRDefault="006F1045" w:rsidP="003906F4">
            <w:pPr>
              <w:pStyle w:val="TAL"/>
            </w:pPr>
            <w:r>
              <w:t>NAIR,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CFDD2" w14:textId="77777777" w:rsidR="00743C47" w:rsidRDefault="006F1045" w:rsidP="003906F4">
            <w:pPr>
              <w:pStyle w:val="TAL"/>
            </w:pPr>
            <w: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2203B"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B4117" w14:textId="77777777" w:rsidR="00743C47" w:rsidRDefault="006F1045" w:rsidP="003906F4">
            <w:pPr>
              <w:pStyle w:val="TAL"/>
            </w:pPr>
            <w:r>
              <w:t>19086796107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CD80A" w14:textId="77777777" w:rsidR="00743C47" w:rsidRDefault="006F1045" w:rsidP="003906F4">
            <w:pPr>
              <w:pStyle w:val="TAL"/>
            </w:pPr>
            <w:r>
              <w:t>19 739 789 038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B274" w14:textId="77777777" w:rsidR="00743C47" w:rsidRDefault="006F1045" w:rsidP="003906F4">
            <w:pPr>
              <w:pStyle w:val="TAL"/>
            </w:pPr>
            <w:r>
              <w:t>20/05/2021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2D62B" w14:textId="77777777" w:rsidR="00743C47" w:rsidRDefault="006F1045" w:rsidP="003906F4">
            <w:pPr>
              <w:pStyle w:val="TAL"/>
            </w:pPr>
            <w:r>
              <w:t>elected at SA3#103-e</w:t>
            </w:r>
          </w:p>
        </w:tc>
      </w:tr>
      <w:tr w:rsidR="00743C47" w14:paraId="05E1623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12706" w14:textId="77777777" w:rsidR="00743C47" w:rsidRDefault="006F1045" w:rsidP="003906F4">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2B6B9"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88AC2" w14:textId="77777777" w:rsidR="00743C47" w:rsidRDefault="006F1045" w:rsidP="003906F4">
            <w:pPr>
              <w:pStyle w:val="TAL"/>
            </w:pPr>
            <w:r>
              <w:t xml:space="preserve">RAJADURAI, </w:t>
            </w:r>
            <w:proofErr w:type="spellStart"/>
            <w:r>
              <w:t>Rajavelsamy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00D1F"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418AC"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33560" w14:textId="77777777" w:rsidR="00743C47" w:rsidRDefault="006F1045" w:rsidP="003906F4">
            <w:pPr>
              <w:pStyle w:val="TAL"/>
            </w:pPr>
            <w:r>
              <w:t>+91 80 4181 9999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34628" w14:textId="77777777" w:rsidR="00743C47" w:rsidRDefault="006F1045" w:rsidP="003906F4">
            <w:pPr>
              <w:pStyle w:val="TAL"/>
            </w:pPr>
            <w:r>
              <w:t>9.1984579614e+11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7370D" w14:textId="77777777" w:rsidR="00743C47" w:rsidRDefault="006F1045" w:rsidP="003906F4">
            <w:pPr>
              <w:pStyle w:val="TAL"/>
            </w:pPr>
            <w: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7BD98" w14:textId="77777777" w:rsidR="00743C47" w:rsidRDefault="006F1045" w:rsidP="003906F4">
            <w:pPr>
              <w:pStyle w:val="TAL"/>
            </w:pPr>
            <w:r>
              <w:t>re-elected at S3#105-e 3rd term</w:t>
            </w:r>
          </w:p>
        </w:tc>
      </w:tr>
      <w:tr w:rsidR="00743C47" w14:paraId="43B0A8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0898E" w14:textId="77777777" w:rsidR="00743C47" w:rsidRDefault="006F1045" w:rsidP="003906F4">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9D652"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FB113" w14:textId="77777777" w:rsidR="00743C47" w:rsidRDefault="006F1045" w:rsidP="003906F4">
            <w:pPr>
              <w:pStyle w:val="TAL"/>
            </w:pPr>
            <w:r>
              <w:t>QI, 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902F7" w14:textId="77777777" w:rsidR="00743C47" w:rsidRDefault="006F1045" w:rsidP="003906F4">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8821"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A685A" w14:textId="77777777" w:rsidR="00743C47" w:rsidRDefault="006F1045" w:rsidP="003906F4">
            <w:pPr>
              <w:pStyle w:val="TAL"/>
            </w:pPr>
            <w:r>
              <w:t>8 613 910 023 873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22308"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6B7AF" w14:textId="77777777" w:rsidR="00743C47" w:rsidRDefault="006F1045" w:rsidP="003906F4">
            <w:pPr>
              <w:pStyle w:val="TAL"/>
              <w:rPr>
                <w:sz w:val="24"/>
                <w:szCs w:val="24"/>
              </w:rPr>
            </w:pPr>
            <w: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17CE2" w14:textId="77777777" w:rsidR="00743C47" w:rsidRDefault="006F1045" w:rsidP="003906F4">
            <w:pPr>
              <w:pStyle w:val="TAL"/>
            </w:pPr>
            <w:r>
              <w:t>re-elected at S3#105-e 2nd term</w:t>
            </w:r>
          </w:p>
        </w:tc>
      </w:tr>
      <w:tr w:rsidR="00743C47" w14:paraId="6BC1EC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AD5AF" w14:textId="77777777" w:rsidR="00743C47" w:rsidRDefault="006F1045" w:rsidP="003906F4">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48439"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15D0A" w14:textId="77777777" w:rsidR="00743C47" w:rsidRDefault="006F1045" w:rsidP="003906F4">
            <w:pPr>
              <w:pStyle w:val="TAL"/>
            </w:pPr>
            <w:r>
              <w:t>RIZZO, Carmine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B3CC6"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403C"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82280" w14:textId="77777777" w:rsidR="00743C47" w:rsidRDefault="006F1045" w:rsidP="003906F4">
            <w:pPr>
              <w:pStyle w:val="TAL"/>
              <w:rPr>
                <w:sz w:val="24"/>
                <w:szCs w:val="24"/>
              </w:rPr>
            </w:pPr>
            <w:r>
              <w:t>+33 4 92 94 42 28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06722" w14:textId="77777777" w:rsidR="00743C47" w:rsidRDefault="006F1045" w:rsidP="003906F4">
            <w:pPr>
              <w:pStyle w:val="TAL"/>
            </w:pPr>
            <w:r>
              <w:t>+33 6 07 59 08 48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16D01" w14:textId="77777777" w:rsidR="00743C47" w:rsidRDefault="006F1045" w:rsidP="003906F4">
            <w:pPr>
              <w:pStyle w:val="TAL"/>
            </w:pPr>
            <w:r>
              <w:t>18/07/2016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F7756" w14:textId="77777777" w:rsidR="00743C47" w:rsidRDefault="006F1045" w:rsidP="003906F4">
            <w:pPr>
              <w:pStyle w:val="TAL"/>
            </w:pPr>
            <w:r>
              <w:t>SA3-LI ad hoc subgroup</w:t>
            </w:r>
          </w:p>
        </w:tc>
      </w:tr>
      <w:tr w:rsidR="00743C47" w14:paraId="228032C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84420" w14:textId="77777777" w:rsidR="00743C47" w:rsidRDefault="006F1045" w:rsidP="003906F4">
            <w:pPr>
              <w:pStyle w:val="TAL"/>
            </w:pPr>
            <w: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A3E0A"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AEB3C" w14:textId="77777777" w:rsidR="00743C47" w:rsidRDefault="006F1045" w:rsidP="003906F4">
            <w:pPr>
              <w:pStyle w:val="TAL"/>
            </w:pPr>
            <w: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F4253"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048B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250F4" w14:textId="77777777" w:rsidR="00743C47" w:rsidRDefault="006F1045" w:rsidP="003906F4">
            <w:pPr>
              <w:pStyle w:val="TAL"/>
              <w:rPr>
                <w:sz w:val="24"/>
                <w:szCs w:val="24"/>
              </w:rPr>
            </w:pPr>
            <w: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4429" w14:textId="77777777" w:rsidR="00743C47" w:rsidRDefault="006F1045" w:rsidP="003906F4">
            <w:pPr>
              <w:pStyle w:val="TAL"/>
            </w:pPr>
            <w: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B9E7F" w14:textId="77777777" w:rsidR="00743C47" w:rsidRDefault="006F1045" w:rsidP="003906F4">
            <w:pPr>
              <w:pStyle w:val="TAL"/>
            </w:pPr>
            <w:r>
              <w:t>05/03/2012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C2EE8" w14:textId="77777777" w:rsidR="00743C47" w:rsidRDefault="00743C47" w:rsidP="003906F4">
            <w:pPr>
              <w:pStyle w:val="TAL"/>
            </w:pPr>
          </w:p>
        </w:tc>
      </w:tr>
      <w:tr w:rsidR="00743C47" w14:paraId="4A4580D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8D47C" w14:textId="77777777" w:rsidR="00743C47" w:rsidRDefault="006F1045" w:rsidP="003906F4">
            <w:pPr>
              <w:pStyle w:val="TAL"/>
              <w:rPr>
                <w:sz w:val="24"/>
                <w:szCs w:val="24"/>
              </w:rPr>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C6ADE"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CADF9" w14:textId="77777777" w:rsidR="00743C47" w:rsidRDefault="006F1045" w:rsidP="003906F4">
            <w:pPr>
              <w:pStyle w:val="TAL"/>
            </w:pPr>
            <w:r>
              <w:t>GABIN,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B15CD" w14:textId="77777777" w:rsidR="00743C47" w:rsidRDefault="006F1045" w:rsidP="003906F4">
            <w:pPr>
              <w:pStyle w:val="TAL"/>
            </w:pPr>
            <w: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04C57"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D6A8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D0E2B" w14:textId="77777777" w:rsidR="00743C47" w:rsidRDefault="006F1045" w:rsidP="003906F4">
            <w:pPr>
              <w:pStyle w:val="TAL"/>
              <w:rPr>
                <w:sz w:val="24"/>
                <w:szCs w:val="24"/>
              </w:rPr>
            </w:pPr>
            <w:r>
              <w:t>+33 6 78 44 85 75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55FE4" w14:textId="77777777" w:rsidR="00743C47" w:rsidRDefault="006F1045" w:rsidP="003906F4">
            <w:pPr>
              <w:pStyle w:val="TAL"/>
            </w:pPr>
            <w:r>
              <w:t>14/04/2021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C6040" w14:textId="77777777" w:rsidR="00743C47" w:rsidRDefault="006F1045" w:rsidP="003906F4">
            <w:pPr>
              <w:pStyle w:val="TAL"/>
            </w:pPr>
            <w:r>
              <w:t>re-elected at SA4#113-e</w:t>
            </w:r>
          </w:p>
        </w:tc>
      </w:tr>
      <w:tr w:rsidR="00743C47" w14:paraId="23A486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BBEA5" w14:textId="77777777" w:rsidR="00743C47" w:rsidRDefault="006F1045" w:rsidP="003906F4">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DAF49"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5A37" w14:textId="77777777" w:rsidR="00743C47" w:rsidRDefault="006F1045" w:rsidP="003906F4">
            <w:pPr>
              <w:pStyle w:val="TAL"/>
            </w:pPr>
            <w:r>
              <w:t>TENIOU, 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A986" w14:textId="77777777" w:rsidR="00743C47" w:rsidRDefault="006F1045" w:rsidP="003906F4">
            <w:pPr>
              <w:pStyle w:val="TAL"/>
            </w:pPr>
            <w: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B66B4"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FC5F4" w14:textId="77777777" w:rsidR="00743C47" w:rsidRDefault="006F1045" w:rsidP="003906F4">
            <w:pPr>
              <w:pStyle w:val="TAL"/>
            </w:pPr>
            <w:r>
              <w:t>33689326512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A152E"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B6326" w14:textId="77777777" w:rsidR="00743C47" w:rsidRDefault="006F1045" w:rsidP="003906F4">
            <w:pPr>
              <w:pStyle w:val="TAL"/>
              <w:rPr>
                <w:sz w:val="24"/>
                <w:szCs w:val="24"/>
              </w:rPr>
            </w:pPr>
            <w:r>
              <w:t>14/04/2021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76FB0" w14:textId="77777777" w:rsidR="00743C47" w:rsidRDefault="006F1045" w:rsidP="003906F4">
            <w:pPr>
              <w:pStyle w:val="TAL"/>
            </w:pPr>
            <w:r>
              <w:t>re-elected at SA#113-e</w:t>
            </w:r>
          </w:p>
        </w:tc>
      </w:tr>
      <w:tr w:rsidR="00743C47" w14:paraId="23B9B3D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24B15" w14:textId="77777777" w:rsidR="00743C47" w:rsidRDefault="006F1045" w:rsidP="003906F4">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76D86"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1821F" w14:textId="77777777" w:rsidR="00743C47" w:rsidRDefault="006F1045" w:rsidP="003906F4">
            <w:pPr>
              <w:pStyle w:val="TAL"/>
            </w:pPr>
            <w:r>
              <w:t xml:space="preserve">SONG, </w:t>
            </w:r>
            <w:proofErr w:type="spellStart"/>
            <w:r>
              <w:t>Jaeyeon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9D44C"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25D2D"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D3A9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DE2B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45DE"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8491D" w14:textId="77777777" w:rsidR="00743C47" w:rsidRDefault="006F1045" w:rsidP="003906F4">
            <w:pPr>
              <w:pStyle w:val="TAL"/>
            </w:pPr>
            <w:r>
              <w:t>elected at SA4#115-e</w:t>
            </w:r>
          </w:p>
        </w:tc>
      </w:tr>
      <w:tr w:rsidR="00743C47" w14:paraId="16870A1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595A1" w14:textId="77777777" w:rsidR="00743C47" w:rsidRDefault="006F1045" w:rsidP="003906F4">
            <w:pPr>
              <w:pStyle w:val="TAL"/>
            </w:pPr>
            <w: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9F663"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E16F2" w14:textId="77777777" w:rsidR="00743C47" w:rsidRDefault="006F1045" w:rsidP="003906F4">
            <w:pPr>
              <w:pStyle w:val="TAL"/>
            </w:pPr>
            <w:r>
              <w:t>SAHA, 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19CE"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D02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B1341" w14:textId="77777777" w:rsidR="00743C47" w:rsidRDefault="006F1045" w:rsidP="003906F4">
            <w:pPr>
              <w:pStyle w:val="TAL"/>
              <w:rPr>
                <w:sz w:val="24"/>
                <w:szCs w:val="24"/>
              </w:rPr>
            </w:pPr>
            <w:r>
              <w:t>+33 4 92 94 42 36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6919" w14:textId="77777777" w:rsidR="00743C47" w:rsidRDefault="006F1045" w:rsidP="003906F4">
            <w:pPr>
              <w:pStyle w:val="TAL"/>
            </w:pPr>
            <w:r>
              <w:t>+33 6 80 34 34 14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2BEAD" w14:textId="77777777" w:rsidR="00743C47" w:rsidRDefault="006F1045" w:rsidP="003906F4">
            <w:pPr>
              <w:pStyle w:val="TAL"/>
            </w:pPr>
            <w:r>
              <w:t>08/01/2020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9971C" w14:textId="77777777" w:rsidR="00743C47" w:rsidRDefault="00743C47" w:rsidP="003906F4">
            <w:pPr>
              <w:pStyle w:val="TAL"/>
            </w:pPr>
          </w:p>
        </w:tc>
      </w:tr>
      <w:tr w:rsidR="00743C47" w14:paraId="2332EB2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733C" w14:textId="77777777" w:rsidR="00743C47" w:rsidRDefault="006F1045" w:rsidP="003906F4">
            <w:pPr>
              <w:pStyle w:val="TAL"/>
              <w:rPr>
                <w:sz w:val="24"/>
                <w:szCs w:val="24"/>
              </w:rPr>
            </w:pPr>
            <w:r>
              <w:lastRenderedPageBreak/>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3BA10"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B58E" w14:textId="77777777" w:rsidR="00743C47" w:rsidRDefault="006F1045" w:rsidP="003906F4">
            <w:pPr>
              <w:pStyle w:val="TAL"/>
            </w:pPr>
            <w:r>
              <w:t>TOVINGER, 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D5D7" w14:textId="77777777" w:rsidR="00743C47" w:rsidRDefault="006F1045" w:rsidP="003906F4">
            <w:pPr>
              <w:pStyle w:val="TAL"/>
            </w:pPr>
            <w: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256FE"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04FD3" w14:textId="77777777" w:rsidR="00743C47" w:rsidRDefault="006F1045" w:rsidP="003906F4">
            <w:pPr>
              <w:pStyle w:val="TAL"/>
            </w:pPr>
            <w:r>
              <w:t>+46 10 712 3010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2DBE" w14:textId="77777777" w:rsidR="00743C47" w:rsidRDefault="006F1045" w:rsidP="003906F4">
            <w:pPr>
              <w:pStyle w:val="TAL"/>
            </w:pPr>
            <w:r>
              <w:t>+46 709 87 3010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E8E91" w14:textId="77777777" w:rsidR="00743C47" w:rsidRDefault="006F1045" w:rsidP="003906F4">
            <w:pPr>
              <w:pStyle w:val="TAL"/>
            </w:pPr>
            <w: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02187" w14:textId="77777777" w:rsidR="00743C47" w:rsidRDefault="006F1045" w:rsidP="003906F4">
            <w:pPr>
              <w:pStyle w:val="TAL"/>
            </w:pPr>
            <w:r>
              <w:t>re-elected at S5#138-e 4th term</w:t>
            </w:r>
          </w:p>
        </w:tc>
      </w:tr>
      <w:tr w:rsidR="00743C47" w14:paraId="3652D0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3BFA2" w14:textId="77777777" w:rsidR="00743C47" w:rsidRDefault="006F1045" w:rsidP="003906F4">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B97D9"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D2C30" w14:textId="77777777" w:rsidR="00743C47" w:rsidRDefault="006F1045" w:rsidP="003906F4">
            <w:pPr>
              <w:pStyle w:val="TAL"/>
            </w:pPr>
            <w:r>
              <w:t>ZOU, 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4E46F" w14:textId="77777777" w:rsidR="00743C47" w:rsidRDefault="006F1045" w:rsidP="003906F4">
            <w:pPr>
              <w:pStyle w:val="TAL"/>
            </w:pPr>
            <w:proofErr w:type="spellStart"/>
            <w:r>
              <w:t>HuaWei</w:t>
            </w:r>
            <w:proofErr w:type="spellEnd"/>
            <w: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C5C9A"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95776"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D29B4" w14:textId="77777777" w:rsidR="00743C47" w:rsidRDefault="006F1045" w:rsidP="003906F4">
            <w:pPr>
              <w:pStyle w:val="TAL"/>
              <w:rPr>
                <w:sz w:val="24"/>
                <w:szCs w:val="24"/>
              </w:rPr>
            </w:pPr>
            <w:r>
              <w:t>-13651919602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59E29" w14:textId="77777777" w:rsidR="00743C47" w:rsidRDefault="006F1045" w:rsidP="003906F4">
            <w:pPr>
              <w:pStyle w:val="TAL"/>
            </w:pPr>
            <w: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12E1C" w14:textId="77777777" w:rsidR="00743C47" w:rsidRDefault="006F1045" w:rsidP="003906F4">
            <w:pPr>
              <w:pStyle w:val="TAL"/>
            </w:pPr>
            <w:r>
              <w:t>re-elected at S5#138-e 2nd term</w:t>
            </w:r>
          </w:p>
        </w:tc>
      </w:tr>
      <w:tr w:rsidR="00743C47" w14:paraId="21A1C63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BE631" w14:textId="77777777" w:rsidR="00743C47" w:rsidRDefault="006F1045" w:rsidP="003906F4">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AAF75"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9E430" w14:textId="77777777" w:rsidR="00743C47" w:rsidRDefault="006F1045" w:rsidP="003906F4">
            <w:pPr>
              <w:pStyle w:val="TAL"/>
            </w:pPr>
            <w:r>
              <w:t>GÖRMER, 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3C042" w14:textId="77777777" w:rsidR="00743C47" w:rsidRDefault="006F1045" w:rsidP="003906F4">
            <w:pPr>
              <w:pStyle w:val="TAL"/>
            </w:pPr>
            <w:r>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36E01"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007E3" w14:textId="77777777" w:rsidR="00743C47" w:rsidRDefault="006F1045" w:rsidP="003906F4">
            <w:pPr>
              <w:pStyle w:val="TAL"/>
            </w:pPr>
            <w:r>
              <w:t>49.176412564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B5C0C"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6DDE6" w14:textId="77777777" w:rsidR="00743C47" w:rsidRDefault="006F1045" w:rsidP="003906F4">
            <w:pPr>
              <w:pStyle w:val="TAL"/>
              <w:rPr>
                <w:sz w:val="24"/>
                <w:szCs w:val="24"/>
              </w:rPr>
            </w:pPr>
            <w:r>
              <w:t>31/08/2021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B9A77" w14:textId="77777777" w:rsidR="00743C47" w:rsidRDefault="006F1045" w:rsidP="003906F4">
            <w:pPr>
              <w:pStyle w:val="TAL"/>
            </w:pPr>
            <w:r>
              <w:t>elected at S5#138-e</w:t>
            </w:r>
          </w:p>
        </w:tc>
      </w:tr>
      <w:tr w:rsidR="00743C47" w14:paraId="2BDAB0B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EC124" w14:textId="77777777" w:rsidR="00743C47" w:rsidRDefault="006F1045" w:rsidP="003906F4">
            <w:pPr>
              <w:pStyle w:val="TAL"/>
            </w:pPr>
            <w: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457A6"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33F6A" w14:textId="77777777" w:rsidR="00743C47" w:rsidRDefault="006F1045" w:rsidP="003906F4">
            <w:pPr>
              <w:pStyle w:val="TAL"/>
            </w:pPr>
            <w: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4A39E"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5C3A3"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F286" w14:textId="77777777" w:rsidR="00743C47" w:rsidRDefault="006F1045" w:rsidP="003906F4">
            <w:pPr>
              <w:pStyle w:val="TAL"/>
              <w:rPr>
                <w:sz w:val="24"/>
                <w:szCs w:val="24"/>
              </w:rPr>
            </w:pPr>
            <w: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ABBE5" w14:textId="77777777" w:rsidR="00743C47" w:rsidRDefault="006F1045" w:rsidP="003906F4">
            <w:pPr>
              <w:pStyle w:val="TAL"/>
            </w:pPr>
            <w: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2965" w14:textId="77777777" w:rsidR="00743C47" w:rsidRDefault="006F1045" w:rsidP="003906F4">
            <w:pPr>
              <w:pStyle w:val="TAL"/>
            </w:pPr>
            <w:r>
              <w:t>05/03/2012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BBC11" w14:textId="77777777" w:rsidR="00743C47" w:rsidRDefault="00743C47" w:rsidP="003906F4">
            <w:pPr>
              <w:pStyle w:val="TAL"/>
            </w:pPr>
          </w:p>
        </w:tc>
      </w:tr>
      <w:tr w:rsidR="00743C47" w14:paraId="644731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B3752" w14:textId="77777777" w:rsidR="00743C47" w:rsidRDefault="006F1045" w:rsidP="003906F4">
            <w:pPr>
              <w:pStyle w:val="TAL"/>
              <w:rPr>
                <w:sz w:val="24"/>
                <w:szCs w:val="24"/>
              </w:rPr>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63DDF"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823B" w14:textId="77777777" w:rsidR="00743C47" w:rsidRDefault="006F1045" w:rsidP="003906F4">
            <w:pPr>
              <w:pStyle w:val="TAL"/>
            </w:pPr>
            <w:r>
              <w:t>CHITTURI,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0F2B1"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414C"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4E803" w14:textId="77777777" w:rsidR="00743C47" w:rsidRDefault="006F1045" w:rsidP="003906F4">
            <w:pPr>
              <w:pStyle w:val="TAL"/>
            </w:pPr>
            <w:r>
              <w:t>-9591700133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5880B"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0D660" w14:textId="77777777" w:rsidR="00743C47" w:rsidRDefault="006F1045" w:rsidP="003906F4">
            <w:pPr>
              <w:pStyle w:val="TAL"/>
              <w:rPr>
                <w:sz w:val="24"/>
                <w:szCs w:val="24"/>
              </w:rPr>
            </w:pPr>
            <w:r>
              <w:t>28/02/2020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D0C8D" w14:textId="77777777" w:rsidR="00743C47" w:rsidRDefault="006F1045" w:rsidP="003906F4">
            <w:pPr>
              <w:pStyle w:val="TAL"/>
            </w:pPr>
            <w:r>
              <w:t>Re-elected SA6#36-e (2nd term)</w:t>
            </w:r>
          </w:p>
        </w:tc>
      </w:tr>
      <w:tr w:rsidR="00743C47" w14:paraId="51264E4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DF38A" w14:textId="77777777" w:rsidR="00743C47" w:rsidRDefault="006F1045" w:rsidP="003906F4">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4A96F"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4D8ED" w14:textId="77777777" w:rsidR="00743C47" w:rsidRDefault="006F1045" w:rsidP="003906F4">
            <w:pPr>
              <w:pStyle w:val="TAL"/>
            </w:pPr>
            <w:r>
              <w:t>VIALEN, Jukka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2A829" w14:textId="77777777" w:rsidR="00743C47" w:rsidRDefault="006F1045" w:rsidP="003906F4">
            <w:pPr>
              <w:pStyle w:val="TAL"/>
            </w:pPr>
            <w: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9D8E1"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FB1F" w14:textId="77777777" w:rsidR="00743C47" w:rsidRDefault="006F1045" w:rsidP="003906F4">
            <w:pPr>
              <w:pStyle w:val="TAL"/>
            </w:pPr>
            <w:r>
              <w:t>3.5840180626e+11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B7D66" w14:textId="77777777" w:rsidR="00743C47" w:rsidRDefault="006F1045" w:rsidP="003906F4">
            <w:pPr>
              <w:pStyle w:val="TAL"/>
            </w:pPr>
            <w:r>
              <w:t>3.5840180626e+11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6812F" w14:textId="77777777" w:rsidR="00743C47" w:rsidRDefault="006F1045" w:rsidP="003906F4">
            <w:pPr>
              <w:pStyle w:val="TAL"/>
            </w:pPr>
            <w:r>
              <w:t>20/04/2021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945C" w14:textId="77777777" w:rsidR="00743C47" w:rsidRDefault="006F1045" w:rsidP="003906F4">
            <w:pPr>
              <w:pStyle w:val="TAL"/>
            </w:pPr>
            <w:r>
              <w:t>re-elected SA6#42bis-e 2nd term</w:t>
            </w:r>
          </w:p>
        </w:tc>
      </w:tr>
      <w:tr w:rsidR="00743C47" w14:paraId="506577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71214" w14:textId="77777777" w:rsidR="00743C47" w:rsidRDefault="006F1045" w:rsidP="003906F4">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59E3"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E4463" w14:textId="77777777" w:rsidR="00743C47" w:rsidRDefault="006F1045" w:rsidP="003906F4">
            <w:pPr>
              <w:pStyle w:val="TAL"/>
            </w:pPr>
            <w:r>
              <w:t>SOLOWAY, 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26B86" w14:textId="77777777" w:rsidR="00743C47" w:rsidRDefault="006F1045" w:rsidP="003906F4">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3BA30"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9A5B" w14:textId="77777777" w:rsidR="00743C47" w:rsidRDefault="006F1045" w:rsidP="003906F4">
            <w:pPr>
              <w:pStyle w:val="TAL"/>
            </w:pPr>
            <w:r>
              <w:t>-7084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06383"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652E3" w14:textId="77777777" w:rsidR="00743C47" w:rsidRDefault="006F1045" w:rsidP="003906F4">
            <w:pPr>
              <w:pStyle w:val="TAL"/>
              <w:rPr>
                <w:sz w:val="24"/>
                <w:szCs w:val="24"/>
              </w:rPr>
            </w:pPr>
            <w:r>
              <w:t>20/04/2021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68E14" w14:textId="77777777" w:rsidR="00743C47" w:rsidRDefault="006F1045" w:rsidP="003906F4">
            <w:pPr>
              <w:pStyle w:val="TAL"/>
            </w:pPr>
            <w:r>
              <w:t>re-elected SA6#42bis-e 2nd term</w:t>
            </w:r>
          </w:p>
        </w:tc>
      </w:tr>
      <w:tr w:rsidR="00743C47" w14:paraId="1B3203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D8262" w14:textId="77777777" w:rsidR="00743C47" w:rsidRDefault="006F1045" w:rsidP="003906F4">
            <w:pPr>
              <w:pStyle w:val="TAL"/>
            </w:pPr>
            <w: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FCE28"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A53A" w14:textId="77777777" w:rsidR="00743C47" w:rsidRDefault="006F1045" w:rsidP="003906F4">
            <w:pPr>
              <w:pStyle w:val="TAL"/>
            </w:pPr>
            <w:r>
              <w:t>MATTSSON, Bernt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393F6"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021C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A2B9" w14:textId="77777777" w:rsidR="00743C47" w:rsidRDefault="006F1045" w:rsidP="003906F4">
            <w:pPr>
              <w:pStyle w:val="TAL"/>
              <w:rPr>
                <w:sz w:val="24"/>
                <w:szCs w:val="24"/>
              </w:rPr>
            </w:pPr>
            <w:r>
              <w:t>+33 4 92 94 42 18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84064" w14:textId="77777777" w:rsidR="00743C47" w:rsidRDefault="006F1045" w:rsidP="003906F4">
            <w:pPr>
              <w:pStyle w:val="TAL"/>
            </w:pPr>
            <w:r>
              <w:t>+33 6 87 69 12 50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B041C" w14:textId="77777777" w:rsidR="00743C47" w:rsidRDefault="006F1045" w:rsidP="003906F4">
            <w:pPr>
              <w:pStyle w:val="TAL"/>
            </w:pPr>
            <w:r>
              <w:t>12/12/2014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98075" w14:textId="77777777" w:rsidR="00743C47" w:rsidRDefault="00743C47" w:rsidP="003906F4">
            <w:pPr>
              <w:pStyle w:val="TAL"/>
            </w:pPr>
          </w:p>
        </w:tc>
      </w:tr>
    </w:tbl>
    <w:p w14:paraId="68CFC192" w14:textId="77777777" w:rsidR="00743C47" w:rsidRDefault="006F1045">
      <w:pPr>
        <w:rPr>
          <w:rFonts w:eastAsia="Times New Roman"/>
          <w:sz w:val="24"/>
          <w:szCs w:val="24"/>
        </w:rPr>
      </w:pPr>
      <w:r>
        <w:rPr>
          <w:rFonts w:eastAsia="Times New Roman"/>
        </w:rPr>
        <w:br/>
        <w:t>30 Entries</w:t>
      </w:r>
    </w:p>
    <w:p w14:paraId="0541F4E1" w14:textId="041D436C" w:rsidR="00743C47" w:rsidRDefault="006F1045" w:rsidP="00991F4C">
      <w:pPr>
        <w:pStyle w:val="Heading1"/>
        <w:rPr>
          <w:rFonts w:eastAsiaTheme="minorEastAsia"/>
        </w:rPr>
      </w:pPr>
      <w:r>
        <w:lastRenderedPageBreak/>
        <w:t>A.2</w:t>
      </w:r>
      <w:r w:rsidR="00991F4C">
        <w:tab/>
      </w:r>
      <w:r>
        <w:t>TSG CT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8"/>
        <w:gridCol w:w="871"/>
        <w:gridCol w:w="2692"/>
        <w:gridCol w:w="2581"/>
        <w:gridCol w:w="992"/>
        <w:gridCol w:w="1918"/>
        <w:gridCol w:w="1605"/>
        <w:gridCol w:w="941"/>
        <w:gridCol w:w="2662"/>
      </w:tblGrid>
      <w:tr w:rsidR="00743C47" w14:paraId="5267CDDE"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E5C125C" w14:textId="77777777" w:rsidR="00743C47" w:rsidRDefault="006F1045" w:rsidP="003906F4">
            <w:pPr>
              <w:pStyle w:val="TAH"/>
            </w:pPr>
            <w: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D393D39" w14:textId="77777777" w:rsidR="00743C47" w:rsidRDefault="006F1045" w:rsidP="003906F4">
            <w:pPr>
              <w:pStyle w:val="TAH"/>
            </w:pPr>
            <w: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7EE7977" w14:textId="77777777" w:rsidR="00743C47" w:rsidRDefault="006F1045" w:rsidP="003906F4">
            <w:pPr>
              <w:pStyle w:val="TAH"/>
            </w:pPr>
            <w:proofErr w:type="spellStart"/>
            <w: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B6A830" w14:textId="77777777" w:rsidR="00743C47" w:rsidRDefault="006F1045" w:rsidP="003906F4">
            <w:pPr>
              <w:pStyle w:val="TAH"/>
            </w:pPr>
            <w: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45F3119" w14:textId="77777777" w:rsidR="00743C47" w:rsidRDefault="006F1045" w:rsidP="003906F4">
            <w:pPr>
              <w:pStyle w:val="TAH"/>
            </w:pPr>
            <w:proofErr w:type="spellStart"/>
            <w: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2EB6912" w14:textId="77777777" w:rsidR="00743C47" w:rsidRDefault="006F1045" w:rsidP="003906F4">
            <w:pPr>
              <w:pStyle w:val="TAH"/>
            </w:pPr>
            <w:proofErr w:type="spellStart"/>
            <w: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C2A9AFA" w14:textId="77777777" w:rsidR="00743C47" w:rsidRDefault="006F1045" w:rsidP="003906F4">
            <w:pPr>
              <w:pStyle w:val="TAH"/>
            </w:pPr>
            <w:proofErr w:type="spellStart"/>
            <w: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882E94" w14:textId="77777777" w:rsidR="00743C47" w:rsidRDefault="006F1045" w:rsidP="003906F4">
            <w:pPr>
              <w:pStyle w:val="TAH"/>
            </w:pPr>
            <w: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6FC1B9" w14:textId="77777777" w:rsidR="00743C47" w:rsidRDefault="006F1045" w:rsidP="003906F4">
            <w:pPr>
              <w:pStyle w:val="TAH"/>
            </w:pPr>
            <w:r>
              <w:t>Remarks</w:t>
            </w:r>
          </w:p>
        </w:tc>
      </w:tr>
      <w:tr w:rsidR="00743C47" w14:paraId="6D49F12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19A8F" w14:textId="77777777" w:rsidR="00743C47" w:rsidRDefault="006F1045" w:rsidP="003906F4">
            <w:pPr>
              <w:pStyle w:val="TAL"/>
            </w:pPr>
            <w: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342C8"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5BC9C" w14:textId="77777777" w:rsidR="00743C47" w:rsidRDefault="006F1045" w:rsidP="003906F4">
            <w:pPr>
              <w:pStyle w:val="TAL"/>
            </w:pPr>
            <w:r>
              <w:t>MORAND, 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1913B" w14:textId="77777777" w:rsidR="00743C47" w:rsidRDefault="006F1045" w:rsidP="003906F4">
            <w:pPr>
              <w:pStyle w:val="TAL"/>
            </w:pPr>
            <w: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D2EC4"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0718"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50127" w14:textId="77777777" w:rsidR="00743C47" w:rsidRDefault="006F1045" w:rsidP="003906F4">
            <w:pPr>
              <w:pStyle w:val="TAL"/>
              <w:rPr>
                <w:sz w:val="24"/>
                <w:szCs w:val="24"/>
              </w:rPr>
            </w:pPr>
            <w:r>
              <w:t>+33 6 0775 8936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A226B"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70FE6" w14:textId="77777777" w:rsidR="00743C47" w:rsidRDefault="006F1045" w:rsidP="003906F4">
            <w:pPr>
              <w:pStyle w:val="TAL"/>
            </w:pPr>
            <w:r>
              <w:t>re-elected at CT#91-e 2nd term</w:t>
            </w:r>
          </w:p>
        </w:tc>
      </w:tr>
      <w:tr w:rsidR="00743C47" w14:paraId="07642D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43B28" w14:textId="77777777" w:rsidR="00743C47" w:rsidRDefault="006F1045" w:rsidP="003906F4">
            <w:pPr>
              <w:pStyle w:val="TAL"/>
            </w:pPr>
            <w: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E41FA"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5E27E" w14:textId="77777777" w:rsidR="00743C47" w:rsidRDefault="006F1045" w:rsidP="003906F4">
            <w:pPr>
              <w:pStyle w:val="TAL"/>
            </w:pPr>
            <w:r>
              <w:t>AI, 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F157" w14:textId="77777777" w:rsidR="00743C47" w:rsidRDefault="006F1045" w:rsidP="003906F4">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D49DC"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39B0" w14:textId="77777777" w:rsidR="00743C47" w:rsidRDefault="006F1045" w:rsidP="003906F4">
            <w:pPr>
              <w:pStyle w:val="TAL"/>
            </w:pPr>
            <w:r>
              <w:t>+86 10 62305566-2180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CFAB1"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2567"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9B6BB" w14:textId="77777777" w:rsidR="00743C47" w:rsidRDefault="006F1045" w:rsidP="003906F4">
            <w:pPr>
              <w:pStyle w:val="TAL"/>
            </w:pPr>
            <w:r>
              <w:t>re-elected at CT#91-e 2nd term</w:t>
            </w:r>
          </w:p>
        </w:tc>
      </w:tr>
      <w:tr w:rsidR="00743C47" w14:paraId="30EC43D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13E9" w14:textId="77777777" w:rsidR="00743C47" w:rsidRDefault="006F1045" w:rsidP="003906F4">
            <w:pPr>
              <w:pStyle w:val="TAL"/>
            </w:pPr>
            <w: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953B"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4CC21" w14:textId="77777777" w:rsidR="00743C47" w:rsidRDefault="006F1045" w:rsidP="003906F4">
            <w:pPr>
              <w:pStyle w:val="TAL"/>
            </w:pPr>
            <w:r>
              <w:t>MONRAD, 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7E3B5" w14:textId="77777777" w:rsidR="00743C47" w:rsidRDefault="006F1045" w:rsidP="003906F4">
            <w:pPr>
              <w:pStyle w:val="TAL"/>
            </w:pPr>
            <w:proofErr w:type="spellStart"/>
            <w:r>
              <w:t>InterDigital</w:t>
            </w:r>
            <w:proofErr w:type="spellEnd"/>
            <w:r>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768CC"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C565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927BE" w14:textId="77777777" w:rsidR="00743C47" w:rsidRDefault="006F1045" w:rsidP="003906F4">
            <w:pPr>
              <w:pStyle w:val="TAL"/>
              <w:rPr>
                <w:sz w:val="24"/>
                <w:szCs w:val="24"/>
              </w:rPr>
            </w:pPr>
            <w:r>
              <w:t>+47 454 10 665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65939"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9B833" w14:textId="77777777" w:rsidR="00743C47" w:rsidRDefault="006F1045" w:rsidP="003906F4">
            <w:pPr>
              <w:pStyle w:val="TAL"/>
            </w:pPr>
            <w:r>
              <w:t>elected at CT#91-e</w:t>
            </w:r>
          </w:p>
        </w:tc>
      </w:tr>
      <w:tr w:rsidR="00743C47" w14:paraId="00F26A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425C3" w14:textId="77777777" w:rsidR="00743C47" w:rsidRDefault="006F1045" w:rsidP="003906F4">
            <w:pPr>
              <w:pStyle w:val="TAL"/>
            </w:pPr>
            <w: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997B0"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CF980" w14:textId="77777777" w:rsidR="00743C47" w:rsidRDefault="006F1045" w:rsidP="003906F4">
            <w:pPr>
              <w:pStyle w:val="TAL"/>
            </w:pPr>
            <w:r>
              <w:t>CHIN, 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C970B" w14:textId="77777777" w:rsidR="00743C47" w:rsidRDefault="006F1045" w:rsidP="003906F4">
            <w:pPr>
              <w:pStyle w:val="TAL"/>
            </w:pPr>
            <w: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B37EB"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D11AF"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C1BDA" w14:textId="77777777" w:rsidR="00743C47" w:rsidRDefault="006F1045" w:rsidP="003906F4">
            <w:pPr>
              <w:pStyle w:val="TAL"/>
              <w:rPr>
                <w:sz w:val="24"/>
                <w:szCs w:val="24"/>
              </w:rPr>
            </w:pPr>
            <w:r>
              <w:t>32 477 413 371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65334B"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D8775" w14:textId="77777777" w:rsidR="00743C47" w:rsidRDefault="006F1045" w:rsidP="003906F4">
            <w:pPr>
              <w:pStyle w:val="TAL"/>
            </w:pPr>
            <w:r>
              <w:t>elected at CT#91-e</w:t>
            </w:r>
          </w:p>
        </w:tc>
      </w:tr>
      <w:tr w:rsidR="00743C47" w14:paraId="7D8586F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FF2A" w14:textId="77777777" w:rsidR="00743C47" w:rsidRDefault="006F1045" w:rsidP="003906F4">
            <w:pPr>
              <w:pStyle w:val="TAL"/>
            </w:pPr>
            <w: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DE4CC"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F32C4" w14:textId="77777777" w:rsidR="00743C47" w:rsidRDefault="006F1045" w:rsidP="003906F4">
            <w:pPr>
              <w:pStyle w:val="TAL"/>
            </w:pPr>
            <w: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B35B6"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85CE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12FA9" w14:textId="77777777" w:rsidR="00743C47" w:rsidRDefault="006F1045" w:rsidP="003906F4">
            <w:pPr>
              <w:pStyle w:val="TAL"/>
              <w:rPr>
                <w:sz w:val="24"/>
                <w:szCs w:val="24"/>
              </w:rPr>
            </w:pPr>
            <w: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E382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C9D6F" w14:textId="77777777" w:rsidR="00743C47" w:rsidRDefault="006F1045" w:rsidP="003906F4">
            <w:pPr>
              <w:pStyle w:val="TAL"/>
              <w:rPr>
                <w:sz w:val="24"/>
                <w:szCs w:val="24"/>
              </w:rPr>
            </w:pPr>
            <w: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09BCC" w14:textId="77777777" w:rsidR="00743C47" w:rsidRDefault="00743C47" w:rsidP="003906F4">
            <w:pPr>
              <w:pStyle w:val="TAL"/>
            </w:pPr>
          </w:p>
        </w:tc>
      </w:tr>
      <w:tr w:rsidR="00743C47" w14:paraId="390657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6E7B5" w14:textId="77777777" w:rsidR="00743C47" w:rsidRDefault="006F1045" w:rsidP="003906F4">
            <w:pPr>
              <w:pStyle w:val="TAL"/>
              <w:rPr>
                <w:sz w:val="24"/>
                <w:szCs w:val="24"/>
              </w:rPr>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3AC8B"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F4DA0" w14:textId="77777777" w:rsidR="00743C47" w:rsidRDefault="006F1045" w:rsidP="003906F4">
            <w:pPr>
              <w:pStyle w:val="TAL"/>
            </w:pPr>
            <w:r>
              <w:t>LEIS,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1DA01" w14:textId="77777777" w:rsidR="00743C47" w:rsidRDefault="006F1045" w:rsidP="003906F4">
            <w:pPr>
              <w:pStyle w:val="TAL"/>
            </w:pPr>
            <w: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51AE6"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5CEC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AB7B4" w14:textId="77777777" w:rsidR="00743C47" w:rsidRDefault="006F1045" w:rsidP="003906F4">
            <w:pPr>
              <w:pStyle w:val="TAL"/>
              <w:rPr>
                <w:sz w:val="24"/>
                <w:szCs w:val="24"/>
              </w:rPr>
            </w:pPr>
            <w:r>
              <w:t>4 916 090 526 212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678F" w14:textId="77777777" w:rsidR="00743C47" w:rsidRDefault="006F1045" w:rsidP="003906F4">
            <w:pPr>
              <w:pStyle w:val="TAL"/>
            </w:pPr>
            <w: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F9366" w14:textId="77777777" w:rsidR="00743C47" w:rsidRDefault="006F1045" w:rsidP="003906F4">
            <w:pPr>
              <w:pStyle w:val="TAL"/>
            </w:pPr>
            <w:r>
              <w:t>re-elected at C1-129-e 2nd term</w:t>
            </w:r>
          </w:p>
        </w:tc>
      </w:tr>
      <w:tr w:rsidR="00743C47" w14:paraId="3BFEC4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DBF4A" w14:textId="77777777" w:rsidR="00743C47" w:rsidRDefault="006F1045" w:rsidP="003906F4">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05B98"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6844D" w14:textId="77777777" w:rsidR="00743C47" w:rsidRDefault="006F1045" w:rsidP="003906F4">
            <w:pPr>
              <w:pStyle w:val="TAL"/>
            </w:pPr>
            <w:r>
              <w:t>AXELL, Jörgen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E4CA6" w14:textId="77777777" w:rsidR="00743C47" w:rsidRDefault="006F1045" w:rsidP="003906F4">
            <w:pPr>
              <w:pStyle w:val="TAL"/>
            </w:pPr>
            <w: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F4B82"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06D7B" w14:textId="77777777" w:rsidR="00743C47" w:rsidRDefault="006F1045" w:rsidP="003906F4">
            <w:pPr>
              <w:pStyle w:val="TAL"/>
            </w:pPr>
            <w:r>
              <w:t>+46 10 719 4450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4C473" w14:textId="77777777" w:rsidR="00743C47" w:rsidRDefault="006F1045" w:rsidP="003906F4">
            <w:pPr>
              <w:pStyle w:val="TAL"/>
            </w:pPr>
            <w:r>
              <w:t>+46 70 519 4450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15588" w14:textId="77777777" w:rsidR="00743C47" w:rsidRDefault="006F1045" w:rsidP="003906F4">
            <w:pPr>
              <w:pStyle w:val="TAL"/>
            </w:pPr>
            <w:r>
              <w:t>20/05/2021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B0F83" w14:textId="77777777" w:rsidR="00743C47" w:rsidRDefault="006F1045" w:rsidP="003906F4">
            <w:pPr>
              <w:pStyle w:val="TAL"/>
            </w:pPr>
            <w:r>
              <w:t>re-elected CT1#130-e 2nd term</w:t>
            </w:r>
          </w:p>
        </w:tc>
      </w:tr>
      <w:tr w:rsidR="00743C47" w14:paraId="7CFC8F6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6EBED" w14:textId="77777777" w:rsidR="00743C47" w:rsidRDefault="006F1045" w:rsidP="003906F4">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5BE5C"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4B267" w14:textId="77777777" w:rsidR="00743C47" w:rsidRDefault="006F1045" w:rsidP="003906F4">
            <w:pPr>
              <w:pStyle w:val="TAL"/>
            </w:pPr>
            <w:r>
              <w:t>CHAPONNIERE, 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CF13D" w14:textId="77777777" w:rsidR="00743C47" w:rsidRDefault="006F1045" w:rsidP="003906F4">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F6025"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81AA5" w14:textId="77777777" w:rsidR="00743C47" w:rsidRDefault="006F1045" w:rsidP="003906F4">
            <w:pPr>
              <w:pStyle w:val="TAL"/>
            </w:pPr>
            <w:r>
              <w:t>18588452278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3166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FBEB1"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37281" w14:textId="77777777" w:rsidR="00743C47" w:rsidRDefault="006F1045" w:rsidP="003906F4">
            <w:pPr>
              <w:pStyle w:val="TAL"/>
            </w:pPr>
            <w:r>
              <w:t>re-</w:t>
            </w:r>
            <w:proofErr w:type="spellStart"/>
            <w:r>
              <w:t>eleted</w:t>
            </w:r>
            <w:proofErr w:type="spellEnd"/>
            <w:r>
              <w:t xml:space="preserve"> at C1#131-e 2nd term</w:t>
            </w:r>
          </w:p>
        </w:tc>
      </w:tr>
      <w:tr w:rsidR="00743C47" w14:paraId="66D593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6931A" w14:textId="77777777" w:rsidR="00743C47" w:rsidRDefault="006F1045" w:rsidP="003906F4">
            <w:pPr>
              <w:pStyle w:val="TAL"/>
            </w:pPr>
            <w: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60BE8"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3BDB7" w14:textId="77777777" w:rsidR="00743C47" w:rsidRDefault="006F1045" w:rsidP="003906F4">
            <w:pPr>
              <w:pStyle w:val="TAL"/>
            </w:pPr>
            <w:r>
              <w:t>BREKALO, Andrijana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1F577"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2A3DC"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4E94B" w14:textId="77777777" w:rsidR="00743C47" w:rsidRDefault="006F1045" w:rsidP="003906F4">
            <w:pPr>
              <w:pStyle w:val="TAL"/>
              <w:rPr>
                <w:sz w:val="24"/>
                <w:szCs w:val="24"/>
              </w:rPr>
            </w:pPr>
            <w:r>
              <w:t>+33 4 92 94 42 76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6A8D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7AAE6" w14:textId="77777777" w:rsidR="00743C47" w:rsidRDefault="006F1045" w:rsidP="003906F4">
            <w:pPr>
              <w:pStyle w:val="TAL"/>
              <w:rPr>
                <w:sz w:val="24"/>
                <w:szCs w:val="24"/>
              </w:rPr>
            </w:pPr>
            <w:r>
              <w:t>07/05/2021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42A40" w14:textId="77777777" w:rsidR="00743C47" w:rsidRDefault="00743C47" w:rsidP="003906F4">
            <w:pPr>
              <w:pStyle w:val="TAL"/>
            </w:pPr>
          </w:p>
        </w:tc>
      </w:tr>
      <w:tr w:rsidR="00743C47" w14:paraId="79CC41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880D4" w14:textId="77777777" w:rsidR="00743C47" w:rsidRDefault="006F1045" w:rsidP="003906F4">
            <w:pPr>
              <w:pStyle w:val="TAL"/>
              <w:rPr>
                <w:sz w:val="24"/>
                <w:szCs w:val="24"/>
              </w:rPr>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3126B"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65EB3" w14:textId="77777777" w:rsidR="00743C47" w:rsidRDefault="006F1045" w:rsidP="003906F4">
            <w:pPr>
              <w:pStyle w:val="TAL"/>
            </w:pPr>
            <w:r>
              <w:t>YAN, 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BCBF9" w14:textId="77777777" w:rsidR="00743C47" w:rsidRDefault="006F1045" w:rsidP="003906F4">
            <w:pPr>
              <w:pStyle w:val="TAL"/>
            </w:pPr>
            <w:proofErr w:type="spellStart"/>
            <w:r>
              <w:t>HuaWei</w:t>
            </w:r>
            <w:proofErr w:type="spellEnd"/>
            <w: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CEC37"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F53D" w14:textId="77777777" w:rsidR="00743C47" w:rsidRDefault="006F1045" w:rsidP="003906F4">
            <w:pPr>
              <w:pStyle w:val="TAL"/>
            </w:pPr>
            <w: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2F75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841DD"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9308" w14:textId="77777777" w:rsidR="00743C47" w:rsidRDefault="006F1045" w:rsidP="003906F4">
            <w:pPr>
              <w:pStyle w:val="TAL"/>
            </w:pPr>
            <w:r>
              <w:t>elected at CT3#117-e</w:t>
            </w:r>
          </w:p>
        </w:tc>
      </w:tr>
      <w:tr w:rsidR="00743C47" w14:paraId="69BFC1E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9AE10" w14:textId="77777777" w:rsidR="00743C47" w:rsidRDefault="006F1045" w:rsidP="003906F4">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75FA0"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C3F5D" w14:textId="77777777" w:rsidR="00743C47" w:rsidRDefault="006F1045" w:rsidP="003906F4">
            <w:pPr>
              <w:pStyle w:val="TAL"/>
            </w:pPr>
            <w:r>
              <w:t xml:space="preserve">TANGUDU, </w:t>
            </w:r>
            <w:proofErr w:type="spellStart"/>
            <w:r>
              <w:t>Narendranath</w:t>
            </w:r>
            <w:proofErr w:type="spellEnd"/>
            <w:r>
              <w:t xml:space="preserve"> Durga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79C24"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DE43F"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A368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BAE1E" w14:textId="77777777" w:rsidR="00743C47" w:rsidRDefault="006F1045" w:rsidP="003906F4">
            <w:pPr>
              <w:pStyle w:val="TAL"/>
              <w:rPr>
                <w:sz w:val="24"/>
                <w:szCs w:val="24"/>
              </w:rPr>
            </w:pPr>
            <w:r>
              <w:t>9.1984532134e+11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38825" w14:textId="77777777" w:rsidR="00743C47" w:rsidRDefault="006F1045" w:rsidP="003906F4">
            <w:pPr>
              <w:pStyle w:val="TAL"/>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C5B8" w14:textId="77777777" w:rsidR="00743C47" w:rsidRDefault="006F1045" w:rsidP="003906F4">
            <w:pPr>
              <w:pStyle w:val="TAL"/>
            </w:pPr>
            <w:r>
              <w:t>elected at CT3#117-e</w:t>
            </w:r>
          </w:p>
        </w:tc>
      </w:tr>
      <w:tr w:rsidR="00743C47" w14:paraId="11C9C7A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E1B72" w14:textId="77777777" w:rsidR="00743C47" w:rsidRDefault="006F1045" w:rsidP="003906F4">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FE7EB"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CD74" w14:textId="77777777" w:rsidR="00743C47" w:rsidRDefault="006F1045" w:rsidP="003906F4">
            <w:pPr>
              <w:pStyle w:val="TAL"/>
            </w:pPr>
            <w:r>
              <w:t>FERNANDEZ, 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6C5FD" w14:textId="77777777" w:rsidR="00743C47" w:rsidRDefault="006F1045" w:rsidP="003906F4">
            <w:pPr>
              <w:pStyle w:val="TAL"/>
            </w:pPr>
            <w:r>
              <w:t xml:space="preserve">Ericsson GmbH, </w:t>
            </w:r>
            <w:proofErr w:type="spellStart"/>
            <w:r>
              <w:t>Eurolab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557F"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ADA22" w14:textId="77777777" w:rsidR="00743C47" w:rsidRDefault="006F1045" w:rsidP="003906F4">
            <w:pPr>
              <w:pStyle w:val="TAL"/>
            </w:pPr>
            <w:r>
              <w:t>34646006865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EFA8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E0560"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12949" w14:textId="77777777" w:rsidR="00743C47" w:rsidRDefault="006F1045" w:rsidP="003906F4">
            <w:pPr>
              <w:pStyle w:val="TAL"/>
            </w:pPr>
            <w:r>
              <w:t>elected at CT3#117-e</w:t>
            </w:r>
          </w:p>
        </w:tc>
      </w:tr>
      <w:tr w:rsidR="00743C47" w14:paraId="43ECB5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C8445" w14:textId="77777777" w:rsidR="00743C47" w:rsidRDefault="006F1045" w:rsidP="003906F4">
            <w:pPr>
              <w:pStyle w:val="TAL"/>
            </w:pPr>
            <w: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B0C8D"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73FC" w14:textId="77777777" w:rsidR="00743C47" w:rsidRDefault="006F1045" w:rsidP="003906F4">
            <w:pPr>
              <w:pStyle w:val="TAL"/>
            </w:pPr>
            <w:r>
              <w:t>KHSIBA, Achraf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76090"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0623C"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55D41" w14:textId="77777777" w:rsidR="00743C47" w:rsidRDefault="006F1045" w:rsidP="003906F4">
            <w:pPr>
              <w:pStyle w:val="TAL"/>
              <w:rPr>
                <w:sz w:val="24"/>
                <w:szCs w:val="24"/>
              </w:rPr>
            </w:pPr>
            <w:r>
              <w:t>+86 (10) 820 51 521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76F10"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C9A97" w14:textId="77777777" w:rsidR="00743C47" w:rsidRDefault="006F1045" w:rsidP="003906F4">
            <w:pPr>
              <w:pStyle w:val="TAL"/>
              <w:rPr>
                <w:sz w:val="24"/>
                <w:szCs w:val="24"/>
              </w:rPr>
            </w:pPr>
            <w:r>
              <w:t>24/06/2021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94B5" w14:textId="77777777" w:rsidR="00743C47" w:rsidRDefault="00743C47" w:rsidP="003906F4">
            <w:pPr>
              <w:pStyle w:val="TAL"/>
            </w:pPr>
          </w:p>
        </w:tc>
      </w:tr>
      <w:tr w:rsidR="00743C47" w14:paraId="190884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6101D" w14:textId="77777777" w:rsidR="00743C47" w:rsidRDefault="006F1045" w:rsidP="003906F4">
            <w:pPr>
              <w:pStyle w:val="TAL"/>
              <w:rPr>
                <w:sz w:val="24"/>
                <w:szCs w:val="24"/>
              </w:rPr>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5213E"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93958" w14:textId="77777777" w:rsidR="00743C47" w:rsidRDefault="006F1045" w:rsidP="003906F4">
            <w:pPr>
              <w:pStyle w:val="TAL"/>
            </w:pPr>
            <w:r>
              <w:t>SCHMITT,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99526" w14:textId="77777777" w:rsidR="00743C47" w:rsidRDefault="006F1045" w:rsidP="003906F4">
            <w:pPr>
              <w:pStyle w:val="TAL"/>
            </w:pPr>
            <w:proofErr w:type="spellStart"/>
            <w:r>
              <w:t>HuaWei</w:t>
            </w:r>
            <w:proofErr w:type="spellEnd"/>
            <w: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BA4C6"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D3531"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E7CE7" w14:textId="77777777" w:rsidR="00743C47" w:rsidRDefault="006F1045" w:rsidP="003906F4">
            <w:pPr>
              <w:pStyle w:val="TAL"/>
              <w:rPr>
                <w:sz w:val="24"/>
                <w:szCs w:val="24"/>
              </w:rPr>
            </w:pPr>
            <w:r>
              <w:t>491 717 450 251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A9D89" w14:textId="77777777" w:rsidR="00743C47" w:rsidRDefault="006F1045" w:rsidP="003906F4">
            <w:pPr>
              <w:pStyle w:val="TAL"/>
            </w:pPr>
            <w: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A4EA8" w14:textId="77777777" w:rsidR="00743C47" w:rsidRDefault="006F1045" w:rsidP="003906F4">
            <w:pPr>
              <w:pStyle w:val="TAL"/>
            </w:pPr>
            <w:r>
              <w:t>re-elected at C4#103-e 2nd term</w:t>
            </w:r>
          </w:p>
        </w:tc>
      </w:tr>
      <w:tr w:rsidR="00743C47" w14:paraId="59118A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32436" w14:textId="77777777" w:rsidR="00743C47" w:rsidRDefault="006F1045" w:rsidP="003906F4">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34E3"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6B951" w14:textId="77777777" w:rsidR="00743C47" w:rsidRDefault="006F1045" w:rsidP="003906F4">
            <w:pPr>
              <w:pStyle w:val="TAL"/>
            </w:pPr>
            <w:r>
              <w:t>SONG, 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0B88" w14:textId="77777777" w:rsidR="00743C47" w:rsidRDefault="006F1045" w:rsidP="003906F4">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70F3C"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5EC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15E1A" w14:textId="77777777" w:rsidR="00743C47" w:rsidRDefault="006F1045" w:rsidP="003906F4">
            <w:pPr>
              <w:pStyle w:val="TAL"/>
              <w:rPr>
                <w:sz w:val="24"/>
                <w:szCs w:val="24"/>
              </w:rPr>
            </w:pPr>
            <w:r>
              <w:t>8 613 910 593 416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C285" w14:textId="77777777" w:rsidR="00743C47" w:rsidRDefault="006F1045" w:rsidP="003906F4">
            <w:pPr>
              <w:pStyle w:val="TAL"/>
            </w:pPr>
            <w: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A2F32" w14:textId="77777777" w:rsidR="00743C47" w:rsidRDefault="006F1045" w:rsidP="003906F4">
            <w:pPr>
              <w:pStyle w:val="TAL"/>
            </w:pPr>
            <w:r>
              <w:t>re-elected at C4#103-e 2nd term</w:t>
            </w:r>
          </w:p>
        </w:tc>
      </w:tr>
      <w:tr w:rsidR="00743C47" w14:paraId="0754CA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B6005" w14:textId="77777777" w:rsidR="00743C47" w:rsidRDefault="006F1045" w:rsidP="003906F4">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F62F3"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3FAE3" w14:textId="77777777" w:rsidR="00743C47" w:rsidRDefault="006F1045" w:rsidP="003906F4">
            <w:pPr>
              <w:pStyle w:val="TAL"/>
            </w:pPr>
            <w:r>
              <w:t>ISHIKAWA, 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C4FC" w14:textId="77777777" w:rsidR="00743C47" w:rsidRDefault="006F1045" w:rsidP="003906F4">
            <w:pPr>
              <w:pStyle w:val="TAL"/>
            </w:pPr>
            <w: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DCE51" w14:textId="77777777" w:rsidR="00743C47" w:rsidRDefault="006F1045" w:rsidP="003906F4">
            <w:pPr>
              <w:pStyle w:val="TAL"/>
            </w:pPr>
            <w: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0B9F0" w14:textId="77777777" w:rsidR="00743C47" w:rsidRDefault="006F1045" w:rsidP="003906F4">
            <w:pPr>
              <w:pStyle w:val="TAL"/>
            </w:pPr>
            <w:r>
              <w:t>+81 46 840 3245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A1517" w14:textId="77777777" w:rsidR="00743C47" w:rsidRDefault="006F1045" w:rsidP="003906F4">
            <w:pPr>
              <w:pStyle w:val="TAL"/>
            </w:pPr>
            <w:r>
              <w:t>+81 90 3105 2942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7D238" w14:textId="77777777" w:rsidR="00743C47" w:rsidRDefault="006F1045" w:rsidP="003906F4">
            <w:pPr>
              <w:pStyle w:val="TAL"/>
            </w:pPr>
            <w:r>
              <w:t>23/04/2021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89765" w14:textId="77777777" w:rsidR="00743C47" w:rsidRDefault="006F1045" w:rsidP="003906F4">
            <w:pPr>
              <w:pStyle w:val="TAL"/>
            </w:pPr>
            <w:r>
              <w:t>elected at C4#103-e</w:t>
            </w:r>
          </w:p>
        </w:tc>
      </w:tr>
      <w:tr w:rsidR="00743C47" w14:paraId="72DF4A8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92494" w14:textId="77777777" w:rsidR="00743C47" w:rsidRDefault="006F1045" w:rsidP="003906F4">
            <w:pPr>
              <w:pStyle w:val="TAL"/>
            </w:pPr>
            <w: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D35AE"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12DFB" w14:textId="77777777" w:rsidR="00743C47" w:rsidRDefault="006F1045" w:rsidP="003906F4">
            <w:pPr>
              <w:pStyle w:val="TAL"/>
            </w:pPr>
            <w: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D9A86"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DE431"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7F9A8" w14:textId="77777777" w:rsidR="00743C47" w:rsidRDefault="006F1045" w:rsidP="003906F4">
            <w:pPr>
              <w:pStyle w:val="TAL"/>
              <w:rPr>
                <w:sz w:val="24"/>
                <w:szCs w:val="24"/>
              </w:rPr>
            </w:pPr>
            <w: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14AF2"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4E021" w14:textId="77777777" w:rsidR="00743C47" w:rsidRDefault="006F1045" w:rsidP="003906F4">
            <w:pPr>
              <w:pStyle w:val="TAL"/>
              <w:rPr>
                <w:sz w:val="24"/>
                <w:szCs w:val="24"/>
              </w:rPr>
            </w:pPr>
            <w: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7575C" w14:textId="77777777" w:rsidR="00743C47" w:rsidRDefault="00743C47" w:rsidP="003906F4">
            <w:pPr>
              <w:pStyle w:val="TAL"/>
            </w:pPr>
          </w:p>
        </w:tc>
      </w:tr>
      <w:tr w:rsidR="00743C47" w14:paraId="740F576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BCCE0" w14:textId="77777777" w:rsidR="00743C47" w:rsidRDefault="006F1045" w:rsidP="003906F4">
            <w:pPr>
              <w:pStyle w:val="TAL"/>
              <w:rPr>
                <w:sz w:val="24"/>
                <w:szCs w:val="24"/>
              </w:rPr>
            </w:pPr>
            <w: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F9C7E"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75FF" w14:textId="77777777" w:rsidR="00743C47" w:rsidRDefault="006F1045" w:rsidP="003906F4">
            <w:pPr>
              <w:pStyle w:val="TAL"/>
            </w:pPr>
            <w:r>
              <w:t>KRUSE, 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2AAE1" w14:textId="77777777" w:rsidR="00743C47" w:rsidRDefault="006F1045" w:rsidP="003906F4">
            <w:pPr>
              <w:pStyle w:val="TAL"/>
            </w:pPr>
            <w: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23B4D"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9D057" w14:textId="77777777" w:rsidR="00743C47" w:rsidRDefault="006F1045" w:rsidP="003906F4">
            <w:pPr>
              <w:pStyle w:val="TAL"/>
            </w:pPr>
            <w:r>
              <w:t>+49 4347-715-0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A6B81" w14:textId="77777777" w:rsidR="00743C47" w:rsidRDefault="006F1045" w:rsidP="003906F4">
            <w:pPr>
              <w:pStyle w:val="TAL"/>
            </w:pPr>
            <w:r>
              <w:t>491 754 383 519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AFBCB" w14:textId="77777777" w:rsidR="00743C47" w:rsidRDefault="006F1045" w:rsidP="003906F4">
            <w:pPr>
              <w:pStyle w:val="TAL"/>
            </w:pPr>
            <w:r>
              <w:t>25/05/2021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A82FA" w14:textId="77777777" w:rsidR="00743C47" w:rsidRDefault="006F1045" w:rsidP="003906F4">
            <w:pPr>
              <w:pStyle w:val="TAL"/>
            </w:pPr>
            <w:r>
              <w:t>elected at C6#106-e</w:t>
            </w:r>
          </w:p>
        </w:tc>
      </w:tr>
      <w:tr w:rsidR="00743C47" w14:paraId="373CBBE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91F88" w14:textId="77777777" w:rsidR="00743C47" w:rsidRDefault="006F1045" w:rsidP="003906F4">
            <w:pPr>
              <w:pStyle w:val="TAL"/>
            </w:pPr>
            <w: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B4EE5"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E5A4B" w14:textId="77777777" w:rsidR="00743C47" w:rsidRDefault="006F1045" w:rsidP="003906F4">
            <w:pPr>
              <w:pStyle w:val="TAL"/>
            </w:pPr>
            <w:r>
              <w:t>PHAN, 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AC471" w14:textId="77777777" w:rsidR="00743C47" w:rsidRDefault="006F1045" w:rsidP="003906F4">
            <w:pPr>
              <w:pStyle w:val="TAL"/>
            </w:pPr>
            <w: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EEAAE"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E07EC" w14:textId="77777777" w:rsidR="00743C47" w:rsidRDefault="006F1045" w:rsidP="003906F4">
            <w:pPr>
              <w:pStyle w:val="TAL"/>
            </w:pPr>
            <w:r>
              <w:t>33 1 55 01 6112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2EC8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90ABA" w14:textId="77777777" w:rsidR="00743C47" w:rsidRDefault="006F1045" w:rsidP="003906F4">
            <w:pPr>
              <w:pStyle w:val="TAL"/>
              <w:rPr>
                <w:sz w:val="24"/>
                <w:szCs w:val="24"/>
              </w:rPr>
            </w:pPr>
            <w: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5BEE" w14:textId="77777777" w:rsidR="00743C47" w:rsidRDefault="006F1045" w:rsidP="003906F4">
            <w:pPr>
              <w:pStyle w:val="TAL"/>
            </w:pPr>
            <w:r>
              <w:t>re-elected at C6#109-e 3rd term</w:t>
            </w:r>
          </w:p>
        </w:tc>
      </w:tr>
      <w:tr w:rsidR="00743C47" w14:paraId="318531C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1BCA0" w14:textId="77777777" w:rsidR="00743C47" w:rsidRDefault="006F1045" w:rsidP="003906F4">
            <w:pPr>
              <w:pStyle w:val="TAL"/>
            </w:pPr>
            <w: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E1DF1"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F7BE5" w14:textId="77777777" w:rsidR="00743C47" w:rsidRDefault="006F1045" w:rsidP="003906F4">
            <w:pPr>
              <w:pStyle w:val="TAL"/>
            </w:pPr>
            <w: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0D5C2"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55DF2"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21177" w14:textId="77777777" w:rsidR="00743C47" w:rsidRDefault="006F1045" w:rsidP="003906F4">
            <w:pPr>
              <w:pStyle w:val="TAL"/>
              <w:rPr>
                <w:sz w:val="24"/>
                <w:szCs w:val="24"/>
              </w:rPr>
            </w:pPr>
            <w: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4C224"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DCF6" w14:textId="77777777" w:rsidR="00743C47" w:rsidRDefault="006F1045" w:rsidP="003906F4">
            <w:pPr>
              <w:pStyle w:val="TAL"/>
              <w:rPr>
                <w:sz w:val="24"/>
                <w:szCs w:val="24"/>
              </w:rPr>
            </w:pPr>
            <w:r>
              <w:t>02/01/2020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82D7" w14:textId="77777777" w:rsidR="00743C47" w:rsidRDefault="006F1045" w:rsidP="003906F4">
            <w:pPr>
              <w:pStyle w:val="TAL"/>
            </w:pPr>
            <w:r>
              <w:t>continuation as ETSI staff</w:t>
            </w:r>
          </w:p>
        </w:tc>
      </w:tr>
    </w:tbl>
    <w:p w14:paraId="5DD421B8" w14:textId="77777777" w:rsidR="00743C47" w:rsidRDefault="006F1045">
      <w:pPr>
        <w:rPr>
          <w:rFonts w:eastAsia="Times New Roman"/>
        </w:rPr>
      </w:pPr>
      <w:r>
        <w:rPr>
          <w:rFonts w:eastAsia="Times New Roman"/>
        </w:rPr>
        <w:br/>
        <w:t>20 Entries</w:t>
      </w:r>
    </w:p>
    <w:p w14:paraId="2E1E7C0B" w14:textId="7EE16B4F" w:rsidR="00743C47" w:rsidRDefault="006F1045" w:rsidP="00991F4C">
      <w:pPr>
        <w:pStyle w:val="Heading1"/>
        <w:rPr>
          <w:rFonts w:eastAsiaTheme="minorEastAsia"/>
        </w:rPr>
      </w:pPr>
      <w:r>
        <w:lastRenderedPageBreak/>
        <w:t>A.3</w:t>
      </w:r>
      <w:r w:rsidR="00991F4C">
        <w:tab/>
      </w:r>
      <w:r>
        <w:t>TSG RAN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13"/>
        <w:gridCol w:w="912"/>
        <w:gridCol w:w="2068"/>
        <w:gridCol w:w="2705"/>
        <w:gridCol w:w="1040"/>
        <w:gridCol w:w="1682"/>
        <w:gridCol w:w="1682"/>
        <w:gridCol w:w="987"/>
        <w:gridCol w:w="2811"/>
      </w:tblGrid>
      <w:tr w:rsidR="00743C47" w14:paraId="09128F87"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289708F" w14:textId="77777777" w:rsidR="00743C47" w:rsidRDefault="006F1045" w:rsidP="003906F4">
            <w:pPr>
              <w:pStyle w:val="TAH"/>
            </w:pPr>
            <w: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DB0117D" w14:textId="77777777" w:rsidR="00743C47" w:rsidRDefault="006F1045" w:rsidP="003906F4">
            <w:pPr>
              <w:pStyle w:val="TAH"/>
            </w:pPr>
            <w: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9BC5B1" w14:textId="77777777" w:rsidR="00743C47" w:rsidRDefault="006F1045" w:rsidP="003906F4">
            <w:pPr>
              <w:pStyle w:val="TAH"/>
            </w:pPr>
            <w:proofErr w:type="spellStart"/>
            <w:r>
              <w:t>oName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0FC1CF9" w14:textId="77777777" w:rsidR="00743C47" w:rsidRDefault="006F1045" w:rsidP="003906F4">
            <w:pPr>
              <w:pStyle w:val="TAH"/>
            </w:pPr>
            <w: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2F05817" w14:textId="77777777" w:rsidR="00743C47" w:rsidRDefault="006F1045" w:rsidP="003906F4">
            <w:pPr>
              <w:pStyle w:val="TAH"/>
            </w:pPr>
            <w:proofErr w:type="spellStart"/>
            <w:r>
              <w:t>PartnerOrg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970702E" w14:textId="77777777" w:rsidR="00743C47" w:rsidRDefault="006F1045" w:rsidP="003906F4">
            <w:pPr>
              <w:pStyle w:val="TAH"/>
            </w:pPr>
            <w:proofErr w:type="spellStart"/>
            <w:r>
              <w:t>PhneFix</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98C5812" w14:textId="77777777" w:rsidR="00743C47" w:rsidRDefault="006F1045" w:rsidP="003906F4">
            <w:pPr>
              <w:pStyle w:val="TAH"/>
            </w:pPr>
            <w:proofErr w:type="spellStart"/>
            <w:r>
              <w:t>PhoneMob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81B8FB1" w14:textId="77777777" w:rsidR="00743C47" w:rsidRDefault="006F1045" w:rsidP="003906F4">
            <w:pPr>
              <w:pStyle w:val="TAH"/>
            </w:pPr>
            <w: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645B62" w14:textId="77777777" w:rsidR="00743C47" w:rsidRDefault="006F1045" w:rsidP="003906F4">
            <w:pPr>
              <w:pStyle w:val="TAH"/>
            </w:pPr>
            <w:r>
              <w:t>Remarks</w:t>
            </w:r>
          </w:p>
        </w:tc>
      </w:tr>
      <w:tr w:rsidR="00743C47" w14:paraId="4D30B4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E81D" w14:textId="77777777" w:rsidR="00743C47" w:rsidRDefault="006F1045" w:rsidP="003906F4">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719B"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C35AD" w14:textId="77777777" w:rsidR="00743C47" w:rsidRDefault="006F1045" w:rsidP="003906F4">
            <w:pPr>
              <w:pStyle w:val="TAL"/>
            </w:pPr>
            <w: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41D0A" w14:textId="77777777" w:rsidR="00743C47" w:rsidRDefault="006F1045" w:rsidP="003906F4">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F7C1"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F68E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82BD4" w14:textId="77777777" w:rsidR="00743C47" w:rsidRDefault="006F1045" w:rsidP="003906F4">
            <w:pPr>
              <w:pStyle w:val="TAL"/>
              <w:rPr>
                <w:sz w:val="24"/>
                <w:szCs w:val="24"/>
              </w:rPr>
            </w:pPr>
            <w:r>
              <w:t>18583663080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6298D"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4CF48" w14:textId="77777777" w:rsidR="00743C47" w:rsidRDefault="006F1045" w:rsidP="003906F4">
            <w:pPr>
              <w:pStyle w:val="TAL"/>
            </w:pPr>
            <w:r>
              <w:t>elected at RAN#91-e</w:t>
            </w:r>
          </w:p>
        </w:tc>
      </w:tr>
      <w:tr w:rsidR="00743C47" w14:paraId="3AB5FE6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7A1ED" w14:textId="77777777" w:rsidR="00743C47" w:rsidRDefault="006F1045" w:rsidP="003906F4">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BEE7E"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9391B" w14:textId="77777777" w:rsidR="00743C47" w:rsidRDefault="006F1045" w:rsidP="003906F4">
            <w:pPr>
              <w:pStyle w:val="TAL"/>
            </w:pPr>
            <w:r>
              <w:t>NAN, 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098C7" w14:textId="77777777" w:rsidR="00743C47" w:rsidRDefault="006F1045" w:rsidP="003906F4">
            <w:pPr>
              <w:pStyle w:val="TAL"/>
            </w:pPr>
            <w: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1C736"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42FF2" w14:textId="77777777" w:rsidR="00743C47" w:rsidRDefault="006F1045" w:rsidP="003906F4">
            <w:pPr>
              <w:pStyle w:val="TAL"/>
            </w:pPr>
            <w:r>
              <w:t>8 613 910 011 825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01BC5"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651FE"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4802D" w14:textId="77777777" w:rsidR="00743C47" w:rsidRDefault="006F1045" w:rsidP="003906F4">
            <w:pPr>
              <w:pStyle w:val="TAL"/>
            </w:pPr>
            <w:r>
              <w:t>elected at RAN#91-e</w:t>
            </w:r>
          </w:p>
        </w:tc>
      </w:tr>
      <w:tr w:rsidR="00743C47" w14:paraId="14D8D95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DE798" w14:textId="77777777" w:rsidR="00743C47" w:rsidRDefault="006F1045" w:rsidP="003906F4">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AB02D"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56EDB" w14:textId="77777777" w:rsidR="00743C47" w:rsidRDefault="006F1045" w:rsidP="003906F4">
            <w:pPr>
              <w:pStyle w:val="TAL"/>
            </w:pPr>
            <w:r>
              <w:t>BORSATO, 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AD6D3" w14:textId="77777777" w:rsidR="00743C47" w:rsidRDefault="006F1045" w:rsidP="003906F4">
            <w:pPr>
              <w:pStyle w:val="TAL"/>
            </w:pPr>
            <w: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01B85"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8001"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732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9F311" w14:textId="77777777" w:rsidR="00743C47" w:rsidRDefault="006F1045" w:rsidP="003906F4">
            <w:pPr>
              <w:pStyle w:val="TAL"/>
              <w:rPr>
                <w:sz w:val="24"/>
                <w:szCs w:val="24"/>
              </w:rPr>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EA0BB" w14:textId="77777777" w:rsidR="00743C47" w:rsidRDefault="006F1045" w:rsidP="003906F4">
            <w:pPr>
              <w:pStyle w:val="TAL"/>
            </w:pPr>
            <w:r>
              <w:t>elected at RAN#91-e</w:t>
            </w:r>
          </w:p>
        </w:tc>
      </w:tr>
      <w:tr w:rsidR="00743C47" w14:paraId="3E17C8E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82F2" w14:textId="77777777" w:rsidR="00743C47" w:rsidRDefault="006F1045" w:rsidP="003906F4">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A5B6D"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23273" w14:textId="77777777" w:rsidR="00743C47" w:rsidRDefault="006F1045" w:rsidP="003906F4">
            <w:pPr>
              <w:pStyle w:val="TAL"/>
            </w:pPr>
            <w:r>
              <w:t>KLATT, 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6350E" w14:textId="77777777" w:rsidR="00743C47" w:rsidRDefault="006F1045" w:rsidP="003906F4">
            <w:pPr>
              <w:pStyle w:val="TAL"/>
            </w:pPr>
            <w: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E144F"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DD359" w14:textId="77777777" w:rsidR="00743C47" w:rsidRDefault="006F1045" w:rsidP="003906F4">
            <w:pPr>
              <w:pStyle w:val="TAL"/>
            </w:pPr>
            <w:r>
              <w:t>4.922818118e+12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1BD19" w14:textId="77777777" w:rsidR="00743C47" w:rsidRDefault="006F1045" w:rsidP="003906F4">
            <w:pPr>
              <w:pStyle w:val="TAL"/>
            </w:pPr>
            <w:r>
              <w:t>4.9171522994e+11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031AA" w14:textId="77777777" w:rsidR="00743C47" w:rsidRDefault="006F1045" w:rsidP="003906F4">
            <w:pPr>
              <w:pStyle w:val="TAL"/>
            </w:pPr>
            <w:r>
              <w:t>28/04/2021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0878" w14:textId="77777777" w:rsidR="00743C47" w:rsidRDefault="006F1045" w:rsidP="003906F4">
            <w:pPr>
              <w:pStyle w:val="TAL"/>
            </w:pPr>
            <w:r>
              <w:t>elected at RAN#91-e</w:t>
            </w:r>
          </w:p>
        </w:tc>
      </w:tr>
      <w:tr w:rsidR="00743C47" w14:paraId="12A796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2E936" w14:textId="77777777" w:rsidR="00743C47" w:rsidRDefault="006F1045" w:rsidP="003906F4">
            <w:pPr>
              <w:pStyle w:val="TAL"/>
            </w:pPr>
            <w: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9854D"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B95CA" w14:textId="77777777" w:rsidR="00743C47" w:rsidRDefault="006F1045" w:rsidP="003906F4">
            <w:pPr>
              <w:pStyle w:val="TAL"/>
            </w:pPr>
            <w:r>
              <w:t xml:space="preserve">KRAUSE, </w:t>
            </w:r>
            <w:proofErr w:type="spellStart"/>
            <w:r>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E56C7"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3D573"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08FB7" w14:textId="77777777" w:rsidR="00743C47" w:rsidRDefault="006F1045" w:rsidP="003906F4">
            <w:pPr>
              <w:pStyle w:val="TAL"/>
              <w:rPr>
                <w:sz w:val="24"/>
                <w:szCs w:val="24"/>
              </w:rPr>
            </w:pPr>
            <w: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651E6" w14:textId="77777777" w:rsidR="00743C47" w:rsidRDefault="006F1045" w:rsidP="003906F4">
            <w:pPr>
              <w:pStyle w:val="TAL"/>
            </w:pPr>
            <w: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0A61E" w14:textId="77777777" w:rsidR="00743C47" w:rsidRDefault="006F1045" w:rsidP="003906F4">
            <w:pPr>
              <w:pStyle w:val="TAL"/>
            </w:pPr>
            <w:r>
              <w:t>01/11/2009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1A444" w14:textId="77777777" w:rsidR="00743C47" w:rsidRDefault="00743C47" w:rsidP="003906F4">
            <w:pPr>
              <w:pStyle w:val="TAL"/>
            </w:pPr>
          </w:p>
        </w:tc>
      </w:tr>
      <w:tr w:rsidR="00743C47" w14:paraId="2B926A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959E0" w14:textId="77777777" w:rsidR="00743C47" w:rsidRDefault="006F1045" w:rsidP="003906F4">
            <w:pPr>
              <w:pStyle w:val="TAL"/>
              <w:rPr>
                <w:sz w:val="24"/>
                <w:szCs w:val="24"/>
              </w:rPr>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9CE9A"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7B6D2" w14:textId="77777777" w:rsidR="00743C47" w:rsidRDefault="006F1045" w:rsidP="003906F4">
            <w:pPr>
              <w:pStyle w:val="TAL"/>
            </w:pPr>
            <w:r>
              <w:t xml:space="preserve">KIM, </w:t>
            </w:r>
            <w:proofErr w:type="spellStart"/>
            <w:r>
              <w:t>Younsun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D7E11"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A1BAE"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4C351"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5E3D9" w14:textId="77777777" w:rsidR="00743C47" w:rsidRDefault="006F1045" w:rsidP="003906F4">
            <w:pPr>
              <w:pStyle w:val="TAL"/>
              <w:rPr>
                <w:sz w:val="24"/>
                <w:szCs w:val="24"/>
              </w:rPr>
            </w:pPr>
            <w:r>
              <w:t>8.2102876259e+11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2EB79" w14:textId="77777777" w:rsidR="00743C47" w:rsidRDefault="006F1045" w:rsidP="003906F4">
            <w:pPr>
              <w:pStyle w:val="TAL"/>
            </w:pPr>
            <w:r>
              <w:t>11/05/2021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073AD" w14:textId="77777777" w:rsidR="00743C47" w:rsidRDefault="006F1045" w:rsidP="003906F4">
            <w:pPr>
              <w:pStyle w:val="TAL"/>
            </w:pPr>
            <w:r>
              <w:t>Elected at RAN1#105-e</w:t>
            </w:r>
          </w:p>
        </w:tc>
      </w:tr>
      <w:tr w:rsidR="00743C47" w14:paraId="3BAC252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CA69E" w14:textId="77777777" w:rsidR="00743C47" w:rsidRDefault="006F1045" w:rsidP="003906F4">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CECC"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A21F4" w14:textId="77777777" w:rsidR="00743C47" w:rsidRDefault="006F1045" w:rsidP="003906F4">
            <w:pPr>
              <w:pStyle w:val="TAL"/>
            </w:pPr>
            <w:r>
              <w:t>MAZZARESE, 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5702C" w14:textId="77777777" w:rsidR="00743C47" w:rsidRDefault="006F1045" w:rsidP="003906F4">
            <w:pPr>
              <w:pStyle w:val="TAL"/>
            </w:pPr>
            <w: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D1C5B"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596C4" w14:textId="77777777" w:rsidR="00743C47" w:rsidRDefault="006F1045" w:rsidP="003906F4">
            <w:pPr>
              <w:pStyle w:val="TAL"/>
            </w:pPr>
            <w:r>
              <w:t>8.6136832413e+12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5B087"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1DDEB" w14:textId="77777777" w:rsidR="00743C47" w:rsidRDefault="006F1045" w:rsidP="003906F4">
            <w:pPr>
              <w:pStyle w:val="TAL"/>
              <w:rPr>
                <w:sz w:val="24"/>
                <w:szCs w:val="24"/>
              </w:rPr>
            </w:pPr>
            <w:r>
              <w:t>19/10/2021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B6707" w14:textId="77777777" w:rsidR="00743C47" w:rsidRDefault="006F1045" w:rsidP="003906F4">
            <w:pPr>
              <w:pStyle w:val="TAL"/>
            </w:pPr>
            <w:r>
              <w:t>elected at R1#106-bis-e1st Term</w:t>
            </w:r>
          </w:p>
        </w:tc>
      </w:tr>
      <w:tr w:rsidR="00743C47" w14:paraId="72B5E09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AFA93" w14:textId="77777777" w:rsidR="00743C47" w:rsidRDefault="006F1045" w:rsidP="003906F4">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BC153"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48AE2" w14:textId="77777777" w:rsidR="00743C47" w:rsidRDefault="006F1045" w:rsidP="003906F4">
            <w:pPr>
              <w:pStyle w:val="TAL"/>
            </w:pPr>
            <w:r>
              <w:t xml:space="preserve">XU, </w:t>
            </w:r>
            <w:proofErr w:type="spellStart"/>
            <w:r>
              <w:t>Xiaodong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0D1FF" w14:textId="77777777" w:rsidR="00743C47" w:rsidRDefault="006F1045" w:rsidP="003906F4">
            <w:pPr>
              <w:pStyle w:val="TAL"/>
            </w:pPr>
            <w: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511ED"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DBFB0" w14:textId="77777777" w:rsidR="00743C47" w:rsidRDefault="006F1045" w:rsidP="003906F4">
            <w:pPr>
              <w:pStyle w:val="TAL"/>
            </w:pPr>
            <w:r>
              <w:t>8 613 601 035 215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F8FE3"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FE635" w14:textId="77777777" w:rsidR="00743C47" w:rsidRDefault="006F1045" w:rsidP="003906F4">
            <w:pPr>
              <w:pStyle w:val="TAL"/>
              <w:rPr>
                <w:sz w:val="24"/>
                <w:szCs w:val="24"/>
              </w:rPr>
            </w:pPr>
            <w:r>
              <w:t>14/05/2021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F6AED" w14:textId="77777777" w:rsidR="00743C47" w:rsidRDefault="006F1045" w:rsidP="003906F4">
            <w:pPr>
              <w:pStyle w:val="TAL"/>
            </w:pPr>
            <w:r>
              <w:t>Elected at RAN1#105-e</w:t>
            </w:r>
          </w:p>
        </w:tc>
      </w:tr>
      <w:tr w:rsidR="00743C47" w14:paraId="0C77FB2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6AAB2" w14:textId="77777777" w:rsidR="00743C47" w:rsidRDefault="006F1045" w:rsidP="003906F4">
            <w:pPr>
              <w:pStyle w:val="TAL"/>
            </w:pPr>
            <w: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F4967"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FCCFC" w14:textId="77777777" w:rsidR="00743C47" w:rsidRDefault="006F1045" w:rsidP="003906F4">
            <w:pPr>
              <w:pStyle w:val="TAL"/>
            </w:pPr>
            <w:r>
              <w:t>MERIAS, Patrick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7ADDA"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5308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47F72" w14:textId="77777777" w:rsidR="00743C47" w:rsidRDefault="006F1045" w:rsidP="003906F4">
            <w:pPr>
              <w:pStyle w:val="TAL"/>
              <w:rPr>
                <w:sz w:val="24"/>
                <w:szCs w:val="24"/>
              </w:rPr>
            </w:pPr>
            <w:r>
              <w:t>+33 4 92 94 42 06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9F34F" w14:textId="77777777" w:rsidR="00743C47" w:rsidRDefault="006F1045" w:rsidP="003906F4">
            <w:pPr>
              <w:pStyle w:val="TAL"/>
            </w:pPr>
            <w:r>
              <w:t>+33 6 07 59 08 47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7EEB2" w14:textId="77777777" w:rsidR="00743C47" w:rsidRDefault="006F1045" w:rsidP="003906F4">
            <w:pPr>
              <w:pStyle w:val="TAL"/>
            </w:pPr>
            <w:r>
              <w:t>01/10/2013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D0A11" w14:textId="77777777" w:rsidR="00743C47" w:rsidRDefault="006F1045" w:rsidP="003906F4">
            <w:pPr>
              <w:pStyle w:val="TAL"/>
            </w:pPr>
            <w:r>
              <w:t>(as ETSI staff)</w:t>
            </w:r>
          </w:p>
        </w:tc>
      </w:tr>
      <w:tr w:rsidR="00743C47" w14:paraId="7C6A40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E95E" w14:textId="77777777" w:rsidR="00743C47" w:rsidRDefault="006F1045" w:rsidP="003906F4">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AA6D2"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EA0E0" w14:textId="77777777" w:rsidR="00743C47" w:rsidRDefault="006F1045" w:rsidP="003906F4">
            <w:pPr>
              <w:pStyle w:val="TAL"/>
            </w:pPr>
            <w:r>
              <w:t>JOHANSSON, 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EA25F" w14:textId="77777777" w:rsidR="00743C47" w:rsidRDefault="006F1045" w:rsidP="003906F4">
            <w:pPr>
              <w:pStyle w:val="TAL"/>
            </w:pPr>
            <w: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7C6B1"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E4646" w14:textId="77777777" w:rsidR="00743C47" w:rsidRDefault="006F1045" w:rsidP="003906F4">
            <w:pPr>
              <w:pStyle w:val="TAL"/>
            </w:pPr>
            <w:r>
              <w:t>46700962260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ABA55"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B0C9F"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FD04" w14:textId="77777777" w:rsidR="00743C47" w:rsidRDefault="006F1045" w:rsidP="003906F4">
            <w:pPr>
              <w:pStyle w:val="TAL"/>
            </w:pPr>
            <w:r>
              <w:t>re-elected at R2#115-e 2nd term</w:t>
            </w:r>
          </w:p>
        </w:tc>
      </w:tr>
      <w:tr w:rsidR="00743C47" w14:paraId="4E864BD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34B29" w14:textId="77777777" w:rsidR="00743C47" w:rsidRDefault="006F1045" w:rsidP="003906F4">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7199F"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EA54E" w14:textId="77777777" w:rsidR="00743C47" w:rsidRDefault="006F1045" w:rsidP="003906F4">
            <w:pPr>
              <w:pStyle w:val="TAL"/>
            </w:pPr>
            <w:r>
              <w:t>PAROLARI, 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8722E" w14:textId="77777777" w:rsidR="00743C47" w:rsidRDefault="006F1045" w:rsidP="003906F4">
            <w:pPr>
              <w:pStyle w:val="TAL"/>
            </w:pPr>
            <w: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14E89"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ED97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9F2F6" w14:textId="77777777" w:rsidR="00743C47" w:rsidRDefault="006F1045" w:rsidP="003906F4">
            <w:pPr>
              <w:pStyle w:val="TAL"/>
              <w:rPr>
                <w:sz w:val="24"/>
                <w:szCs w:val="24"/>
              </w:rPr>
            </w:pPr>
            <w:r>
              <w:t>393 395 658 207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B8CE" w14:textId="77777777" w:rsidR="00743C47" w:rsidRDefault="006F1045" w:rsidP="003906F4">
            <w:pPr>
              <w:pStyle w:val="TAL"/>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0B756" w14:textId="77777777" w:rsidR="00743C47" w:rsidRDefault="006F1045" w:rsidP="003906F4">
            <w:pPr>
              <w:pStyle w:val="TAL"/>
            </w:pPr>
            <w:r>
              <w:t>re-elected at R2#115-e 2nd term</w:t>
            </w:r>
          </w:p>
        </w:tc>
      </w:tr>
      <w:tr w:rsidR="00743C47" w14:paraId="477A45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92D3D" w14:textId="77777777" w:rsidR="00743C47" w:rsidRDefault="006F1045" w:rsidP="003906F4">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295F"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4DB6E" w14:textId="77777777" w:rsidR="00743C47" w:rsidRDefault="006F1045" w:rsidP="003906F4">
            <w:pPr>
              <w:pStyle w:val="TAL"/>
            </w:pPr>
            <w:r>
              <w:t>HENTTONEN, 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2F476" w14:textId="77777777" w:rsidR="00743C47" w:rsidRDefault="006F1045" w:rsidP="003906F4">
            <w:pPr>
              <w:pStyle w:val="TAL"/>
            </w:pPr>
            <w: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9231E"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4FDFA" w14:textId="77777777" w:rsidR="00743C47" w:rsidRDefault="006F1045" w:rsidP="003906F4">
            <w:pPr>
              <w:pStyle w:val="TAL"/>
            </w:pPr>
            <w:r>
              <w:t>3.5850483637e+11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055F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F6943"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5D21B" w14:textId="77777777" w:rsidR="00743C47" w:rsidRDefault="006F1045" w:rsidP="003906F4">
            <w:pPr>
              <w:pStyle w:val="TAL"/>
            </w:pPr>
            <w:r>
              <w:t>re-elected at R2#115-e 2nd term</w:t>
            </w:r>
          </w:p>
        </w:tc>
      </w:tr>
      <w:tr w:rsidR="00743C47" w14:paraId="312123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9C09C" w14:textId="77777777" w:rsidR="00743C47" w:rsidRDefault="006F1045" w:rsidP="003906F4">
            <w:pPr>
              <w:pStyle w:val="TAL"/>
            </w:pPr>
            <w: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EF1E6"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B421" w14:textId="77777777" w:rsidR="00743C47" w:rsidRDefault="006F1045" w:rsidP="003906F4">
            <w:pPr>
              <w:pStyle w:val="TAL"/>
            </w:pPr>
            <w:r>
              <w:t>KORHONEN, Juha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5634E"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F70FE"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E88F4" w14:textId="77777777" w:rsidR="00743C47" w:rsidRDefault="006F1045" w:rsidP="003906F4">
            <w:pPr>
              <w:pStyle w:val="TAL"/>
              <w:rPr>
                <w:sz w:val="24"/>
                <w:szCs w:val="24"/>
              </w:rPr>
            </w:pPr>
            <w:r>
              <w:t>+33 4 92 94 43 52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8D9D3" w14:textId="77777777" w:rsidR="00743C47" w:rsidRDefault="006F1045" w:rsidP="003906F4">
            <w:pPr>
              <w:pStyle w:val="TAL"/>
            </w:pPr>
            <w:r>
              <w:t>06 74 40 83 78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3DAF" w14:textId="77777777" w:rsidR="00743C47" w:rsidRDefault="006F1045" w:rsidP="003906F4">
            <w:pPr>
              <w:pStyle w:val="TAL"/>
            </w:pPr>
            <w:r>
              <w:t>01/01/2017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027BD" w14:textId="77777777" w:rsidR="00743C47" w:rsidRDefault="00743C47" w:rsidP="003906F4">
            <w:pPr>
              <w:pStyle w:val="TAL"/>
            </w:pPr>
          </w:p>
        </w:tc>
      </w:tr>
      <w:tr w:rsidR="00743C47" w14:paraId="261948A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A1447" w14:textId="77777777" w:rsidR="00743C47" w:rsidRDefault="006F1045" w:rsidP="003906F4">
            <w:pPr>
              <w:pStyle w:val="TAL"/>
              <w:rPr>
                <w:sz w:val="24"/>
                <w:szCs w:val="24"/>
              </w:rPr>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8C1B6"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C1566" w14:textId="77777777" w:rsidR="00743C47" w:rsidRDefault="006F1045" w:rsidP="003906F4">
            <w:pPr>
              <w:pStyle w:val="TAL"/>
            </w:pPr>
            <w:r>
              <w:t>GAO, 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98F5" w14:textId="77777777" w:rsidR="00743C47" w:rsidRDefault="006F1045" w:rsidP="003906F4">
            <w:pPr>
              <w:pStyle w:val="TAL"/>
            </w:pPr>
            <w: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1E3F7"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36966" w14:textId="77777777" w:rsidR="00743C47" w:rsidRDefault="006F1045" w:rsidP="003906F4">
            <w:pPr>
              <w:pStyle w:val="TAL"/>
            </w:pPr>
            <w:r>
              <w:t>-68895663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F52D5"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99AFB" w14:textId="77777777" w:rsidR="00743C47" w:rsidRDefault="006F1045" w:rsidP="003906F4">
            <w:pPr>
              <w:pStyle w:val="TAL"/>
              <w:rPr>
                <w:sz w:val="24"/>
                <w:szCs w:val="24"/>
              </w:rPr>
            </w:pPr>
            <w:r>
              <w:t>28/05/2021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B74B6" w14:textId="77777777" w:rsidR="00743C47" w:rsidRDefault="006F1045" w:rsidP="003906F4">
            <w:pPr>
              <w:pStyle w:val="TAL"/>
            </w:pPr>
            <w:r>
              <w:t>Elected at RAN3#112-e</w:t>
            </w:r>
          </w:p>
        </w:tc>
      </w:tr>
      <w:tr w:rsidR="00743C47" w14:paraId="214058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5F788" w14:textId="77777777" w:rsidR="00743C47" w:rsidRDefault="006F1045" w:rsidP="003906F4">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5D85A"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9B429" w14:textId="77777777" w:rsidR="00743C47" w:rsidRDefault="006F1045" w:rsidP="003906F4">
            <w:pPr>
              <w:pStyle w:val="TAL"/>
            </w:pPr>
            <w:r>
              <w:t>CAO, 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15CF6" w14:textId="77777777" w:rsidR="00743C47" w:rsidRDefault="006F1045" w:rsidP="003906F4">
            <w:pPr>
              <w:pStyle w:val="TAL"/>
            </w:pPr>
            <w: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41ED"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604FA" w14:textId="77777777" w:rsidR="00743C47" w:rsidRDefault="006F1045" w:rsidP="003906F4">
            <w:pPr>
              <w:pStyle w:val="TAL"/>
            </w:pPr>
            <w:r>
              <w:t>8.610688e+11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9C987" w14:textId="77777777" w:rsidR="00743C47" w:rsidRDefault="006F1045" w:rsidP="003906F4">
            <w:pPr>
              <w:pStyle w:val="TAL"/>
            </w:pPr>
            <w:r>
              <w:t>8.6186011024e+12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30A8" w14:textId="77777777" w:rsidR="00743C47" w:rsidRDefault="006F1045" w:rsidP="003906F4">
            <w:pPr>
              <w:pStyle w:val="TAL"/>
            </w:pPr>
            <w:r>
              <w:t>18/08/2021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9D89" w14:textId="77777777" w:rsidR="00743C47" w:rsidRDefault="006F1045" w:rsidP="003906F4">
            <w:pPr>
              <w:pStyle w:val="TAL"/>
            </w:pPr>
            <w:r>
              <w:t>Elected at RAN3#113-e</w:t>
            </w:r>
          </w:p>
        </w:tc>
      </w:tr>
      <w:tr w:rsidR="00743C47" w14:paraId="7C22DF4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DD46B" w14:textId="77777777" w:rsidR="00743C47" w:rsidRDefault="006F1045" w:rsidP="003906F4">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AD879"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F7E5C" w14:textId="77777777" w:rsidR="00743C47" w:rsidRDefault="006F1045" w:rsidP="003906F4">
            <w:pPr>
              <w:pStyle w:val="TAL"/>
            </w:pPr>
            <w:r>
              <w:t>CENTONZA, Angelo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F788D" w14:textId="77777777" w:rsidR="00743C47" w:rsidRDefault="006F1045" w:rsidP="003906F4">
            <w:pPr>
              <w:pStyle w:val="TAL"/>
            </w:pPr>
            <w: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66A1"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E0B2D" w14:textId="77777777" w:rsidR="00743C47" w:rsidRDefault="006F1045" w:rsidP="003906F4">
            <w:pPr>
              <w:pStyle w:val="TAL"/>
            </w:pPr>
            <w: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8B47" w14:textId="77777777" w:rsidR="00743C47" w:rsidRDefault="006F1045" w:rsidP="003906F4">
            <w:pPr>
              <w:pStyle w:val="TAL"/>
            </w:pPr>
            <w: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ED2AD" w14:textId="77777777" w:rsidR="00743C47" w:rsidRDefault="006F1045" w:rsidP="003906F4">
            <w:pPr>
              <w:pStyle w:val="TAL"/>
            </w:pPr>
            <w:r>
              <w:t>28/05/2021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4ECF2" w14:textId="77777777" w:rsidR="00743C47" w:rsidRDefault="006F1045" w:rsidP="003906F4">
            <w:pPr>
              <w:pStyle w:val="TAL"/>
            </w:pPr>
            <w:r>
              <w:t>Elected at RAN3#112-e</w:t>
            </w:r>
          </w:p>
        </w:tc>
      </w:tr>
      <w:tr w:rsidR="00743C47" w14:paraId="3A76CB5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4937" w14:textId="77777777" w:rsidR="00743C47" w:rsidRDefault="006F1045" w:rsidP="003906F4">
            <w:pPr>
              <w:pStyle w:val="TAL"/>
            </w:pPr>
            <w: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E9E52"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735F" w14:textId="77777777" w:rsidR="00743C47" w:rsidRDefault="006F1045" w:rsidP="003906F4">
            <w:pPr>
              <w:pStyle w:val="TAL"/>
            </w:pPr>
            <w:r>
              <w:t>JO, Young 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2FD93"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69FD5"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E8765" w14:textId="77777777" w:rsidR="00743C47" w:rsidRDefault="006F1045" w:rsidP="003906F4">
            <w:pPr>
              <w:pStyle w:val="TAL"/>
              <w:rPr>
                <w:sz w:val="24"/>
                <w:szCs w:val="24"/>
              </w:rPr>
            </w:pPr>
            <w:r>
              <w:t>+33 4 92 94 42 00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CFF70"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04C0D" w14:textId="77777777" w:rsidR="00743C47" w:rsidRDefault="006F1045" w:rsidP="003906F4">
            <w:pPr>
              <w:pStyle w:val="TAL"/>
              <w:rPr>
                <w:sz w:val="24"/>
                <w:szCs w:val="24"/>
              </w:rPr>
            </w:pPr>
            <w:r>
              <w:t>20/04/2020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23278" w14:textId="77777777" w:rsidR="00743C47" w:rsidRDefault="00743C47" w:rsidP="003906F4">
            <w:pPr>
              <w:pStyle w:val="TAL"/>
            </w:pPr>
          </w:p>
        </w:tc>
      </w:tr>
      <w:tr w:rsidR="00743C47" w14:paraId="76EA334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450E0" w14:textId="77777777" w:rsidR="00743C47" w:rsidRDefault="006F1045" w:rsidP="003906F4">
            <w:pPr>
              <w:pStyle w:val="TAL"/>
              <w:rPr>
                <w:sz w:val="24"/>
                <w:szCs w:val="24"/>
              </w:rPr>
            </w:pPr>
            <w: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F9403"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E33FF" w14:textId="77777777" w:rsidR="00743C47" w:rsidRDefault="006F1045" w:rsidP="003906F4">
            <w:pPr>
              <w:pStyle w:val="TAL"/>
            </w:pPr>
            <w:r>
              <w:t xml:space="preserve">DAI, </w:t>
            </w:r>
            <w:proofErr w:type="spellStart"/>
            <w:r>
              <w:t>Xizeng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8FAF" w14:textId="77777777" w:rsidR="00743C47" w:rsidRDefault="006F1045" w:rsidP="003906F4">
            <w:pPr>
              <w:pStyle w:val="TAL"/>
            </w:pPr>
            <w:proofErr w:type="spellStart"/>
            <w:r>
              <w:t>HuaWei</w:t>
            </w:r>
            <w:proofErr w:type="spellEnd"/>
            <w:r>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E0270"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0890A" w14:textId="77777777" w:rsidR="00743C47" w:rsidRDefault="006F1045" w:rsidP="003906F4">
            <w:pPr>
              <w:pStyle w:val="TAL"/>
            </w:pPr>
            <w:r>
              <w:t>8.6108282905e+11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5EBF9" w14:textId="77777777" w:rsidR="00743C47" w:rsidRDefault="006F1045" w:rsidP="003906F4">
            <w:pPr>
              <w:pStyle w:val="TAL"/>
            </w:pPr>
            <w:r>
              <w:t>8.6136612331e+12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A70CB" w14:textId="77777777" w:rsidR="00743C47" w:rsidRDefault="006F1045" w:rsidP="003906F4">
            <w:pPr>
              <w:pStyle w:val="TAL"/>
            </w:pPr>
            <w:r>
              <w:t>22/04/2021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60491" w14:textId="77777777" w:rsidR="00743C47" w:rsidRDefault="006F1045" w:rsidP="003906F4">
            <w:pPr>
              <w:pStyle w:val="TAL"/>
            </w:pPr>
            <w:r>
              <w:t>elected at RAN4#98-bis-e</w:t>
            </w:r>
          </w:p>
        </w:tc>
      </w:tr>
      <w:tr w:rsidR="00743C47" w14:paraId="4B185D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ED7EF" w14:textId="77777777" w:rsidR="00743C47" w:rsidRDefault="006F1045" w:rsidP="003906F4">
            <w:pPr>
              <w:pStyle w:val="TAL"/>
            </w:pPr>
            <w: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9FE6"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91D9C" w14:textId="77777777" w:rsidR="00743C47" w:rsidRDefault="006F1045" w:rsidP="003906F4">
            <w:pPr>
              <w:pStyle w:val="TAL"/>
            </w:pPr>
            <w:r>
              <w:t>CHERVYAKOV, 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1C875" w14:textId="77777777" w:rsidR="00743C47" w:rsidRDefault="006F1045" w:rsidP="003906F4">
            <w:pPr>
              <w:pStyle w:val="TAL"/>
            </w:pPr>
            <w: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401CD"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5F263" w14:textId="77777777" w:rsidR="00743C47" w:rsidRDefault="006F1045" w:rsidP="003906F4">
            <w:pPr>
              <w:pStyle w:val="TAL"/>
            </w:pPr>
            <w:r>
              <w:t>79 036 039 306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07C6E"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27835"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A407A" w14:textId="77777777" w:rsidR="00743C47" w:rsidRDefault="006F1045" w:rsidP="003906F4">
            <w:pPr>
              <w:pStyle w:val="TAL"/>
            </w:pPr>
            <w:r>
              <w:t>re-elected at R4-100-e 2nd term</w:t>
            </w:r>
          </w:p>
        </w:tc>
      </w:tr>
      <w:tr w:rsidR="00743C47" w14:paraId="2C94D5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9F93C" w14:textId="77777777" w:rsidR="00743C47" w:rsidRDefault="006F1045" w:rsidP="003906F4">
            <w:pPr>
              <w:pStyle w:val="TAL"/>
            </w:pPr>
            <w: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B2D63"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930D1" w14:textId="77777777" w:rsidR="00743C47" w:rsidRDefault="006F1045" w:rsidP="003906F4">
            <w:pPr>
              <w:pStyle w:val="TAL"/>
            </w:pPr>
            <w:r>
              <w:t xml:space="preserve">QUI, </w:t>
            </w:r>
            <w:proofErr w:type="spellStart"/>
            <w:r>
              <w:t>Haijie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29F10" w14:textId="77777777" w:rsidR="00743C47" w:rsidRDefault="006F1045" w:rsidP="003906F4">
            <w:pPr>
              <w:pStyle w:val="TAL"/>
            </w:pPr>
            <w: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CFA2E" w14:textId="77777777" w:rsidR="00743C47" w:rsidRDefault="006F1045" w:rsidP="003906F4">
            <w:pPr>
              <w:pStyle w:val="TAL"/>
            </w:pPr>
            <w: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6C0F5" w14:textId="77777777" w:rsidR="00743C47" w:rsidRDefault="006F1045" w:rsidP="003906F4">
            <w:pPr>
              <w:pStyle w:val="TAL"/>
            </w:pPr>
            <w:r>
              <w:t>823 427 796 818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52F6E"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939D1" w14:textId="77777777" w:rsidR="00743C47" w:rsidRDefault="006F1045" w:rsidP="003906F4">
            <w:pPr>
              <w:pStyle w:val="TAL"/>
              <w:rPr>
                <w:sz w:val="24"/>
                <w:szCs w:val="24"/>
              </w:rPr>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C033C" w14:textId="77777777" w:rsidR="00743C47" w:rsidRDefault="006F1045" w:rsidP="003906F4">
            <w:pPr>
              <w:pStyle w:val="TAL"/>
            </w:pPr>
            <w:r>
              <w:t>re-elected at R4-100-e 2nd term</w:t>
            </w:r>
          </w:p>
        </w:tc>
      </w:tr>
      <w:tr w:rsidR="00743C47" w14:paraId="46A112A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DE057" w14:textId="77777777" w:rsidR="00743C47" w:rsidRDefault="006F1045" w:rsidP="003906F4">
            <w:pPr>
              <w:pStyle w:val="TAL"/>
            </w:pPr>
            <w: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44697"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4F8A8" w14:textId="77777777" w:rsidR="00743C47" w:rsidRDefault="006F1045" w:rsidP="003906F4">
            <w:pPr>
              <w:pStyle w:val="TAL"/>
            </w:pPr>
            <w:r>
              <w:t>TAYLOR, Carolyn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0ACA"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EC55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59244" w14:textId="77777777" w:rsidR="00743C47" w:rsidRDefault="006F1045" w:rsidP="003906F4">
            <w:pPr>
              <w:pStyle w:val="TAL"/>
              <w:rPr>
                <w:sz w:val="24"/>
                <w:szCs w:val="24"/>
              </w:rPr>
            </w:pPr>
            <w:r>
              <w:t>+33 4 92 94 49 00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9179D"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BC4DD" w14:textId="77777777" w:rsidR="00743C47" w:rsidRDefault="006F1045" w:rsidP="003906F4">
            <w:pPr>
              <w:pStyle w:val="TAL"/>
              <w:rPr>
                <w:sz w:val="24"/>
                <w:szCs w:val="24"/>
              </w:rPr>
            </w:pPr>
            <w:r>
              <w:t>23/02/2021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C4287" w14:textId="77777777" w:rsidR="00743C47" w:rsidRDefault="00743C47" w:rsidP="003906F4">
            <w:pPr>
              <w:pStyle w:val="TAL"/>
            </w:pPr>
          </w:p>
        </w:tc>
      </w:tr>
      <w:tr w:rsidR="00743C47" w14:paraId="420A4DD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47F4F" w14:textId="77777777" w:rsidR="00743C47" w:rsidRDefault="006F1045" w:rsidP="003906F4">
            <w:pPr>
              <w:pStyle w:val="TAL"/>
              <w:rPr>
                <w:sz w:val="24"/>
                <w:szCs w:val="24"/>
              </w:rPr>
            </w:pPr>
            <w: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4C4DA" w14:textId="77777777" w:rsidR="00743C47" w:rsidRDefault="006F1045" w:rsidP="003906F4">
            <w:pPr>
              <w:pStyle w:val="TAL"/>
            </w:pPr>
            <w: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0C028" w14:textId="77777777" w:rsidR="00743C47" w:rsidRDefault="006F1045" w:rsidP="003906F4">
            <w:pPr>
              <w:pStyle w:val="TAL"/>
            </w:pPr>
            <w:r>
              <w:t>JOHN, Jacob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873A7" w14:textId="77777777" w:rsidR="00743C47" w:rsidRDefault="006F1045" w:rsidP="003906F4">
            <w:pPr>
              <w:pStyle w:val="TAL"/>
            </w:pPr>
            <w: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9C58E"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CA40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DEA1A" w14:textId="77777777" w:rsidR="00743C47" w:rsidRDefault="006F1045" w:rsidP="003906F4">
            <w:pPr>
              <w:pStyle w:val="TAL"/>
              <w:rPr>
                <w:sz w:val="24"/>
                <w:szCs w:val="24"/>
              </w:rPr>
            </w:pPr>
            <w:r>
              <w:t>61 419 147 260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AB274" w14:textId="77777777" w:rsidR="00743C47" w:rsidRDefault="006F1045" w:rsidP="003906F4">
            <w:pPr>
              <w:pStyle w:val="TAL"/>
            </w:pPr>
            <w:r>
              <w:t>27/08/2021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CB8CC" w14:textId="77777777" w:rsidR="00743C47" w:rsidRDefault="006F1045" w:rsidP="003906F4">
            <w:pPr>
              <w:pStyle w:val="TAL"/>
            </w:pPr>
            <w:r>
              <w:t>re-elected at R5#92-e 4th term</w:t>
            </w:r>
          </w:p>
        </w:tc>
      </w:tr>
      <w:tr w:rsidR="00743C47" w14:paraId="18F683C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901F5" w14:textId="77777777" w:rsidR="00743C47" w:rsidRDefault="006F1045" w:rsidP="003906F4">
            <w:pPr>
              <w:pStyle w:val="TAL"/>
            </w:pPr>
            <w: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CC71C"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F2C01" w14:textId="77777777" w:rsidR="00743C47" w:rsidRDefault="006F1045" w:rsidP="003906F4">
            <w:pPr>
              <w:pStyle w:val="TAL"/>
            </w:pPr>
            <w:r>
              <w:t>GOWDA, 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7E9FE" w14:textId="77777777" w:rsidR="00743C47" w:rsidRDefault="006F1045" w:rsidP="003906F4">
            <w:pPr>
              <w:pStyle w:val="TAL"/>
            </w:pPr>
            <w: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8A7FD" w14:textId="77777777" w:rsidR="00743C47" w:rsidRDefault="006F1045" w:rsidP="003906F4">
            <w:pPr>
              <w:pStyle w:val="TAL"/>
            </w:pPr>
            <w: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17246" w14:textId="77777777" w:rsidR="00743C47" w:rsidRDefault="006F1045" w:rsidP="003906F4">
            <w:pPr>
              <w:pStyle w:val="TAL"/>
            </w:pPr>
            <w:r>
              <w:t>-6118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9A759"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5B27D" w14:textId="77777777" w:rsidR="00743C47" w:rsidRDefault="006F1045" w:rsidP="003906F4">
            <w:pPr>
              <w:pStyle w:val="TAL"/>
              <w:rPr>
                <w:sz w:val="24"/>
                <w:szCs w:val="24"/>
              </w:rPr>
            </w:pPr>
            <w:r>
              <w:t>19/11/2021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D1EE2" w14:textId="77777777" w:rsidR="00743C47" w:rsidRDefault="006F1045" w:rsidP="003906F4">
            <w:pPr>
              <w:pStyle w:val="TAL"/>
            </w:pPr>
            <w:r>
              <w:t>re-elected at R5#93-e 5th term</w:t>
            </w:r>
          </w:p>
        </w:tc>
      </w:tr>
      <w:tr w:rsidR="00743C47" w14:paraId="5B82439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AC55B" w14:textId="77777777" w:rsidR="00743C47" w:rsidRDefault="006F1045" w:rsidP="003906F4">
            <w:pPr>
              <w:pStyle w:val="TAL"/>
            </w:pPr>
            <w: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2042" w14:textId="77777777" w:rsidR="00743C47" w:rsidRDefault="006F1045" w:rsidP="003906F4">
            <w:pPr>
              <w:pStyle w:val="TAL"/>
            </w:pPr>
            <w: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C428A" w14:textId="77777777" w:rsidR="00743C47" w:rsidRDefault="006F1045" w:rsidP="003906F4">
            <w:pPr>
              <w:pStyle w:val="TAL"/>
            </w:pPr>
            <w:r>
              <w:t xml:space="preserve">CHEN, </w:t>
            </w:r>
            <w:proofErr w:type="spellStart"/>
            <w:r>
              <w:t>Xiaozhong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19BAD" w14:textId="77777777" w:rsidR="00743C47" w:rsidRDefault="006F1045" w:rsidP="003906F4">
            <w:pPr>
              <w:pStyle w:val="TAL"/>
            </w:pPr>
            <w: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DF2EB" w14:textId="77777777" w:rsidR="00743C47" w:rsidRDefault="006F1045" w:rsidP="003906F4">
            <w:pPr>
              <w:pStyle w:val="TAL"/>
            </w:pPr>
            <w: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D0E9E"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6A256" w14:textId="77777777" w:rsidR="00743C47" w:rsidRDefault="006F1045" w:rsidP="003906F4">
            <w:pPr>
              <w:pStyle w:val="TAL"/>
              <w:rPr>
                <w:sz w:val="24"/>
                <w:szCs w:val="24"/>
              </w:rPr>
            </w:pPr>
            <w:r>
              <w:t>8.613911652e+12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760A" w14:textId="77777777" w:rsidR="00743C47" w:rsidRDefault="006F1045" w:rsidP="003906F4">
            <w:pPr>
              <w:pStyle w:val="TAL"/>
            </w:pPr>
            <w:r>
              <w:t>30/08/2021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32B56" w14:textId="77777777" w:rsidR="00743C47" w:rsidRDefault="006F1045" w:rsidP="003906F4">
            <w:pPr>
              <w:pStyle w:val="TAL"/>
            </w:pPr>
            <w:r>
              <w:t>re-elected at R5#92-e 4th term</w:t>
            </w:r>
          </w:p>
        </w:tc>
      </w:tr>
      <w:tr w:rsidR="00743C47" w14:paraId="3F644D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6D97" w14:textId="77777777" w:rsidR="00743C47" w:rsidRDefault="006F1045" w:rsidP="003906F4">
            <w:pPr>
              <w:pStyle w:val="TAL"/>
            </w:pPr>
            <w: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4181E"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DFDB5" w14:textId="77777777" w:rsidR="00743C47" w:rsidRDefault="006F1045" w:rsidP="003906F4">
            <w:pPr>
              <w:pStyle w:val="TAL"/>
            </w:pPr>
            <w:r>
              <w:t>SIGOVICH, 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AD52E"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12A0A"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6A3CA" w14:textId="77777777" w:rsidR="00743C47" w:rsidRDefault="006F1045" w:rsidP="003906F4">
            <w:pPr>
              <w:pStyle w:val="TAL"/>
              <w:rPr>
                <w:sz w:val="24"/>
                <w:szCs w:val="24"/>
              </w:rPr>
            </w:pPr>
            <w:r>
              <w:t>+33 4 92 94 43 24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65447" w14:textId="77777777" w:rsidR="00743C47" w:rsidRDefault="006F1045" w:rsidP="003906F4">
            <w:pPr>
              <w:pStyle w:val="TAL"/>
            </w:pPr>
            <w:r>
              <w:t>33 674 408 375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BDDBD" w14:textId="77777777" w:rsidR="00743C47" w:rsidRDefault="006F1045" w:rsidP="003906F4">
            <w:pPr>
              <w:pStyle w:val="TAL"/>
            </w:pPr>
            <w:r>
              <w:t>29/04/2008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69379" w14:textId="77777777" w:rsidR="00743C47" w:rsidRDefault="00743C47" w:rsidP="003906F4">
            <w:pPr>
              <w:pStyle w:val="TAL"/>
            </w:pPr>
          </w:p>
        </w:tc>
      </w:tr>
      <w:tr w:rsidR="00743C47" w14:paraId="7F8D5DD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BC2A5" w14:textId="77777777" w:rsidR="00743C47" w:rsidRDefault="006F1045" w:rsidP="003906F4">
            <w:pPr>
              <w:pStyle w:val="TAL"/>
              <w:rPr>
                <w:sz w:val="24"/>
                <w:szCs w:val="24"/>
              </w:rPr>
            </w:pPr>
            <w: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6D835" w14:textId="77777777" w:rsidR="00743C47" w:rsidRDefault="006F1045" w:rsidP="003906F4">
            <w:pPr>
              <w:pStyle w:val="TAL"/>
            </w:pPr>
            <w:r>
              <w:t>Convenor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3FCC" w14:textId="77777777" w:rsidR="00743C47" w:rsidRDefault="006F1045" w:rsidP="003906F4">
            <w:pPr>
              <w:pStyle w:val="TAL"/>
            </w:pPr>
            <w:r>
              <w:t>ROMANO, Giovanni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94715" w14:textId="77777777" w:rsidR="00743C47" w:rsidRDefault="006F1045" w:rsidP="003906F4">
            <w:pPr>
              <w:pStyle w:val="TAL"/>
            </w:pPr>
            <w: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BF88" w14:textId="77777777" w:rsidR="00743C47" w:rsidRDefault="006F1045" w:rsidP="003906F4">
            <w:pPr>
              <w:pStyle w:val="TAL"/>
            </w:pPr>
            <w: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88226" w14:textId="77777777" w:rsidR="00743C47" w:rsidRDefault="006F1045" w:rsidP="003906F4">
            <w:pPr>
              <w:pStyle w:val="TAL"/>
            </w:pPr>
            <w:r>
              <w:t>390 112 287 069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B90F"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3256" w14:textId="77777777" w:rsidR="00743C47" w:rsidRDefault="006F1045" w:rsidP="003906F4">
            <w:pPr>
              <w:pStyle w:val="TAL"/>
              <w:rPr>
                <w:sz w:val="24"/>
                <w:szCs w:val="24"/>
              </w:rPr>
            </w:pPr>
            <w:r>
              <w:t>17/05/2021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0ECC" w14:textId="77777777" w:rsidR="00743C47" w:rsidRDefault="00743C47" w:rsidP="003906F4">
            <w:pPr>
              <w:pStyle w:val="TAL"/>
            </w:pPr>
          </w:p>
        </w:tc>
      </w:tr>
      <w:tr w:rsidR="00743C47" w14:paraId="0A59E3A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59748" w14:textId="77777777" w:rsidR="00743C47" w:rsidRDefault="006F1045" w:rsidP="003906F4">
            <w:pPr>
              <w:pStyle w:val="TAL"/>
              <w:rPr>
                <w:sz w:val="24"/>
                <w:szCs w:val="24"/>
              </w:rPr>
            </w:pPr>
            <w:r>
              <w:t>RAN ITU 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99C5F" w14:textId="77777777" w:rsidR="00743C47" w:rsidRDefault="006F1045" w:rsidP="003906F4">
            <w:pPr>
              <w:pStyle w:val="TAL"/>
            </w:pPr>
            <w: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09BB0" w14:textId="77777777" w:rsidR="00743C47" w:rsidRDefault="006F1045" w:rsidP="003906F4">
            <w:pPr>
              <w:pStyle w:val="TAL"/>
            </w:pPr>
            <w:r>
              <w:t xml:space="preserve">KRAUSE, </w:t>
            </w:r>
            <w:proofErr w:type="spellStart"/>
            <w:r>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18B1A" w14:textId="77777777" w:rsidR="00743C47" w:rsidRDefault="006F1045" w:rsidP="003906F4">
            <w:pPr>
              <w:pStyle w:val="TAL"/>
            </w:pPr>
            <w: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27F6" w14:textId="77777777" w:rsidR="00743C47" w:rsidRDefault="00743C47" w:rsidP="003906F4">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3AEBC" w14:textId="77777777" w:rsidR="00743C47" w:rsidRDefault="006F1045" w:rsidP="003906F4">
            <w:pPr>
              <w:pStyle w:val="TAL"/>
              <w:rPr>
                <w:sz w:val="24"/>
                <w:szCs w:val="24"/>
              </w:rPr>
            </w:pPr>
            <w: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315C7" w14:textId="77777777" w:rsidR="00743C47" w:rsidRDefault="006F1045" w:rsidP="003906F4">
            <w:pPr>
              <w:pStyle w:val="TAL"/>
            </w:pPr>
            <w: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73599" w14:textId="77777777" w:rsidR="00743C47" w:rsidRDefault="006F1045" w:rsidP="003906F4">
            <w:pPr>
              <w:pStyle w:val="TAL"/>
            </w:pPr>
            <w:r>
              <w:t>01/11/2009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FEFA9" w14:textId="77777777" w:rsidR="00743C47" w:rsidRDefault="00743C47" w:rsidP="003906F4">
            <w:pPr>
              <w:pStyle w:val="TAL"/>
            </w:pPr>
          </w:p>
        </w:tc>
      </w:tr>
    </w:tbl>
    <w:p w14:paraId="357F30CF" w14:textId="77777777" w:rsidR="00743C47" w:rsidRDefault="006F1045">
      <w:pPr>
        <w:rPr>
          <w:rFonts w:eastAsia="Times New Roman"/>
          <w:sz w:val="24"/>
          <w:szCs w:val="24"/>
        </w:rPr>
      </w:pPr>
      <w:r>
        <w:rPr>
          <w:rFonts w:eastAsia="Times New Roman"/>
        </w:rPr>
        <w:br/>
        <w:t>27 Entries</w:t>
      </w:r>
    </w:p>
    <w:p w14:paraId="6B803AB1" w14:textId="7FD8F418" w:rsidR="00743C47" w:rsidRDefault="006F1045" w:rsidP="00991F4C">
      <w:pPr>
        <w:pStyle w:val="Heading9"/>
        <w:rPr>
          <w:rFonts w:eastAsiaTheme="minorEastAsia"/>
        </w:rPr>
      </w:pPr>
      <w:r>
        <w:lastRenderedPageBreak/>
        <w:t>Annex B</w:t>
      </w:r>
      <w:r w:rsidR="00991F4C">
        <w:tab/>
      </w:r>
      <w:r>
        <w:t>Lists of documents</w:t>
      </w:r>
    </w:p>
    <w:p w14:paraId="31589761" w14:textId="427904B8" w:rsidR="00743C47" w:rsidRDefault="006F1045" w:rsidP="00991F4C">
      <w:pPr>
        <w:pStyle w:val="Heading1"/>
      </w:pPr>
      <w:r>
        <w:t>B.1</w:t>
      </w:r>
      <w:r w:rsidR="00991F4C">
        <w:tab/>
      </w:r>
      <w:r>
        <w:t>List of documents by TD number</w:t>
      </w:r>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2"/>
        <w:gridCol w:w="926"/>
        <w:gridCol w:w="992"/>
        <w:gridCol w:w="3119"/>
        <w:gridCol w:w="1701"/>
        <w:gridCol w:w="850"/>
        <w:gridCol w:w="567"/>
        <w:gridCol w:w="426"/>
        <w:gridCol w:w="283"/>
        <w:gridCol w:w="567"/>
        <w:gridCol w:w="567"/>
        <w:gridCol w:w="1101"/>
        <w:gridCol w:w="2116"/>
        <w:gridCol w:w="810"/>
        <w:gridCol w:w="934"/>
      </w:tblGrid>
      <w:tr w:rsidR="006A2EB9" w:rsidRPr="003906F4" w14:paraId="626EEE48" w14:textId="77777777" w:rsidTr="006A2EB9">
        <w:trPr>
          <w:tblHeader/>
        </w:trPr>
        <w:tc>
          <w:tcPr>
            <w:tcW w:w="342" w:type="dxa"/>
            <w:tcBorders>
              <w:top w:val="outset" w:sz="6" w:space="0" w:color="000000"/>
              <w:left w:val="outset" w:sz="6" w:space="0" w:color="000000"/>
              <w:bottom w:val="outset" w:sz="6" w:space="0" w:color="000000"/>
              <w:right w:val="outset" w:sz="6" w:space="0" w:color="000000"/>
            </w:tcBorders>
            <w:shd w:val="clear" w:color="auto" w:fill="C0C0C0"/>
            <w:hideMark/>
          </w:tcPr>
          <w:p w14:paraId="2EB4407A" w14:textId="77777777" w:rsidR="00743C47" w:rsidRPr="003906F4" w:rsidRDefault="006F1045" w:rsidP="003906F4">
            <w:pPr>
              <w:pStyle w:val="TAH"/>
            </w:pPr>
            <w:r w:rsidRPr="003906F4">
              <w:lastRenderedPageBreak/>
              <w:t>AI</w:t>
            </w:r>
          </w:p>
        </w:tc>
        <w:tc>
          <w:tcPr>
            <w:tcW w:w="926" w:type="dxa"/>
            <w:tcBorders>
              <w:top w:val="outset" w:sz="6" w:space="0" w:color="000000"/>
              <w:left w:val="outset" w:sz="6" w:space="0" w:color="000000"/>
              <w:bottom w:val="outset" w:sz="6" w:space="0" w:color="000000"/>
              <w:right w:val="outset" w:sz="6" w:space="0" w:color="000000"/>
            </w:tcBorders>
            <w:shd w:val="clear" w:color="auto" w:fill="C0C0C0"/>
            <w:hideMark/>
          </w:tcPr>
          <w:p w14:paraId="541A52CC" w14:textId="77777777" w:rsidR="00743C47" w:rsidRPr="003906F4" w:rsidRDefault="006F1045" w:rsidP="003906F4">
            <w:pPr>
              <w:pStyle w:val="TAH"/>
            </w:pPr>
            <w:r w:rsidRPr="003906F4">
              <w:t>TD#</w:t>
            </w:r>
          </w:p>
        </w:tc>
        <w:tc>
          <w:tcPr>
            <w:tcW w:w="992" w:type="dxa"/>
            <w:tcBorders>
              <w:top w:val="outset" w:sz="6" w:space="0" w:color="000000"/>
              <w:left w:val="outset" w:sz="6" w:space="0" w:color="000000"/>
              <w:bottom w:val="outset" w:sz="6" w:space="0" w:color="000000"/>
              <w:right w:val="outset" w:sz="6" w:space="0" w:color="000000"/>
            </w:tcBorders>
            <w:shd w:val="clear" w:color="auto" w:fill="C0C0C0"/>
            <w:hideMark/>
          </w:tcPr>
          <w:p w14:paraId="10E74B15" w14:textId="77777777" w:rsidR="00743C47" w:rsidRPr="003906F4" w:rsidRDefault="006F1045" w:rsidP="003906F4">
            <w:pPr>
              <w:pStyle w:val="TAH"/>
            </w:pPr>
            <w:r w:rsidRPr="003906F4">
              <w:t>Type</w:t>
            </w:r>
          </w:p>
        </w:tc>
        <w:tc>
          <w:tcPr>
            <w:tcW w:w="3119" w:type="dxa"/>
            <w:tcBorders>
              <w:top w:val="outset" w:sz="6" w:space="0" w:color="000000"/>
              <w:left w:val="outset" w:sz="6" w:space="0" w:color="000000"/>
              <w:bottom w:val="outset" w:sz="6" w:space="0" w:color="000000"/>
              <w:right w:val="outset" w:sz="6" w:space="0" w:color="000000"/>
            </w:tcBorders>
            <w:shd w:val="clear" w:color="auto" w:fill="C0C0C0"/>
            <w:hideMark/>
          </w:tcPr>
          <w:p w14:paraId="1438187B" w14:textId="77777777" w:rsidR="00743C47" w:rsidRPr="003906F4" w:rsidRDefault="006F1045" w:rsidP="003906F4">
            <w:pPr>
              <w:pStyle w:val="TAH"/>
            </w:pPr>
            <w:r w:rsidRPr="003906F4">
              <w:t>Title</w:t>
            </w:r>
          </w:p>
        </w:tc>
        <w:tc>
          <w:tcPr>
            <w:tcW w:w="1701" w:type="dxa"/>
            <w:tcBorders>
              <w:top w:val="outset" w:sz="6" w:space="0" w:color="000000"/>
              <w:left w:val="outset" w:sz="6" w:space="0" w:color="000000"/>
              <w:bottom w:val="outset" w:sz="6" w:space="0" w:color="000000"/>
              <w:right w:val="outset" w:sz="6" w:space="0" w:color="000000"/>
            </w:tcBorders>
            <w:shd w:val="clear" w:color="auto" w:fill="C0C0C0"/>
            <w:hideMark/>
          </w:tcPr>
          <w:p w14:paraId="470FF4D5" w14:textId="77777777" w:rsidR="00743C47" w:rsidRPr="003906F4" w:rsidRDefault="006F1045" w:rsidP="003906F4">
            <w:pPr>
              <w:pStyle w:val="TAH"/>
            </w:pPr>
            <w:r w:rsidRPr="003906F4">
              <w:t>Source</w:t>
            </w:r>
          </w:p>
        </w:tc>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4A307A87" w14:textId="77777777" w:rsidR="00743C47" w:rsidRPr="003906F4" w:rsidRDefault="006F1045" w:rsidP="003906F4">
            <w:pPr>
              <w:pStyle w:val="TAH"/>
            </w:pPr>
            <w:r w:rsidRPr="003906F4">
              <w:t>Specification</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40D95D24" w14:textId="77777777" w:rsidR="00743C47" w:rsidRPr="003906F4" w:rsidRDefault="006F1045" w:rsidP="003906F4">
            <w:pPr>
              <w:pStyle w:val="TAH"/>
            </w:pPr>
            <w:proofErr w:type="spellStart"/>
            <w:r w:rsidRPr="003906F4">
              <w:t>CRNo</w:t>
            </w:r>
            <w:proofErr w:type="spellEnd"/>
          </w:p>
        </w:tc>
        <w:tc>
          <w:tcPr>
            <w:tcW w:w="426" w:type="dxa"/>
            <w:tcBorders>
              <w:top w:val="outset" w:sz="6" w:space="0" w:color="000000"/>
              <w:left w:val="outset" w:sz="6" w:space="0" w:color="000000"/>
              <w:bottom w:val="outset" w:sz="6" w:space="0" w:color="000000"/>
              <w:right w:val="outset" w:sz="6" w:space="0" w:color="000000"/>
            </w:tcBorders>
            <w:shd w:val="clear" w:color="auto" w:fill="C0C0C0"/>
            <w:hideMark/>
          </w:tcPr>
          <w:p w14:paraId="6DD70E95" w14:textId="77777777" w:rsidR="00743C47" w:rsidRPr="003906F4" w:rsidRDefault="006F1045" w:rsidP="003906F4">
            <w:pPr>
              <w:pStyle w:val="TAH"/>
            </w:pPr>
            <w:proofErr w:type="spellStart"/>
            <w:r w:rsidRPr="003906F4">
              <w:t>CRrev</w:t>
            </w:r>
            <w:proofErr w:type="spellEnd"/>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14:paraId="6E576888" w14:textId="77777777" w:rsidR="00743C47" w:rsidRPr="003906F4" w:rsidRDefault="006F1045" w:rsidP="003906F4">
            <w:pPr>
              <w:pStyle w:val="TAH"/>
            </w:pPr>
            <w:r w:rsidRPr="003906F4">
              <w:t>Cat</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2A5213BB" w14:textId="77777777" w:rsidR="00743C47" w:rsidRPr="003906F4" w:rsidRDefault="006F1045" w:rsidP="003906F4">
            <w:pPr>
              <w:pStyle w:val="TAH"/>
            </w:pPr>
            <w:r w:rsidRPr="003906F4">
              <w:t>Ver</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29CBBD2F" w14:textId="77777777" w:rsidR="00743C47" w:rsidRPr="003906F4" w:rsidRDefault="006F1045" w:rsidP="003906F4">
            <w:pPr>
              <w:pStyle w:val="TAH"/>
            </w:pPr>
            <w:r w:rsidRPr="003906F4">
              <w:t>Rel</w:t>
            </w:r>
          </w:p>
        </w:tc>
        <w:tc>
          <w:tcPr>
            <w:tcW w:w="1101" w:type="dxa"/>
            <w:tcBorders>
              <w:top w:val="outset" w:sz="6" w:space="0" w:color="000000"/>
              <w:left w:val="outset" w:sz="6" w:space="0" w:color="000000"/>
              <w:bottom w:val="outset" w:sz="6" w:space="0" w:color="000000"/>
              <w:right w:val="outset" w:sz="6" w:space="0" w:color="000000"/>
            </w:tcBorders>
            <w:shd w:val="clear" w:color="auto" w:fill="C0C0C0"/>
            <w:hideMark/>
          </w:tcPr>
          <w:p w14:paraId="08257C29" w14:textId="77777777" w:rsidR="00743C47" w:rsidRPr="003906F4" w:rsidRDefault="006F1045" w:rsidP="003906F4">
            <w:pPr>
              <w:pStyle w:val="TAH"/>
            </w:pPr>
            <w:r w:rsidRPr="003906F4">
              <w:t>WI</w:t>
            </w:r>
          </w:p>
        </w:tc>
        <w:tc>
          <w:tcPr>
            <w:tcW w:w="2116" w:type="dxa"/>
            <w:tcBorders>
              <w:top w:val="outset" w:sz="6" w:space="0" w:color="000000"/>
              <w:left w:val="outset" w:sz="6" w:space="0" w:color="000000"/>
              <w:bottom w:val="outset" w:sz="6" w:space="0" w:color="000000"/>
              <w:right w:val="outset" w:sz="6" w:space="0" w:color="000000"/>
            </w:tcBorders>
            <w:shd w:val="clear" w:color="auto" w:fill="C0C0C0"/>
            <w:hideMark/>
          </w:tcPr>
          <w:p w14:paraId="2118DA55" w14:textId="77777777" w:rsidR="00743C47" w:rsidRPr="003906F4" w:rsidRDefault="006F1045" w:rsidP="003906F4">
            <w:pPr>
              <w:pStyle w:val="TAH"/>
            </w:pPr>
            <w:r w:rsidRPr="003906F4">
              <w:t>Comment</w:t>
            </w:r>
          </w:p>
        </w:tc>
        <w:tc>
          <w:tcPr>
            <w:tcW w:w="810" w:type="dxa"/>
            <w:tcBorders>
              <w:top w:val="outset" w:sz="6" w:space="0" w:color="000000"/>
              <w:left w:val="outset" w:sz="6" w:space="0" w:color="000000"/>
              <w:bottom w:val="outset" w:sz="6" w:space="0" w:color="000000"/>
              <w:right w:val="outset" w:sz="6" w:space="0" w:color="000000"/>
            </w:tcBorders>
            <w:shd w:val="clear" w:color="auto" w:fill="C0C0C0"/>
            <w:hideMark/>
          </w:tcPr>
          <w:p w14:paraId="517CB383" w14:textId="77777777" w:rsidR="00743C47" w:rsidRPr="003906F4" w:rsidRDefault="006F1045" w:rsidP="003906F4">
            <w:pPr>
              <w:pStyle w:val="TAH"/>
            </w:pPr>
            <w:r w:rsidRPr="003906F4">
              <w:t>Decision</w:t>
            </w:r>
          </w:p>
        </w:tc>
        <w:tc>
          <w:tcPr>
            <w:tcW w:w="934" w:type="dxa"/>
            <w:tcBorders>
              <w:top w:val="outset" w:sz="6" w:space="0" w:color="000000"/>
              <w:left w:val="outset" w:sz="6" w:space="0" w:color="000000"/>
              <w:bottom w:val="outset" w:sz="6" w:space="0" w:color="000000"/>
              <w:right w:val="outset" w:sz="6" w:space="0" w:color="000000"/>
            </w:tcBorders>
            <w:shd w:val="clear" w:color="auto" w:fill="C0C0C0"/>
            <w:hideMark/>
          </w:tcPr>
          <w:p w14:paraId="37FF911E" w14:textId="77777777" w:rsidR="00743C47" w:rsidRPr="003906F4" w:rsidRDefault="006F1045" w:rsidP="003906F4">
            <w:pPr>
              <w:pStyle w:val="TAH"/>
            </w:pPr>
            <w:r w:rsidRPr="003906F4">
              <w:t>Revised to TD#</w:t>
            </w:r>
          </w:p>
        </w:tc>
      </w:tr>
      <w:tr w:rsidR="003906F4" w:rsidRPr="003906F4" w14:paraId="32D9E94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4B83DCF" w14:textId="22DD2729" w:rsidR="003906F4" w:rsidRPr="003906F4" w:rsidRDefault="003906F4" w:rsidP="003906F4">
            <w:pPr>
              <w:pStyle w:val="TAL"/>
            </w:pPr>
            <w:r w:rsidRPr="003906F4">
              <w:t>1.4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281F7E" w14:textId="7ECD9E83" w:rsidR="003906F4" w:rsidRPr="003906F4" w:rsidRDefault="003906F4" w:rsidP="003906F4">
            <w:pPr>
              <w:pStyle w:val="TAL"/>
            </w:pPr>
            <w:r w:rsidRPr="003906F4">
              <w:t>SP-220360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4CF0D4" w14:textId="0C423116" w:rsidR="003906F4" w:rsidRPr="003906F4" w:rsidRDefault="003906F4" w:rsidP="003906F4">
            <w:pPr>
              <w:pStyle w:val="TAL"/>
            </w:pPr>
            <w:r w:rsidRPr="003906F4">
              <w:t>AGENDA</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BFB680" w14:textId="5DFEFCFA" w:rsidR="003906F4" w:rsidRPr="003906F4" w:rsidRDefault="003906F4" w:rsidP="003906F4">
            <w:pPr>
              <w:pStyle w:val="TAL"/>
            </w:pPr>
            <w:r w:rsidRPr="003906F4">
              <w:t>Agenda &amp; Procedures &amp; Time Schedule for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C94342" w14:textId="0A0DBD36"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826375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268BFB" w14:textId="1391343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D4E192" w14:textId="68E026F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DE5928" w14:textId="72FF4C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0F396F" w14:textId="4EAE95C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1B325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67E7D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36C71A" w14:textId="29DD0D19" w:rsidR="003906F4" w:rsidRPr="003906F4" w:rsidRDefault="003906F4" w:rsidP="003906F4">
            <w:pPr>
              <w:pStyle w:val="TAL"/>
            </w:pPr>
            <w:r w:rsidRPr="003906F4">
              <w:t>This AGENDA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8104BE" w14:textId="264C71D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9FADC3" w14:textId="77777777" w:rsidR="003906F4" w:rsidRPr="003906F4" w:rsidRDefault="003906F4" w:rsidP="003906F4">
            <w:pPr>
              <w:pStyle w:val="TAL"/>
            </w:pPr>
          </w:p>
        </w:tc>
      </w:tr>
      <w:tr w:rsidR="003906F4" w:rsidRPr="003906F4" w14:paraId="7661F7C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D74805" w14:textId="5B11D177"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F2D1FE" w14:textId="1D9B2C22" w:rsidR="003906F4" w:rsidRPr="003906F4" w:rsidRDefault="003906F4" w:rsidP="003906F4">
            <w:pPr>
              <w:pStyle w:val="TAL"/>
            </w:pPr>
            <w:r w:rsidRPr="003906F4">
              <w:t>SP-220361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6EBF97" w14:textId="3730C086"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AB8ADD1" w14:textId="6C919490" w:rsidR="003906F4" w:rsidRPr="003906F4" w:rsidRDefault="003906F4" w:rsidP="003906F4">
            <w:pPr>
              <w:pStyle w:val="TAL"/>
            </w:pPr>
            <w:r w:rsidRPr="003906F4">
              <w:t>Draft report of TSG SA meeting #95E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9F0F9FA" w14:textId="3C1CFE6E" w:rsidR="003906F4" w:rsidRPr="003906F4" w:rsidRDefault="003906F4" w:rsidP="003906F4">
            <w:pPr>
              <w:pStyle w:val="TAL"/>
            </w:pPr>
            <w:r w:rsidRPr="003906F4">
              <w:t>TSG SA Secretary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B2B77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366E83" w14:textId="699012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3A564F" w14:textId="1E13F77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0DC974" w14:textId="2EF94CD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F615D2" w14:textId="580FB9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AFF95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EFD9FE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ED23B6" w14:textId="7C874838" w:rsidR="003906F4" w:rsidRPr="003906F4" w:rsidRDefault="003906F4" w:rsidP="003906F4">
            <w:pPr>
              <w:pStyle w:val="TAL"/>
            </w:pPr>
            <w:r w:rsidRPr="003906F4">
              <w:t>Revised to SP-220641 to add TSG SA Voting List as attachment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7FC413" w14:textId="7C2D3377"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91E745" w14:textId="75325323" w:rsidR="003906F4" w:rsidRPr="003906F4" w:rsidRDefault="003906F4" w:rsidP="003906F4">
            <w:pPr>
              <w:pStyle w:val="TAL"/>
            </w:pPr>
            <w:r w:rsidRPr="003906F4">
              <w:t>SP-220641</w:t>
            </w:r>
          </w:p>
        </w:tc>
      </w:tr>
      <w:tr w:rsidR="003906F4" w:rsidRPr="003906F4" w14:paraId="608C674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6BE34A" w14:textId="3B875FE2"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0FB5EBA" w14:textId="7716BFDF" w:rsidR="003906F4" w:rsidRPr="003906F4" w:rsidRDefault="003906F4" w:rsidP="003906F4">
            <w:pPr>
              <w:pStyle w:val="TAL"/>
            </w:pPr>
            <w:r w:rsidRPr="003906F4">
              <w:t>SP-220362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6E0565" w14:textId="28856A4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D1EF65" w14:textId="2F3B914B" w:rsidR="003906F4" w:rsidRPr="003906F4" w:rsidRDefault="003906F4" w:rsidP="003906F4">
            <w:pPr>
              <w:pStyle w:val="TAL"/>
            </w:pPr>
            <w:r w:rsidRPr="003906F4">
              <w:t>LS from CT WG1: LS on spoofing using national numbers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1D9F1B3" w14:textId="42D04B66" w:rsidR="003906F4" w:rsidRPr="003906F4" w:rsidRDefault="003906F4" w:rsidP="003906F4">
            <w:pPr>
              <w:pStyle w:val="TAL"/>
            </w:pPr>
            <w:r w:rsidRPr="003906F4">
              <w:t>CT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1A2B2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F764AC" w14:textId="5576E7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4DDCFC3" w14:textId="7AB4A2F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7824F0" w14:textId="19A8A1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2DCE66" w14:textId="69CDE4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53F64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01B9F6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BE8F80" w14:textId="30EC3514"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9408F9" w14:textId="1E97326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2932BD" w14:textId="77777777" w:rsidR="003906F4" w:rsidRPr="003906F4" w:rsidRDefault="003906F4" w:rsidP="003906F4">
            <w:pPr>
              <w:pStyle w:val="TAL"/>
            </w:pPr>
          </w:p>
        </w:tc>
      </w:tr>
      <w:tr w:rsidR="003906F4" w:rsidRPr="003906F4" w14:paraId="7D7CCED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632148" w14:textId="14083F62"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7007EC1" w14:textId="59186343" w:rsidR="003906F4" w:rsidRPr="003906F4" w:rsidRDefault="003906F4" w:rsidP="003906F4">
            <w:pPr>
              <w:pStyle w:val="TAL"/>
            </w:pPr>
            <w:r w:rsidRPr="003906F4">
              <w:t>SP-220363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0B8368" w14:textId="2A794562"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BD300E" w14:textId="668B737F" w:rsidR="003906F4" w:rsidRPr="003906F4" w:rsidRDefault="003906F4" w:rsidP="003906F4">
            <w:pPr>
              <w:pStyle w:val="TAL"/>
            </w:pPr>
            <w:r w:rsidRPr="003906F4">
              <w:t>LS from ETSI ISG MEC: LS to 3GPP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9E96BEA" w14:textId="7934A696" w:rsidR="003906F4" w:rsidRPr="003906F4" w:rsidRDefault="003906F4" w:rsidP="003906F4">
            <w:pPr>
              <w:pStyle w:val="TAL"/>
            </w:pPr>
            <w:r w:rsidRPr="003906F4">
              <w:t>ETSI ISG MEC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DDE04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F0D4FB" w14:textId="1F195A4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27AA4E" w14:textId="1583F3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BD3566" w14:textId="1CC9329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B65355" w14:textId="111F2AD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A7D67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1DAA2E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A8BA23" w14:textId="7930874D"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F97CFF" w14:textId="49B7C2A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3D29E4" w14:textId="77777777" w:rsidR="003906F4" w:rsidRPr="003906F4" w:rsidRDefault="003906F4" w:rsidP="003906F4">
            <w:pPr>
              <w:pStyle w:val="TAL"/>
            </w:pPr>
          </w:p>
        </w:tc>
      </w:tr>
      <w:tr w:rsidR="003906F4" w:rsidRPr="003906F4" w14:paraId="607E71D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8180518" w14:textId="0D5D1BCC" w:rsidR="003906F4" w:rsidRPr="003906F4" w:rsidRDefault="003906F4" w:rsidP="003906F4">
            <w:pPr>
              <w:pStyle w:val="TAL"/>
            </w:pPr>
            <w:r w:rsidRPr="003906F4">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882E48" w14:textId="46DD67C2" w:rsidR="003906F4" w:rsidRPr="003906F4" w:rsidRDefault="003906F4" w:rsidP="003906F4">
            <w:pPr>
              <w:pStyle w:val="TAL"/>
            </w:pPr>
            <w:r w:rsidRPr="003906F4">
              <w:t>SP-220364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F643B59" w14:textId="24452FB6"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45B234" w14:textId="0A7828CB" w:rsidR="003906F4" w:rsidRPr="003906F4" w:rsidRDefault="003906F4" w:rsidP="003906F4">
            <w:pPr>
              <w:pStyle w:val="TAL"/>
            </w:pPr>
            <w:r w:rsidRPr="003906F4">
              <w:t>LS from ONAP: Request to clarify whether there are IPR issues with using 3GPP terminology and information objects and names in code contributed to ONAP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D24BCF" w14:textId="28470FB7" w:rsidR="003906F4" w:rsidRPr="003906F4" w:rsidRDefault="003906F4" w:rsidP="003906F4">
            <w:pPr>
              <w:pStyle w:val="TAL"/>
            </w:pPr>
            <w:r w:rsidRPr="003906F4">
              <w:t>ONAP</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B312A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DF4AF6" w14:textId="36225CD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E4BA57F" w14:textId="104974A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18C2CA" w14:textId="282219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F5AE6D" w14:textId="3B4BDE6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316CC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26FEC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084AF7" w14:textId="37BEDADA" w:rsidR="003906F4" w:rsidRPr="003906F4" w:rsidRDefault="003906F4" w:rsidP="003906F4">
            <w:pPr>
              <w:pStyle w:val="TAL"/>
            </w:pPr>
            <w:r w:rsidRPr="003906F4">
              <w:t>Response drafted in SP-220699. Final response in SP-220712.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30D48C" w14:textId="0E88214A" w:rsidR="003906F4" w:rsidRPr="003906F4" w:rsidRDefault="003906F4" w:rsidP="003906F4">
            <w:pPr>
              <w:pStyle w:val="TAL"/>
            </w:pPr>
            <w:r w:rsidRPr="003906F4">
              <w:t>Replied to</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56F193" w14:textId="77777777" w:rsidR="003906F4" w:rsidRPr="003906F4" w:rsidRDefault="003906F4" w:rsidP="003906F4">
            <w:pPr>
              <w:pStyle w:val="TAL"/>
            </w:pPr>
          </w:p>
        </w:tc>
      </w:tr>
      <w:tr w:rsidR="003906F4" w:rsidRPr="003906F4" w14:paraId="4EFB3F7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E20BFC" w14:textId="03AC1E14"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F2BC4F" w14:textId="1C756CF9" w:rsidR="003906F4" w:rsidRPr="003906F4" w:rsidRDefault="003906F4" w:rsidP="003906F4">
            <w:pPr>
              <w:pStyle w:val="TAL"/>
            </w:pPr>
            <w:r w:rsidRPr="003906F4">
              <w:t>SP-220365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2EDC9E" w14:textId="056B091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D282E6" w14:textId="012F6D98" w:rsidR="003906F4" w:rsidRPr="003906F4" w:rsidRDefault="003906F4" w:rsidP="003906F4">
            <w:pPr>
              <w:pStyle w:val="TAL"/>
            </w:pPr>
            <w:r w:rsidRPr="003906F4">
              <w:t>LS from SA WG3: Reply LS on Reply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F481CE" w14:textId="010757E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72483E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E59E2B" w14:textId="13BC7F5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F1C29E" w14:textId="0F036A5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C40FEC" w14:textId="2B732E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A3B98F" w14:textId="61DE01D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128135" w14:textId="50EFF59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F3BB6D" w14:textId="6079F72E" w:rsidR="003906F4" w:rsidRPr="003906F4" w:rsidRDefault="003906F4" w:rsidP="003906F4">
            <w:pPr>
              <w:pStyle w:val="TAL"/>
            </w:pPr>
            <w:r w:rsidRPr="003906F4">
              <w:t>MINT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6A1107" w14:textId="73DF250C"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1BF782" w14:textId="7327A7E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EF31861" w14:textId="77777777" w:rsidR="003906F4" w:rsidRPr="003906F4" w:rsidRDefault="003906F4" w:rsidP="003906F4">
            <w:pPr>
              <w:pStyle w:val="TAL"/>
            </w:pPr>
          </w:p>
        </w:tc>
      </w:tr>
      <w:tr w:rsidR="003906F4" w:rsidRPr="003906F4" w14:paraId="3463EEA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7BFA12A" w14:textId="3E123286"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967A50" w14:textId="507F306E" w:rsidR="003906F4" w:rsidRPr="003906F4" w:rsidRDefault="003906F4" w:rsidP="003906F4">
            <w:pPr>
              <w:pStyle w:val="TAL"/>
            </w:pPr>
            <w:r w:rsidRPr="003906F4">
              <w:t>SP-220366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0DF0F6E" w14:textId="3B6A67E0"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5FA390" w14:textId="6C4FEED0" w:rsidR="003906F4" w:rsidRPr="003906F4" w:rsidRDefault="003906F4" w:rsidP="003906F4">
            <w:pPr>
              <w:pStyle w:val="TAL"/>
            </w:pPr>
            <w:r w:rsidRPr="003906F4">
              <w:t>LS from SA WG5: Reply LS to ITU-T on the first deliverable on use cases for autonomous networks from ITU FG-AN (ITU FG-AN)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812926B" w14:textId="27D070CC"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806A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74D6F2" w14:textId="1E8209D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66A8F3" w14:textId="71A1D5E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6C6477" w14:textId="0F52CE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57228A" w14:textId="056CB4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D4E4F9" w14:textId="443B835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60D9F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965A01" w14:textId="2CCAAFF0"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07C113" w14:textId="16D9183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86C5EE" w14:textId="77777777" w:rsidR="003906F4" w:rsidRPr="003906F4" w:rsidRDefault="003906F4" w:rsidP="003906F4">
            <w:pPr>
              <w:pStyle w:val="TAL"/>
            </w:pPr>
          </w:p>
        </w:tc>
      </w:tr>
      <w:tr w:rsidR="003906F4" w:rsidRPr="003906F4" w14:paraId="09A6BC0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8C6BF60" w14:textId="52718C1F"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BA8AFBF" w14:textId="105ADCFF" w:rsidR="003906F4" w:rsidRPr="003906F4" w:rsidRDefault="003906F4" w:rsidP="003906F4">
            <w:pPr>
              <w:pStyle w:val="TAL"/>
            </w:pPr>
            <w:r w:rsidRPr="003906F4">
              <w:t>SP-220367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6B258E" w14:textId="1A11F397"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8C731B" w14:textId="3D6F8053" w:rsidR="003906F4" w:rsidRPr="003906F4" w:rsidRDefault="003906F4" w:rsidP="003906F4">
            <w:pPr>
              <w:pStyle w:val="TAL"/>
            </w:pPr>
            <w:r w:rsidRPr="003906F4">
              <w:t>LS from SA WG5: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28A753" w14:textId="409A7A1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A8172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8D4AF9" w14:textId="2042FF4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820C72" w14:textId="121D7AE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245106" w14:textId="0FEBBC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452454" w14:textId="43E3E4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8F797D" w14:textId="4A31AB5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B349B7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3DAD41" w14:textId="2473CDE0"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2C5BD9" w14:textId="6D91F53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CC6761" w14:textId="77777777" w:rsidR="003906F4" w:rsidRPr="003906F4" w:rsidRDefault="003906F4" w:rsidP="003906F4">
            <w:pPr>
              <w:pStyle w:val="TAL"/>
            </w:pPr>
          </w:p>
        </w:tc>
      </w:tr>
      <w:tr w:rsidR="003906F4" w:rsidRPr="003906F4" w14:paraId="26C051C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C87E61B" w14:textId="4DA80D2C"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4936EED" w14:textId="13457E8A" w:rsidR="003906F4" w:rsidRPr="003906F4" w:rsidRDefault="003906F4" w:rsidP="003906F4">
            <w:pPr>
              <w:pStyle w:val="TAL"/>
            </w:pPr>
            <w:r w:rsidRPr="003906F4">
              <w:t>SP-220368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136121" w14:textId="5F6DD8BE"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81D91A" w14:textId="4C776AE6" w:rsidR="003906F4" w:rsidRPr="003906F4" w:rsidRDefault="003906F4" w:rsidP="003906F4">
            <w:pPr>
              <w:pStyle w:val="TAL"/>
            </w:pPr>
            <w:r w:rsidRPr="003906F4">
              <w:t>LS from SA WG5: Reply LS to GSMA NG ENSWI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727111" w14:textId="4D7B772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6882F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757694" w14:textId="7C8AFD5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52E9B9" w14:textId="7F39036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DD55DF" w14:textId="48681BF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34028F" w14:textId="6BD7BB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530AC8" w14:textId="13BC5B3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D1648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0AB95A" w14:textId="042750ED"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475ACE1" w14:textId="1B23969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175FEE5" w14:textId="77777777" w:rsidR="003906F4" w:rsidRPr="003906F4" w:rsidRDefault="003906F4" w:rsidP="003906F4">
            <w:pPr>
              <w:pStyle w:val="TAL"/>
            </w:pPr>
          </w:p>
        </w:tc>
      </w:tr>
      <w:tr w:rsidR="003906F4" w:rsidRPr="003906F4" w14:paraId="55AC4B6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0E6782" w14:textId="195C8C59"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A5C340" w14:textId="05BD1CAE" w:rsidR="003906F4" w:rsidRPr="003906F4" w:rsidRDefault="003906F4" w:rsidP="003906F4">
            <w:pPr>
              <w:pStyle w:val="TAL"/>
            </w:pPr>
            <w:r w:rsidRPr="003906F4">
              <w:t>SP-220369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04851" w14:textId="3D69145E"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230BA3" w14:textId="2A920465" w:rsidR="003906F4" w:rsidRPr="003906F4" w:rsidRDefault="003906F4" w:rsidP="003906F4">
            <w:pPr>
              <w:pStyle w:val="TAL"/>
            </w:pPr>
            <w:r w:rsidRPr="003906F4">
              <w:t>LS from SA WG5: Reply LS to TM Forum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825F9C" w14:textId="4E619BB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9A8CA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12F095" w14:textId="24DC35F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A46A84" w14:textId="7AB1558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973F24" w14:textId="7D552FF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5E2537" w14:textId="4C6CFDC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C6805B" w14:textId="2463406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36E09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52461E" w14:textId="4A981974"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58A7CB" w14:textId="72F0747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29E7BF" w14:textId="77777777" w:rsidR="003906F4" w:rsidRPr="003906F4" w:rsidRDefault="003906F4" w:rsidP="003906F4">
            <w:pPr>
              <w:pStyle w:val="TAL"/>
            </w:pPr>
          </w:p>
        </w:tc>
      </w:tr>
      <w:tr w:rsidR="003906F4" w:rsidRPr="003906F4" w14:paraId="520006F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DD6618C" w14:textId="41F496CA"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69269B" w14:textId="28016FC9" w:rsidR="003906F4" w:rsidRPr="003906F4" w:rsidRDefault="003906F4" w:rsidP="003906F4">
            <w:pPr>
              <w:pStyle w:val="TAL"/>
            </w:pPr>
            <w:r w:rsidRPr="003906F4">
              <w:t>SP-220370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0FACD9E" w14:textId="1E352794"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AF00E9" w14:textId="346C0427" w:rsidR="003906F4" w:rsidRPr="003906F4" w:rsidRDefault="003906F4" w:rsidP="003906F4">
            <w:pPr>
              <w:pStyle w:val="TAL"/>
            </w:pPr>
            <w:r w:rsidRPr="003906F4">
              <w:t>LS from SA WG6: Reply LS to ETSI MEC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C2D4AC" w14:textId="173B581D"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657ED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C0967C" w14:textId="2F4BA51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05A07B7" w14:textId="0688467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E6A3E9" w14:textId="0F03999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2B16D4" w14:textId="296C1AF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17C684" w14:textId="1C547A6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27876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823EE6" w14:textId="4A9BB902"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B3FE82" w14:textId="773E062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378BEE" w14:textId="77777777" w:rsidR="003906F4" w:rsidRPr="003906F4" w:rsidRDefault="003906F4" w:rsidP="003906F4">
            <w:pPr>
              <w:pStyle w:val="TAL"/>
            </w:pPr>
          </w:p>
        </w:tc>
      </w:tr>
      <w:tr w:rsidR="003906F4" w:rsidRPr="003906F4" w14:paraId="3F1DE01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184C4E" w14:textId="0687AEC4"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3441F9" w14:textId="54B77CCA" w:rsidR="003906F4" w:rsidRPr="003906F4" w:rsidRDefault="003906F4" w:rsidP="003906F4">
            <w:pPr>
              <w:pStyle w:val="TAL"/>
            </w:pPr>
            <w:r w:rsidRPr="003906F4">
              <w:t>SP-220371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8D3CE0A" w14:textId="601E0E0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9434A5" w14:textId="46C8E099" w:rsidR="003906F4" w:rsidRPr="003906F4" w:rsidRDefault="003906F4" w:rsidP="003906F4">
            <w:pPr>
              <w:pStyle w:val="TAL"/>
            </w:pPr>
            <w:r w:rsidRPr="003906F4">
              <w:t xml:space="preserve">LS from SA WG2: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B45DB4" w14:textId="48C6A00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27BB25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754F1A" w14:textId="0B3C335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5688BB0" w14:textId="3FB4CF6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C3A080" w14:textId="7B60E23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F125DF" w14:textId="73A4303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46878D" w14:textId="72666D3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CACDC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45A69C" w14:textId="3180EB8A" w:rsidR="003906F4" w:rsidRPr="003906F4" w:rsidRDefault="003906F4" w:rsidP="003906F4">
            <w:pPr>
              <w:pStyle w:val="TAL"/>
            </w:pPr>
            <w:r w:rsidRPr="003906F4">
              <w:t>Response drafted in SP-220583. Final response in SP-220716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15928D" w14:textId="4CCF01EB" w:rsidR="003906F4" w:rsidRPr="003906F4" w:rsidRDefault="003906F4" w:rsidP="003906F4">
            <w:pPr>
              <w:pStyle w:val="TAL"/>
            </w:pPr>
            <w:r w:rsidRPr="003906F4">
              <w:t>Replied to</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A409EE" w14:textId="77777777" w:rsidR="003906F4" w:rsidRPr="003906F4" w:rsidRDefault="003906F4" w:rsidP="003906F4">
            <w:pPr>
              <w:pStyle w:val="TAL"/>
            </w:pPr>
          </w:p>
        </w:tc>
      </w:tr>
      <w:tr w:rsidR="003906F4" w:rsidRPr="003906F4" w14:paraId="141FF8C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82A3954" w14:textId="0152A867"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E63219" w14:textId="093C068D" w:rsidR="003906F4" w:rsidRPr="003906F4" w:rsidRDefault="003906F4" w:rsidP="003906F4">
            <w:pPr>
              <w:pStyle w:val="TAL"/>
            </w:pPr>
            <w:r w:rsidRPr="003906F4">
              <w:t>SP-220372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1C8FD2" w14:textId="04A6B3A7"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C6419C" w14:textId="59AB603F" w:rsidR="003906F4" w:rsidRPr="003906F4" w:rsidRDefault="003906F4" w:rsidP="003906F4">
            <w:pPr>
              <w:pStyle w:val="TAL"/>
            </w:pPr>
            <w:r w:rsidRPr="003906F4">
              <w:t>LS from ETSI TC ITS STF585: Open contribution or Review of the MCO set of specifications (TS 103 697, TS 103 141, TS 103 836-4-1, TS 103 695) for C-ITS Release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CFBABC" w14:textId="519191E0" w:rsidR="003906F4" w:rsidRPr="003906F4" w:rsidRDefault="003906F4" w:rsidP="003906F4">
            <w:pPr>
              <w:pStyle w:val="TAL"/>
            </w:pPr>
            <w:r w:rsidRPr="003906F4">
              <w:t>ETSI TC ITS STF585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3BBFE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3EA3DD" w14:textId="12BE358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213B0A" w14:textId="2B17891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E2BBBB" w14:textId="1E675A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48F19D" w14:textId="66CBB42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69F77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476B9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F683A0" w14:textId="1C99A217"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02464D1" w14:textId="18DE70B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F3CA202" w14:textId="77777777" w:rsidR="003906F4" w:rsidRPr="003906F4" w:rsidRDefault="003906F4" w:rsidP="003906F4">
            <w:pPr>
              <w:pStyle w:val="TAL"/>
            </w:pPr>
          </w:p>
        </w:tc>
      </w:tr>
      <w:tr w:rsidR="003906F4" w:rsidRPr="003906F4" w14:paraId="381CF6A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9799CD" w14:textId="46514CF9"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F40718" w14:textId="5DB1E0F4" w:rsidR="003906F4" w:rsidRPr="003906F4" w:rsidRDefault="003906F4" w:rsidP="003906F4">
            <w:pPr>
              <w:pStyle w:val="TAL"/>
            </w:pPr>
            <w:r w:rsidRPr="003906F4">
              <w:t>SP-220373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C0F159" w14:textId="55281EBC"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F79DB4" w14:textId="6C660DAD" w:rsidR="003906F4" w:rsidRPr="003906F4" w:rsidRDefault="003906F4" w:rsidP="003906F4">
            <w:pPr>
              <w:pStyle w:val="TAL"/>
            </w:pPr>
            <w:r w:rsidRPr="003906F4">
              <w:t>LS from SA WG1: Reply LS on IMS emergency communication improvement-SM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69C8F9" w14:textId="66760E54"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4FD65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DEB84C" w14:textId="4B35123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2511CA4" w14:textId="57416F6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C4A209" w14:textId="5BF92D2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8900D3" w14:textId="0B37960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F1520E" w14:textId="4C1788E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E5ADC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48FBE5" w14:textId="0A83FB81"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4F44E0B" w14:textId="3003BD7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B62CB46" w14:textId="77777777" w:rsidR="003906F4" w:rsidRPr="003906F4" w:rsidRDefault="003906F4" w:rsidP="003906F4">
            <w:pPr>
              <w:pStyle w:val="TAL"/>
            </w:pPr>
          </w:p>
        </w:tc>
      </w:tr>
      <w:tr w:rsidR="003906F4" w:rsidRPr="003906F4" w14:paraId="094CBD8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A2F1D50" w14:textId="60FF6F3B" w:rsidR="003906F4" w:rsidRPr="003906F4" w:rsidRDefault="003906F4" w:rsidP="003906F4">
            <w:pPr>
              <w:pStyle w:val="TAL"/>
            </w:pPr>
            <w:r w:rsidRPr="003906F4">
              <w:lastRenderedPageBreak/>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846C31" w14:textId="38CB4296" w:rsidR="003906F4" w:rsidRPr="003906F4" w:rsidRDefault="003906F4" w:rsidP="003906F4">
            <w:pPr>
              <w:pStyle w:val="TAL"/>
            </w:pPr>
            <w:r w:rsidRPr="003906F4">
              <w:t>SP-220374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75D61" w14:textId="182E41C8"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A063A51" w14:textId="71EF5D6F" w:rsidR="003906F4" w:rsidRPr="003906F4" w:rsidRDefault="003906F4" w:rsidP="003906F4">
            <w:pPr>
              <w:pStyle w:val="TAL"/>
            </w:pPr>
            <w:r w:rsidRPr="003906F4">
              <w:t>LS from SA WG5: Reply LS on Issues Network Slice information delivery to a 3rd party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BF7F45D" w14:textId="66F7D4E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6683C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DB3E97" w14:textId="165096A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FD0F15" w14:textId="7E72601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386582" w14:textId="4BA39B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9AEDA3" w14:textId="29ECE4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9B7602" w14:textId="7903C8F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40B04D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5C67FD4" w14:textId="7BDEB246"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22D749" w14:textId="6956D9F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A9DB3E" w14:textId="77777777" w:rsidR="003906F4" w:rsidRPr="003906F4" w:rsidRDefault="003906F4" w:rsidP="003906F4">
            <w:pPr>
              <w:pStyle w:val="TAL"/>
            </w:pPr>
          </w:p>
        </w:tc>
      </w:tr>
      <w:tr w:rsidR="003906F4" w:rsidRPr="003906F4" w14:paraId="05C9AE8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10B6DE" w14:textId="2AA4E4C1"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444B05" w14:textId="7F10E6B3" w:rsidR="003906F4" w:rsidRPr="003906F4" w:rsidRDefault="003906F4" w:rsidP="003906F4">
            <w:pPr>
              <w:pStyle w:val="TAL"/>
            </w:pPr>
            <w:r w:rsidRPr="003906F4">
              <w:t>SP-220375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FEFFFE" w14:textId="38A19563"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AF92CE" w14:textId="7C9D65CF" w:rsidR="003906F4" w:rsidRPr="003906F4" w:rsidRDefault="003906F4" w:rsidP="003906F4">
            <w:pPr>
              <w:pStyle w:val="TAL"/>
            </w:pPr>
            <w:r w:rsidRPr="003906F4">
              <w:t>LS from SA WG6: LS on Alignment of EDGEAPP and ETSI MEC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9FD961" w14:textId="657F674F"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463317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6E3452" w14:textId="3893D48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AD9F232" w14:textId="3E4A2E7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2D6226" w14:textId="75E0D9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1B1A8E" w14:textId="38E7251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D68FC0" w14:textId="70BDDB9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55B49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4FE81D1" w14:textId="2E2EA7B4" w:rsidR="003906F4" w:rsidRPr="003906F4" w:rsidRDefault="003906F4" w:rsidP="003906F4">
            <w:pPr>
              <w:pStyle w:val="TAL"/>
            </w:pPr>
            <w:r w:rsidRPr="003906F4">
              <w:t>Related WID proposal in SP-220634.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2C6EACC" w14:textId="2C5BAB2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2A4C9B" w14:textId="77777777" w:rsidR="003906F4" w:rsidRPr="003906F4" w:rsidRDefault="003906F4" w:rsidP="003906F4">
            <w:pPr>
              <w:pStyle w:val="TAL"/>
            </w:pPr>
          </w:p>
        </w:tc>
      </w:tr>
      <w:tr w:rsidR="003906F4" w:rsidRPr="003906F4" w14:paraId="3ABBD82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384D54" w14:textId="6632CEC0"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BFB4769" w14:textId="1C036EEE" w:rsidR="003906F4" w:rsidRPr="003906F4" w:rsidRDefault="003906F4" w:rsidP="003906F4">
            <w:pPr>
              <w:pStyle w:val="TAL"/>
            </w:pPr>
            <w:r w:rsidRPr="003906F4">
              <w:t>SP-220376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1EF7450" w14:textId="45D928E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4E13EE" w14:textId="351BAC52" w:rsidR="003906F4" w:rsidRPr="003906F4" w:rsidRDefault="003906F4" w:rsidP="003906F4">
            <w:pPr>
              <w:pStyle w:val="TAL"/>
            </w:pPr>
            <w:r w:rsidRPr="003906F4">
              <w:t xml:space="preserve">LS from ETSI ISG IPE: Liaison Statement announcing publication of IPE-002: IPv6 based Data </w:t>
            </w:r>
            <w:proofErr w:type="spellStart"/>
            <w:r w:rsidRPr="003906F4">
              <w:t>Centers</w:t>
            </w:r>
            <w:proofErr w:type="spellEnd"/>
            <w:r w:rsidRPr="003906F4">
              <w:t>, Network and Cloud Integration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5F5678" w14:textId="23319508" w:rsidR="003906F4" w:rsidRPr="003906F4" w:rsidRDefault="003906F4" w:rsidP="003906F4">
            <w:pPr>
              <w:pStyle w:val="TAL"/>
            </w:pPr>
            <w:r w:rsidRPr="003906F4">
              <w:t>ETSI ISG IPE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4851E9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F3A7BA" w14:textId="6C4B88F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7663BD" w14:textId="1085387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DD02FB" w14:textId="263E51B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C82F4C" w14:textId="6133F18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CB67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5AF51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879AC0E" w14:textId="7CE2AE06"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CA652E" w14:textId="36C8AF4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989C95" w14:textId="77777777" w:rsidR="003906F4" w:rsidRPr="003906F4" w:rsidRDefault="003906F4" w:rsidP="003906F4">
            <w:pPr>
              <w:pStyle w:val="TAL"/>
            </w:pPr>
          </w:p>
        </w:tc>
      </w:tr>
      <w:tr w:rsidR="003906F4" w:rsidRPr="003906F4" w14:paraId="7F2F934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60D3DE" w14:textId="39E0F430"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ACDB37" w14:textId="7B7A7755" w:rsidR="003906F4" w:rsidRPr="003906F4" w:rsidRDefault="003906F4" w:rsidP="003906F4">
            <w:pPr>
              <w:pStyle w:val="TAL"/>
            </w:pPr>
            <w:r w:rsidRPr="003906F4">
              <w:t>SP-220377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62B894" w14:textId="6D7118D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4FD951" w14:textId="6049236D" w:rsidR="003906F4" w:rsidRPr="003906F4" w:rsidRDefault="003906F4" w:rsidP="003906F4">
            <w:pPr>
              <w:pStyle w:val="TAL"/>
            </w:pPr>
            <w:r w:rsidRPr="003906F4">
              <w:t>LS from O-RAN WG9: LS on O-RAN Transport Network Slicing Enhancement IM/DM TS28.541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65099D9" w14:textId="7EAD4B97" w:rsidR="003906F4" w:rsidRPr="003906F4" w:rsidRDefault="003906F4" w:rsidP="003906F4">
            <w:pPr>
              <w:pStyle w:val="TAL"/>
            </w:pPr>
            <w:r w:rsidRPr="003906F4">
              <w:t>O-RAN WG9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2ACDC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246098" w14:textId="1A7846A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49A8E3E" w14:textId="7681BC1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4FD75D" w14:textId="25FEDBF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05C168" w14:textId="21CBA2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D99C9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C58C5E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AC736D" w14:textId="0466A19F"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D4EDE6" w14:textId="3C97012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1B7471A" w14:textId="77777777" w:rsidR="003906F4" w:rsidRPr="003906F4" w:rsidRDefault="003906F4" w:rsidP="003906F4">
            <w:pPr>
              <w:pStyle w:val="TAL"/>
            </w:pPr>
          </w:p>
        </w:tc>
      </w:tr>
      <w:tr w:rsidR="003906F4" w:rsidRPr="003906F4" w14:paraId="7CAA21D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31D4AC" w14:textId="1A5ED640"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B8A839" w14:textId="25D9806A" w:rsidR="003906F4" w:rsidRPr="003906F4" w:rsidRDefault="003906F4" w:rsidP="003906F4">
            <w:pPr>
              <w:pStyle w:val="TAL"/>
            </w:pPr>
            <w:r w:rsidRPr="003906F4">
              <w:t>SP-220378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81A4F19" w14:textId="000EDE2B"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595B5B" w14:textId="7020CF3C" w:rsidR="003906F4" w:rsidRPr="003906F4" w:rsidRDefault="003906F4" w:rsidP="003906F4">
            <w:pPr>
              <w:pStyle w:val="TAL"/>
            </w:pPr>
            <w:r w:rsidRPr="003906F4">
              <w:t xml:space="preserve">MITRE </w:t>
            </w:r>
            <w:proofErr w:type="spellStart"/>
            <w:r w:rsidRPr="003906F4">
              <w:t>Engenuity</w:t>
            </w:r>
            <w:proofErr w:type="spellEnd"/>
            <w:r w:rsidRPr="003906F4">
              <w:t xml:space="preserve"> Open Generation Consortium: Re: Intro MITRE-</w:t>
            </w:r>
            <w:proofErr w:type="spellStart"/>
            <w:r w:rsidRPr="003906F4">
              <w:t>Engenuity</w:t>
            </w:r>
            <w:proofErr w:type="spellEnd"/>
            <w:r w:rsidRPr="003906F4">
              <w:t xml:space="preserve"> Open Generation and input on TSG SA Release-19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31293C5" w14:textId="68D5246F" w:rsidR="003906F4" w:rsidRPr="003906F4" w:rsidRDefault="003906F4" w:rsidP="003906F4">
            <w:pPr>
              <w:pStyle w:val="TAL"/>
            </w:pPr>
            <w:r w:rsidRPr="003906F4">
              <w:t xml:space="preserve">MITRE </w:t>
            </w:r>
            <w:proofErr w:type="spellStart"/>
            <w:r w:rsidRPr="003906F4">
              <w:t>Engenuity</w:t>
            </w:r>
            <w:proofErr w:type="spellEnd"/>
            <w:r w:rsidRPr="003906F4">
              <w:t xml:space="preserve"> Open Generation Consortium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BB9AA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28A0FC" w14:textId="6145D19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B4A376" w14:textId="76B1A97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EFBD62" w14:textId="1ACD3A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413870" w14:textId="35BFD6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1EE06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92ABD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D7901B" w14:textId="457BF623"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C02158" w14:textId="3AB0345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5CBF607" w14:textId="77777777" w:rsidR="003906F4" w:rsidRPr="003906F4" w:rsidRDefault="003906F4" w:rsidP="003906F4">
            <w:pPr>
              <w:pStyle w:val="TAL"/>
            </w:pPr>
          </w:p>
        </w:tc>
      </w:tr>
      <w:tr w:rsidR="003906F4" w:rsidRPr="003906F4" w14:paraId="79954F8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E110E5" w14:textId="59DBFEC0"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51E84C" w14:textId="22C33085" w:rsidR="003906F4" w:rsidRPr="003906F4" w:rsidRDefault="003906F4" w:rsidP="003906F4">
            <w:pPr>
              <w:pStyle w:val="TAL"/>
            </w:pPr>
            <w:r w:rsidRPr="003906F4">
              <w:t>SP-220379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4993E9" w14:textId="04BEBD5C"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BC257D" w14:textId="714DD10B" w:rsidR="003906F4" w:rsidRPr="003906F4" w:rsidRDefault="003906F4" w:rsidP="003906F4">
            <w:pPr>
              <w:pStyle w:val="TAL"/>
            </w:pPr>
            <w:r w:rsidRPr="003906F4">
              <w:t>LS from TSG CT: LS on Priority given to Rel-17 LSs from CT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F71010" w14:textId="70C4E77C"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3025F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2DE4CE" w14:textId="687B817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AF656A" w14:textId="56FA0C9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D25E49" w14:textId="1B71CA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77FB00" w14:textId="5319CD6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E4F8B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26ED9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754A31" w14:textId="0B54BF7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0AC0434" w14:textId="58269C8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2A3DE6" w14:textId="77777777" w:rsidR="003906F4" w:rsidRPr="003906F4" w:rsidRDefault="003906F4" w:rsidP="003906F4">
            <w:pPr>
              <w:pStyle w:val="TAL"/>
            </w:pPr>
          </w:p>
        </w:tc>
      </w:tr>
      <w:tr w:rsidR="003906F4" w:rsidRPr="003906F4" w14:paraId="3CD1682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191056" w14:textId="0546B56F"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949DDE" w14:textId="34B2EFD5" w:rsidR="003906F4" w:rsidRPr="003906F4" w:rsidRDefault="003906F4" w:rsidP="003906F4">
            <w:pPr>
              <w:pStyle w:val="TAL"/>
            </w:pPr>
            <w:r w:rsidRPr="003906F4">
              <w:t>SP-220380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791368" w14:textId="6A56BBB9"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EA5ABF" w14:textId="0BEDBF34" w:rsidR="003906F4" w:rsidRPr="003906F4" w:rsidRDefault="003906F4" w:rsidP="003906F4">
            <w:pPr>
              <w:pStyle w:val="TAL"/>
            </w:pPr>
            <w:r w:rsidRPr="003906F4">
              <w:t xml:space="preserve">LS from TSG CT: LS on CT specification on Control Plane based security procedures for 5G </w:t>
            </w:r>
            <w:proofErr w:type="spellStart"/>
            <w:r w:rsidRPr="003906F4">
              <w:t>ProSe</w:t>
            </w:r>
            <w:proofErr w:type="spellEnd"/>
            <w:r w:rsidRPr="003906F4">
              <w:t xml:space="preserv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A7FC52" w14:textId="63054CC4"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87B2B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DF5FDC" w14:textId="1A2B582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B6D44CE" w14:textId="68BA3DA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F54A0F" w14:textId="2CAE4F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26F644" w14:textId="3B34C00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C2803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BDC54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46F675" w14:textId="061314F4"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369DE64" w14:textId="11D0C3F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856DC7" w14:textId="77777777" w:rsidR="003906F4" w:rsidRPr="003906F4" w:rsidRDefault="003906F4" w:rsidP="003906F4">
            <w:pPr>
              <w:pStyle w:val="TAL"/>
            </w:pPr>
          </w:p>
        </w:tc>
      </w:tr>
      <w:tr w:rsidR="003906F4" w:rsidRPr="003906F4" w14:paraId="4E93EF1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945EC7" w14:textId="6878C257"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04D93F" w14:textId="3B580103" w:rsidR="003906F4" w:rsidRPr="003906F4" w:rsidRDefault="003906F4" w:rsidP="003906F4">
            <w:pPr>
              <w:pStyle w:val="TAL"/>
            </w:pPr>
            <w:r w:rsidRPr="003906F4">
              <w:t>SP-220381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0F47BC" w14:textId="3781E860"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D3FEF41" w14:textId="1441F1E6" w:rsidR="003906F4" w:rsidRPr="003906F4" w:rsidRDefault="003906F4" w:rsidP="003906F4">
            <w:pPr>
              <w:pStyle w:val="TAL"/>
            </w:pPr>
            <w:r w:rsidRPr="003906F4">
              <w:t>LS from TSG CT: LS on allowing sufficient time for stage 3 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8CA897A" w14:textId="5FF86B94"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08C05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C7E48F" w14:textId="4287BC3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980DB3" w14:textId="67FAE34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527E5D" w14:textId="15D222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C6BD07" w14:textId="22D9E9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4EB08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D5FB1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D0F4E7D" w14:textId="40613184"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431223" w14:textId="2BF4E19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1BA4F3" w14:textId="77777777" w:rsidR="003906F4" w:rsidRPr="003906F4" w:rsidRDefault="003906F4" w:rsidP="003906F4">
            <w:pPr>
              <w:pStyle w:val="TAL"/>
            </w:pPr>
          </w:p>
        </w:tc>
      </w:tr>
      <w:tr w:rsidR="003906F4" w:rsidRPr="003906F4" w14:paraId="5FD9617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4940DF" w14:textId="4BBB398C"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14A5EDD" w14:textId="31D06BC5" w:rsidR="003906F4" w:rsidRPr="003906F4" w:rsidRDefault="003906F4" w:rsidP="003906F4">
            <w:pPr>
              <w:pStyle w:val="TAL"/>
            </w:pPr>
            <w:r w:rsidRPr="003906F4">
              <w:t>SP-220382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26126F" w14:textId="128EC0DB"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89E1779" w14:textId="72BFB537" w:rsidR="003906F4" w:rsidRPr="003906F4" w:rsidRDefault="003906F4" w:rsidP="003906F4">
            <w:pPr>
              <w:pStyle w:val="TAL"/>
            </w:pPr>
            <w:r w:rsidRPr="003906F4">
              <w:t>21.900 CR0071 (Rel-17, 'F'): Eliminate contents of Rel-17 and substitute with pointer to Rel-18</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3F74D0F" w14:textId="41B5E765" w:rsidR="003906F4" w:rsidRPr="003906F4" w:rsidRDefault="003906F4" w:rsidP="003906F4">
            <w:pPr>
              <w:pStyle w:val="TAL"/>
            </w:pPr>
            <w:r w:rsidRPr="003906F4">
              <w:t>MCC (Specifications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53F298" w14:textId="584D7B5C" w:rsidR="003906F4" w:rsidRPr="003906F4" w:rsidRDefault="003906F4" w:rsidP="003906F4">
            <w:pPr>
              <w:pStyle w:val="TAL"/>
            </w:pPr>
            <w:r w:rsidRPr="003906F4">
              <w:t>21.900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8E8942" w14:textId="39D37563" w:rsidR="003906F4" w:rsidRPr="003906F4" w:rsidRDefault="003906F4" w:rsidP="003906F4">
            <w:pPr>
              <w:pStyle w:val="TAL"/>
            </w:pPr>
            <w:r w:rsidRPr="003906F4">
              <w:t>0071</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334933A" w14:textId="5D4BFB2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00E146" w14:textId="5027A43D"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CF2607" w14:textId="4758FFFF" w:rsidR="003906F4" w:rsidRPr="003906F4" w:rsidRDefault="003906F4" w:rsidP="003906F4">
            <w:pPr>
              <w:pStyle w:val="TAL"/>
            </w:pPr>
            <w:r w:rsidRPr="003906F4">
              <w:t>17.1.0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2AE17" w14:textId="0B2F20F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0D7022" w14:textId="7DDB0CFB"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93C901" w14:textId="7A88B506" w:rsidR="003906F4" w:rsidRPr="003906F4" w:rsidRDefault="003906F4" w:rsidP="003906F4">
            <w:pPr>
              <w:pStyle w:val="TAL"/>
            </w:pPr>
            <w:r w:rsidRPr="003906F4">
              <w:t>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930090" w14:textId="299CF67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893595" w14:textId="77777777" w:rsidR="003906F4" w:rsidRPr="003906F4" w:rsidRDefault="003906F4" w:rsidP="003906F4">
            <w:pPr>
              <w:pStyle w:val="TAL"/>
            </w:pPr>
          </w:p>
        </w:tc>
      </w:tr>
      <w:tr w:rsidR="003906F4" w:rsidRPr="003906F4" w14:paraId="3FF1AD5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7D890C" w14:textId="0B4F1266"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FF5146" w14:textId="4DDEA0E0" w:rsidR="003906F4" w:rsidRPr="003906F4" w:rsidRDefault="003906F4" w:rsidP="003906F4">
            <w:pPr>
              <w:pStyle w:val="TAL"/>
            </w:pPr>
            <w:r w:rsidRPr="003906F4">
              <w:t>SP-220383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DDC1F2" w14:textId="4023FE9E"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E6640BF" w14:textId="524A848F" w:rsidR="003906F4" w:rsidRPr="003906F4" w:rsidRDefault="003906F4" w:rsidP="003906F4">
            <w:pPr>
              <w:pStyle w:val="TAL"/>
            </w:pPr>
            <w:r w:rsidRPr="003906F4">
              <w:t>21.900 CR0072 (Rel-18, 'F'): Clean up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CEC570" w14:textId="295243BA" w:rsidR="003906F4" w:rsidRPr="003906F4" w:rsidRDefault="003906F4" w:rsidP="003906F4">
            <w:pPr>
              <w:pStyle w:val="TAL"/>
            </w:pPr>
            <w:r w:rsidRPr="003906F4">
              <w:t>MCC Specifications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7942A9" w14:textId="2EBBDA32" w:rsidR="003906F4" w:rsidRPr="003906F4" w:rsidRDefault="003906F4" w:rsidP="003906F4">
            <w:pPr>
              <w:pStyle w:val="TAL"/>
            </w:pPr>
            <w:r w:rsidRPr="003906F4">
              <w:t>21.900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FF3997" w14:textId="7DD45B53" w:rsidR="003906F4" w:rsidRPr="003906F4" w:rsidRDefault="003906F4" w:rsidP="003906F4">
            <w:pPr>
              <w:pStyle w:val="TAL"/>
            </w:pPr>
            <w:r w:rsidRPr="003906F4">
              <w:t>0072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513AC9" w14:textId="323E93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48FE33" w14:textId="7F4040C1"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4CA174" w14:textId="495BE4A0" w:rsidR="003906F4" w:rsidRPr="003906F4" w:rsidRDefault="003906F4" w:rsidP="003906F4">
            <w:pPr>
              <w:pStyle w:val="TAL"/>
            </w:pPr>
            <w:r w:rsidRPr="003906F4">
              <w:t>17.1.0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DA9817" w14:textId="7C92129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095FA1" w14:textId="29BA011F" w:rsidR="003906F4" w:rsidRPr="003906F4" w:rsidRDefault="003906F4" w:rsidP="003906F4">
            <w:pPr>
              <w:pStyle w:val="TAL"/>
            </w:pPr>
            <w:r w:rsidRPr="003906F4">
              <w:t>TEI18</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A682F2" w14:textId="5CF6CFA9" w:rsidR="003906F4" w:rsidRPr="003906F4" w:rsidRDefault="003906F4" w:rsidP="003906F4">
            <w:pPr>
              <w:pStyle w:val="TAL"/>
            </w:pPr>
            <w:r w:rsidRPr="003906F4">
              <w:t>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FA677D" w14:textId="4A96747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60FDB4" w14:textId="77777777" w:rsidR="003906F4" w:rsidRPr="003906F4" w:rsidRDefault="003906F4" w:rsidP="003906F4">
            <w:pPr>
              <w:pStyle w:val="TAL"/>
            </w:pPr>
          </w:p>
        </w:tc>
      </w:tr>
      <w:tr w:rsidR="003906F4" w:rsidRPr="003906F4" w14:paraId="2F2D618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92EED8" w14:textId="0DCC7727"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E195F4" w14:textId="467ABBFF" w:rsidR="003906F4" w:rsidRPr="003906F4" w:rsidRDefault="003906F4" w:rsidP="003906F4">
            <w:pPr>
              <w:pStyle w:val="TAL"/>
            </w:pPr>
            <w:r w:rsidRPr="003906F4">
              <w:t>SP-220384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42A867" w14:textId="0AB6A32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434D70" w14:textId="6EADF146" w:rsidR="003906F4" w:rsidRPr="003906F4" w:rsidRDefault="003906F4" w:rsidP="003906F4">
            <w:pPr>
              <w:pStyle w:val="TAL"/>
            </w:pPr>
            <w:r w:rsidRPr="003906F4">
              <w:t>Rel-15 CR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9FE893F" w14:textId="1010F6B9"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E3FB4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2B678C" w14:textId="257FD0B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304BD6" w14:textId="12E653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DA32BF" w14:textId="07965E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D9B9B4" w14:textId="3A44D4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B61305" w14:textId="5A805036"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C047E90" w14:textId="08ECA48E" w:rsidR="003906F4" w:rsidRPr="003906F4" w:rsidRDefault="003906F4" w:rsidP="003906F4">
            <w:pPr>
              <w:pStyle w:val="TAL"/>
            </w:pPr>
            <w:r w:rsidRPr="003906F4">
              <w:t>LI15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780254" w14:textId="1786C81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FE03D7" w14:textId="04A4DCD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E63935" w14:textId="77777777" w:rsidR="003906F4" w:rsidRPr="003906F4" w:rsidRDefault="003906F4" w:rsidP="003906F4">
            <w:pPr>
              <w:pStyle w:val="TAL"/>
            </w:pPr>
          </w:p>
        </w:tc>
      </w:tr>
      <w:tr w:rsidR="003906F4" w:rsidRPr="003906F4" w14:paraId="182D6E9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031F27" w14:textId="37AEABE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1CF1454" w14:textId="71B08743" w:rsidR="003906F4" w:rsidRPr="003906F4" w:rsidRDefault="003906F4" w:rsidP="003906F4">
            <w:pPr>
              <w:pStyle w:val="TAL"/>
            </w:pPr>
            <w:r w:rsidRPr="003906F4">
              <w:t>SP-220385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04BA96A" w14:textId="2B95260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AF2B9D" w14:textId="273118F3" w:rsidR="003906F4" w:rsidRPr="003906F4" w:rsidRDefault="003906F4" w:rsidP="003906F4">
            <w:pPr>
              <w:pStyle w:val="TAL"/>
            </w:pPr>
            <w:r w:rsidRPr="003906F4">
              <w:t>Rel-16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28F34A" w14:textId="35649E53"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0A1BC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D8561F" w14:textId="4B03D34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6C98E9" w14:textId="016E0E1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32FE94" w14:textId="0C76E0E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5D6F18" w14:textId="15F556A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7BEB53" w14:textId="09FCE7D8" w:rsidR="003906F4" w:rsidRPr="003906F4" w:rsidRDefault="003906F4" w:rsidP="003906F4">
            <w:pPr>
              <w:pStyle w:val="TAL"/>
            </w:pPr>
            <w:r w:rsidRPr="003906F4">
              <w:t>Rel-16</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9FF8F84" w14:textId="14C211C2" w:rsidR="003906F4" w:rsidRPr="003906F4" w:rsidRDefault="003906F4" w:rsidP="003906F4">
            <w:pPr>
              <w:pStyle w:val="TAL"/>
            </w:pPr>
            <w:r w:rsidRPr="003906F4">
              <w:t>LI16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3195EB" w14:textId="708AD529"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511F7A" w14:textId="0E668E9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31739F" w14:textId="77777777" w:rsidR="003906F4" w:rsidRPr="003906F4" w:rsidRDefault="003906F4" w:rsidP="003906F4">
            <w:pPr>
              <w:pStyle w:val="TAL"/>
            </w:pPr>
          </w:p>
        </w:tc>
      </w:tr>
      <w:tr w:rsidR="003906F4" w:rsidRPr="003906F4" w14:paraId="13E2EA4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F913F7" w14:textId="4B16933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7FB488" w14:textId="06D56AF0" w:rsidR="003906F4" w:rsidRPr="003906F4" w:rsidRDefault="003906F4" w:rsidP="003906F4">
            <w:pPr>
              <w:pStyle w:val="TAL"/>
            </w:pPr>
            <w:r w:rsidRPr="003906F4">
              <w:t>SP-220386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3DC264" w14:textId="36193BF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55728E7" w14:textId="2B0F1AAF" w:rsidR="003906F4" w:rsidRPr="003906F4" w:rsidRDefault="003906F4" w:rsidP="003906F4">
            <w:pPr>
              <w:pStyle w:val="TAL"/>
            </w:pPr>
            <w:r w:rsidRPr="003906F4">
              <w:t>Rel-17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C9170F" w14:textId="1BBEA3C4"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867EE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C03A30" w14:textId="60C0B49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853974" w14:textId="53106F4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F9CDD8" w14:textId="1D8540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5A7B81" w14:textId="1A9ABCD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411239" w14:textId="64810C5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B651969" w14:textId="005CFB2B" w:rsidR="003906F4" w:rsidRPr="003906F4" w:rsidRDefault="003906F4" w:rsidP="003906F4">
            <w:pPr>
              <w:pStyle w:val="TAL"/>
            </w:pPr>
            <w:r w:rsidRPr="003906F4">
              <w:t>LI17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8C78A2" w14:textId="7C79CD4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FCAE20" w14:textId="687B1F1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B0E235" w14:textId="77777777" w:rsidR="003906F4" w:rsidRPr="003906F4" w:rsidRDefault="003906F4" w:rsidP="003906F4">
            <w:pPr>
              <w:pStyle w:val="TAL"/>
            </w:pPr>
          </w:p>
        </w:tc>
      </w:tr>
      <w:tr w:rsidR="003906F4" w:rsidRPr="003906F4" w14:paraId="7D9574A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41F279" w14:textId="5E3FF3CF" w:rsidR="003906F4" w:rsidRPr="003906F4" w:rsidRDefault="003906F4" w:rsidP="003906F4">
            <w:pPr>
              <w:pStyle w:val="TAL"/>
            </w:pPr>
            <w:r w:rsidRPr="003906F4">
              <w:t>18.3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FFAF2D" w14:textId="030DE448" w:rsidR="003906F4" w:rsidRPr="003906F4" w:rsidRDefault="003906F4" w:rsidP="003906F4">
            <w:pPr>
              <w:pStyle w:val="TAL"/>
            </w:pPr>
            <w:r w:rsidRPr="003906F4">
              <w:t>SP-220387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2F01310" w14:textId="2FCE442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1822C1" w14:textId="672E9C01" w:rsidR="003906F4" w:rsidRPr="003906F4" w:rsidRDefault="003906F4" w:rsidP="003906F4">
            <w:pPr>
              <w:pStyle w:val="TAL"/>
            </w:pPr>
            <w:r w:rsidRPr="003906F4">
              <w:t>Rel-18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BFA2D11" w14:textId="2FEDBD68"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9FAEA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FD2A52" w14:textId="52DE1A3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24D4ED9" w14:textId="6C846FE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D6CA7A" w14:textId="7CBF79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2276AC" w14:textId="69C149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2F81D8" w14:textId="7CC69DF1"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F9521BF" w14:textId="03436AA0" w:rsidR="003906F4" w:rsidRPr="003906F4" w:rsidRDefault="003906F4" w:rsidP="003906F4">
            <w:pPr>
              <w:pStyle w:val="TAL"/>
            </w:pPr>
            <w:r w:rsidRPr="003906F4">
              <w:t>LI18</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73C73FB" w14:textId="5474973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3A249F" w14:textId="04DC642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9BC9B2" w14:textId="77777777" w:rsidR="003906F4" w:rsidRPr="003906F4" w:rsidRDefault="003906F4" w:rsidP="003906F4">
            <w:pPr>
              <w:pStyle w:val="TAL"/>
            </w:pPr>
          </w:p>
        </w:tc>
      </w:tr>
      <w:tr w:rsidR="003906F4" w:rsidRPr="003906F4" w14:paraId="7F3CDF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A8ECFA" w14:textId="41182CCC" w:rsidR="003906F4" w:rsidRPr="003906F4" w:rsidRDefault="003906F4" w:rsidP="003906F4">
            <w:pPr>
              <w:pStyle w:val="TAL"/>
            </w:pPr>
            <w:r w:rsidRPr="003906F4">
              <w:t>4.2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982996" w14:textId="31A94579" w:rsidR="003906F4" w:rsidRPr="003906F4" w:rsidRDefault="003906F4" w:rsidP="003906F4">
            <w:pPr>
              <w:pStyle w:val="TAL"/>
            </w:pPr>
            <w:r w:rsidRPr="003906F4">
              <w:t>SP-220388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8800F26" w14:textId="7BBB2B7D"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D1EC5D" w14:textId="16D5F721" w:rsidR="003906F4" w:rsidRPr="003906F4" w:rsidRDefault="003906F4" w:rsidP="003906F4">
            <w:pPr>
              <w:pStyle w:val="TAL"/>
            </w:pPr>
            <w:r w:rsidRPr="003906F4">
              <w:t>SA WG2 Chair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65712B" w14:textId="3C76B161" w:rsidR="003906F4" w:rsidRPr="003906F4" w:rsidRDefault="003906F4" w:rsidP="003906F4">
            <w:pPr>
              <w:pStyle w:val="TAL"/>
            </w:pPr>
            <w:r w:rsidRPr="003906F4">
              <w:t>SA WG2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B3601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7AAB5A" w14:textId="2BC9B58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A0C505F" w14:textId="0E517BC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741A97" w14:textId="52F7F9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2CD0AC" w14:textId="5E4FB47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4E2AB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DC91B8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31BF3E" w14:textId="43C171C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82862A" w14:textId="0459EDB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61CE86" w14:textId="77777777" w:rsidR="003906F4" w:rsidRPr="003906F4" w:rsidRDefault="003906F4" w:rsidP="003906F4">
            <w:pPr>
              <w:pStyle w:val="TAL"/>
            </w:pPr>
          </w:p>
        </w:tc>
      </w:tr>
      <w:tr w:rsidR="003906F4" w:rsidRPr="003906F4" w14:paraId="14A9CF1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D5C853F" w14:textId="1A725C40"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170A6AA" w14:textId="16E29005" w:rsidR="003906F4" w:rsidRPr="003906F4" w:rsidRDefault="003906F4" w:rsidP="003906F4">
            <w:pPr>
              <w:pStyle w:val="TAL"/>
            </w:pPr>
            <w:r w:rsidRPr="003906F4">
              <w:t>SP-220389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B6AD5D" w14:textId="1DE33C0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02587F4" w14:textId="6DD125C2" w:rsidR="003906F4" w:rsidRPr="003906F4" w:rsidRDefault="003906F4" w:rsidP="003906F4">
            <w:pPr>
              <w:pStyle w:val="TAL"/>
            </w:pPr>
            <w:r w:rsidRPr="003906F4">
              <w:t>CRs on 5GS_Ph1 (Rel-15, Rel-16,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ADD53D7" w14:textId="7401833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E61B6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B6E08B" w14:textId="6D389CA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D0F3F5" w14:textId="36998D6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2BF870" w14:textId="386301F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E6C9E3" w14:textId="091AB66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DBE43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CE777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4C991CF" w14:textId="4618AD69"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EB5E8F" w14:textId="08B1555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7975BCE" w14:textId="77777777" w:rsidR="003906F4" w:rsidRPr="003906F4" w:rsidRDefault="003906F4" w:rsidP="003906F4">
            <w:pPr>
              <w:pStyle w:val="TAL"/>
            </w:pPr>
          </w:p>
        </w:tc>
      </w:tr>
      <w:tr w:rsidR="003906F4" w:rsidRPr="003906F4" w14:paraId="083B26E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7A9CB7" w14:textId="16BE38CB"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DAFFE1" w14:textId="73BAEF7D" w:rsidR="003906F4" w:rsidRPr="003906F4" w:rsidRDefault="003906F4" w:rsidP="003906F4">
            <w:pPr>
              <w:pStyle w:val="TAL"/>
            </w:pPr>
            <w:r w:rsidRPr="003906F4">
              <w:t>SP-220390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974E0D" w14:textId="5967343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29A3777" w14:textId="5BF1F5D9" w:rsidR="003906F4" w:rsidRPr="003906F4" w:rsidRDefault="003906F4" w:rsidP="003906F4">
            <w:pPr>
              <w:pStyle w:val="TAL"/>
            </w:pPr>
            <w:r w:rsidRPr="003906F4">
              <w:t>CRs on eV2XARC, Vertical_LAN (Rel-16)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4EBBE7" w14:textId="557B6F2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48B676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0BD0FD" w14:textId="24A27CB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75D2E35" w14:textId="07F4357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C29F37" w14:textId="3173CFA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62EA67" w14:textId="7E61A6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C7611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E36F0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926BBE0" w14:textId="040D9C1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E026EE5" w14:textId="1B90DDD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E651DF4" w14:textId="77777777" w:rsidR="003906F4" w:rsidRPr="003906F4" w:rsidRDefault="003906F4" w:rsidP="003906F4">
            <w:pPr>
              <w:pStyle w:val="TAL"/>
            </w:pPr>
          </w:p>
        </w:tc>
      </w:tr>
      <w:tr w:rsidR="003906F4" w:rsidRPr="003906F4" w14:paraId="351531E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4F6EB6" w14:textId="12355B6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572850" w14:textId="2F1F3528" w:rsidR="003906F4" w:rsidRPr="003906F4" w:rsidRDefault="003906F4" w:rsidP="003906F4">
            <w:pPr>
              <w:pStyle w:val="TAL"/>
            </w:pPr>
            <w:r w:rsidRPr="003906F4">
              <w:t>SP-220391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B269FE" w14:textId="4DCF7F5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990274" w14:textId="61646525" w:rsidR="003906F4" w:rsidRPr="003906F4" w:rsidRDefault="003906F4" w:rsidP="003906F4">
            <w:pPr>
              <w:pStyle w:val="TAL"/>
            </w:pPr>
            <w:r w:rsidRPr="003906F4">
              <w:t>CRs on Rel-16 Work Items with Rel-17 mirror CRs (Rel-16,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FFD311" w14:textId="1F9E1D8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50EC1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7F3CE6" w14:textId="70E3876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7502316" w14:textId="0C0DB25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5EF389" w14:textId="1104FB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B1A204" w14:textId="1AAA90B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A145B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FCB4F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B7D4CE" w14:textId="1352B48D"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36BB196" w14:textId="03D3D02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889DAA" w14:textId="77777777" w:rsidR="003906F4" w:rsidRPr="003906F4" w:rsidRDefault="003906F4" w:rsidP="003906F4">
            <w:pPr>
              <w:pStyle w:val="TAL"/>
            </w:pPr>
          </w:p>
        </w:tc>
      </w:tr>
      <w:tr w:rsidR="003906F4" w:rsidRPr="003906F4" w14:paraId="54ABA9C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27B4F9" w14:textId="4C6692C4" w:rsidR="003906F4" w:rsidRPr="003906F4" w:rsidRDefault="003906F4" w:rsidP="003906F4">
            <w:pPr>
              <w:pStyle w:val="TAL"/>
            </w:pPr>
            <w:r w:rsidRPr="003906F4">
              <w:lastRenderedPageBreak/>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567053" w14:textId="60A12083" w:rsidR="003906F4" w:rsidRPr="003906F4" w:rsidRDefault="003906F4" w:rsidP="003906F4">
            <w:pPr>
              <w:pStyle w:val="TAL"/>
            </w:pPr>
            <w:r w:rsidRPr="003906F4">
              <w:t>SP-220392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1FFF03" w14:textId="7FF9E6D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86EE49" w14:textId="3555092D" w:rsidR="003906F4" w:rsidRPr="003906F4" w:rsidRDefault="003906F4" w:rsidP="003906F4">
            <w:pPr>
              <w:pStyle w:val="TAL"/>
            </w:pPr>
            <w:r w:rsidRPr="003906F4">
              <w:t>CRs on 5G_eLCS_ph2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7011FA" w14:textId="360644D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6E8B2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DCF6C9" w14:textId="472036C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FF46FE2" w14:textId="68350F4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751C79" w14:textId="50E31E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D232F5" w14:textId="158A465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F9DB8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6709D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F0F0BE" w14:textId="5863EF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5083FD" w14:textId="4D5C16D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E44804" w14:textId="77777777" w:rsidR="003906F4" w:rsidRPr="003906F4" w:rsidRDefault="003906F4" w:rsidP="003906F4">
            <w:pPr>
              <w:pStyle w:val="TAL"/>
            </w:pPr>
          </w:p>
        </w:tc>
      </w:tr>
      <w:tr w:rsidR="003906F4" w:rsidRPr="003906F4" w14:paraId="423A963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89C24F5" w14:textId="4DA493F7"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42AEA8" w14:textId="0956097D" w:rsidR="003906F4" w:rsidRPr="003906F4" w:rsidRDefault="003906F4" w:rsidP="003906F4">
            <w:pPr>
              <w:pStyle w:val="TAL"/>
            </w:pPr>
            <w:r w:rsidRPr="003906F4">
              <w:t>SP-220393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335334" w14:textId="2E76704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20BA238" w14:textId="6A42B906" w:rsidR="003906F4" w:rsidRPr="003906F4" w:rsidRDefault="003906F4" w:rsidP="003906F4">
            <w:pPr>
              <w:pStyle w:val="TAL"/>
            </w:pPr>
            <w:r w:rsidRPr="003906F4">
              <w:t>CRs on 5G_ProSe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35B1E40" w14:textId="32C6840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A46A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8DBE00" w14:textId="45E0036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BEACCF" w14:textId="2B11BC2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F884DA" w14:textId="67BC79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0D5837" w14:textId="61F1655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FE189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02194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91342E" w14:textId="66A6DF9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8B8BB3" w14:textId="01A23DE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7B2B57" w14:textId="77777777" w:rsidR="003906F4" w:rsidRPr="003906F4" w:rsidRDefault="003906F4" w:rsidP="003906F4">
            <w:pPr>
              <w:pStyle w:val="TAL"/>
            </w:pPr>
          </w:p>
        </w:tc>
      </w:tr>
      <w:tr w:rsidR="003906F4" w:rsidRPr="003906F4" w14:paraId="7C35A17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CA1FEF1" w14:textId="0205527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BE5584" w14:textId="113FF3D3" w:rsidR="003906F4" w:rsidRPr="003906F4" w:rsidRDefault="003906F4" w:rsidP="003906F4">
            <w:pPr>
              <w:pStyle w:val="TAL"/>
            </w:pPr>
            <w:r w:rsidRPr="003906F4">
              <w:t>SP-220394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E38D5C" w14:textId="20B46D7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B2C52F" w14:textId="38F2A4F8" w:rsidR="003906F4" w:rsidRPr="003906F4" w:rsidRDefault="003906F4" w:rsidP="003906F4">
            <w:pPr>
              <w:pStyle w:val="TAL"/>
            </w:pPr>
            <w:r w:rsidRPr="003906F4">
              <w:t>CRs on 5GSAT_ARCH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436FD7" w14:textId="1E3C3F4F"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268E2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286275" w14:textId="531E886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55F8BF" w14:textId="1459789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3493DA" w14:textId="36DEF01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18CB37" w14:textId="14913DB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38DF9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1E658D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EAA6F7" w14:textId="5CB3A37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14256C" w14:textId="75802DC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CEC9C50" w14:textId="77777777" w:rsidR="003906F4" w:rsidRPr="003906F4" w:rsidRDefault="003906F4" w:rsidP="003906F4">
            <w:pPr>
              <w:pStyle w:val="TAL"/>
            </w:pPr>
          </w:p>
        </w:tc>
      </w:tr>
      <w:tr w:rsidR="003906F4" w:rsidRPr="003906F4" w14:paraId="38220E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08074D3" w14:textId="6F73D1BA"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0EA2C9" w14:textId="7A8ACE92" w:rsidR="003906F4" w:rsidRPr="003906F4" w:rsidRDefault="003906F4" w:rsidP="003906F4">
            <w:pPr>
              <w:pStyle w:val="TAL"/>
            </w:pPr>
            <w:r w:rsidRPr="003906F4">
              <w:t>SP-220395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87D496" w14:textId="05314EC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F3309E" w14:textId="57BA5EE4" w:rsidR="003906F4" w:rsidRPr="003906F4" w:rsidRDefault="003906F4" w:rsidP="003906F4">
            <w:pPr>
              <w:pStyle w:val="TAL"/>
            </w:pPr>
            <w:r w:rsidRPr="003906F4">
              <w:t>CRs on 5MBS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09D0B18" w14:textId="12168214"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3BF6E9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0151CC" w14:textId="157E94B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7ABBD86" w14:textId="38D7D77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92A349" w14:textId="14A4FC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8EE6B0" w14:textId="08BD1F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34A62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D6490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BC9A4B" w14:textId="328CC38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E77CF50" w14:textId="7E752BE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592660" w14:textId="77777777" w:rsidR="003906F4" w:rsidRPr="003906F4" w:rsidRDefault="003906F4" w:rsidP="003906F4">
            <w:pPr>
              <w:pStyle w:val="TAL"/>
            </w:pPr>
          </w:p>
        </w:tc>
      </w:tr>
      <w:tr w:rsidR="003906F4" w:rsidRPr="003906F4" w14:paraId="62A8B69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A2D8EA" w14:textId="74E75FFE"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683B6F" w14:textId="0A321F97" w:rsidR="003906F4" w:rsidRPr="003906F4" w:rsidRDefault="003906F4" w:rsidP="003906F4">
            <w:pPr>
              <w:pStyle w:val="TAL"/>
            </w:pPr>
            <w:r w:rsidRPr="003906F4">
              <w:t>SP-220396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BCF488" w14:textId="5BA6C6E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FDCBC3" w14:textId="47178E9A" w:rsidR="003906F4" w:rsidRPr="003906F4" w:rsidRDefault="003906F4" w:rsidP="003906F4">
            <w:pPr>
              <w:pStyle w:val="TAL"/>
            </w:pPr>
            <w:r w:rsidRPr="003906F4">
              <w:t>CR on ARCH_NR_REDCAP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7EE72E" w14:textId="73E8859F"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77CCE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FD1ADB" w14:textId="5178999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FC01FA" w14:textId="5DCCCAE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E4930F" w14:textId="7BCC2F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EA8BFB" w14:textId="369FE79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08D46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C86FE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7A7824" w14:textId="72F3A20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5FDAE3" w14:textId="6051EDC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F5D2030" w14:textId="77777777" w:rsidR="003906F4" w:rsidRPr="003906F4" w:rsidRDefault="003906F4" w:rsidP="003906F4">
            <w:pPr>
              <w:pStyle w:val="TAL"/>
            </w:pPr>
          </w:p>
        </w:tc>
      </w:tr>
      <w:tr w:rsidR="003906F4" w:rsidRPr="003906F4" w14:paraId="3981CA1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71A115" w14:textId="33E11434"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3DA7DB" w14:textId="536F1745" w:rsidR="003906F4" w:rsidRPr="003906F4" w:rsidRDefault="003906F4" w:rsidP="003906F4">
            <w:pPr>
              <w:pStyle w:val="TAL"/>
            </w:pPr>
            <w:r w:rsidRPr="003906F4">
              <w:t>SP-220397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D2E89" w14:textId="16A78A2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CF1D88" w14:textId="1EACEA40" w:rsidR="003906F4" w:rsidRPr="003906F4" w:rsidRDefault="003906F4" w:rsidP="003906F4">
            <w:pPr>
              <w:pStyle w:val="TAL"/>
            </w:pPr>
            <w:r w:rsidRPr="003906F4">
              <w:t>CR on EDGEAPP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ACA321" w14:textId="17305CD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FAEFB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CB51AA" w14:textId="1778D4F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08CF34" w14:textId="4E09C65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020608" w14:textId="61C9A7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AE62C1" w14:textId="40F1ABE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0F7E1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464715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C5C4F7F" w14:textId="5A3A2F8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C62ACE0" w14:textId="3B6A87D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8F0362" w14:textId="77777777" w:rsidR="003906F4" w:rsidRPr="003906F4" w:rsidRDefault="003906F4" w:rsidP="003906F4">
            <w:pPr>
              <w:pStyle w:val="TAL"/>
            </w:pPr>
          </w:p>
        </w:tc>
      </w:tr>
      <w:tr w:rsidR="003906F4" w:rsidRPr="003906F4" w14:paraId="63E3791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33318E4" w14:textId="29B6EE89"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A4ECDAE" w14:textId="4A747F2F" w:rsidR="003906F4" w:rsidRPr="003906F4" w:rsidRDefault="003906F4" w:rsidP="003906F4">
            <w:pPr>
              <w:pStyle w:val="TAL"/>
            </w:pPr>
            <w:r w:rsidRPr="003906F4">
              <w:t>SP-220398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35406F" w14:textId="1B62E5D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1F5D352" w14:textId="2CBE7D20" w:rsidR="003906F4" w:rsidRPr="003906F4" w:rsidRDefault="003906F4" w:rsidP="003906F4">
            <w:pPr>
              <w:pStyle w:val="TAL"/>
            </w:pPr>
            <w:r w:rsidRPr="003906F4">
              <w:t>CRs on eEDGE_5GC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B8A0F8" w14:textId="14189157"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041C1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B59E14" w14:textId="5E94FBE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7E404E" w14:textId="762471F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75BE69" w14:textId="4D8A5C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16A653" w14:textId="43C123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F7925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B726A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C526380" w14:textId="3312C6F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C0245A" w14:textId="3CCA101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93F7E78" w14:textId="77777777" w:rsidR="003906F4" w:rsidRPr="003906F4" w:rsidRDefault="003906F4" w:rsidP="003906F4">
            <w:pPr>
              <w:pStyle w:val="TAL"/>
            </w:pPr>
          </w:p>
        </w:tc>
      </w:tr>
      <w:tr w:rsidR="003906F4" w:rsidRPr="003906F4" w14:paraId="1D39113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8AA3E3B" w14:textId="44B8B84C"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622181B" w14:textId="265C8B29" w:rsidR="003906F4" w:rsidRPr="003906F4" w:rsidRDefault="003906F4" w:rsidP="003906F4">
            <w:pPr>
              <w:pStyle w:val="TAL"/>
            </w:pPr>
            <w:r w:rsidRPr="003906F4">
              <w:t>SP-220399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5037FE8" w14:textId="6819F1D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4E8E51" w14:textId="51F33F3D" w:rsidR="003906F4" w:rsidRPr="003906F4" w:rsidRDefault="003906F4" w:rsidP="003906F4">
            <w:pPr>
              <w:pStyle w:val="TAL"/>
            </w:pPr>
            <w:r w:rsidRPr="003906F4">
              <w:t>CRs on eNA_Ph2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AB6AB9E" w14:textId="263777E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E29F5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07CFBA" w14:textId="5077840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B90DD4" w14:textId="6717E1F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545036" w14:textId="35D60AB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960B6B" w14:textId="07791F3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4105F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8F163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5355DA" w14:textId="5FEAD92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11764B" w14:textId="3EC62E3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F3FCE1" w14:textId="77777777" w:rsidR="003906F4" w:rsidRPr="003906F4" w:rsidRDefault="003906F4" w:rsidP="003906F4">
            <w:pPr>
              <w:pStyle w:val="TAL"/>
            </w:pPr>
          </w:p>
        </w:tc>
      </w:tr>
      <w:tr w:rsidR="003906F4" w:rsidRPr="003906F4" w14:paraId="7B38C56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563DC7" w14:textId="18979A08"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8CCA1E" w14:textId="2305A241" w:rsidR="003906F4" w:rsidRPr="003906F4" w:rsidRDefault="003906F4" w:rsidP="003906F4">
            <w:pPr>
              <w:pStyle w:val="TAL"/>
            </w:pPr>
            <w:r w:rsidRPr="003906F4">
              <w:t>SP-220400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832BE09" w14:textId="51FFC99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B130A5" w14:textId="040EC515" w:rsidR="003906F4" w:rsidRPr="003906F4" w:rsidRDefault="003906F4" w:rsidP="003906F4">
            <w:pPr>
              <w:pStyle w:val="TAL"/>
            </w:pPr>
            <w:r w:rsidRPr="003906F4">
              <w:t>CRs on eNPN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1A3E775" w14:textId="5B5A67C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F3523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A5D23B" w14:textId="0298592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7F21DD" w14:textId="1EC249F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42DBA6" w14:textId="16C573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F14A45" w14:textId="1DCB3BA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BB0BA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BBBC7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38C29E" w14:textId="3783623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8F0E81" w14:textId="55ED083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2C1BF2" w14:textId="77777777" w:rsidR="003906F4" w:rsidRPr="003906F4" w:rsidRDefault="003906F4" w:rsidP="003906F4">
            <w:pPr>
              <w:pStyle w:val="TAL"/>
            </w:pPr>
          </w:p>
        </w:tc>
      </w:tr>
      <w:tr w:rsidR="003906F4" w:rsidRPr="003906F4" w14:paraId="06A4367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FA5DAE" w14:textId="28B506A4"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E8C4E2" w14:textId="193CEE86" w:rsidR="003906F4" w:rsidRPr="003906F4" w:rsidRDefault="003906F4" w:rsidP="003906F4">
            <w:pPr>
              <w:pStyle w:val="TAL"/>
            </w:pPr>
            <w:r w:rsidRPr="003906F4">
              <w:t>SP-220401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D608CA" w14:textId="354912E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1BFC70" w14:textId="360A39BD" w:rsidR="003906F4" w:rsidRPr="003906F4" w:rsidRDefault="003906F4" w:rsidP="003906F4">
            <w:pPr>
              <w:pStyle w:val="TAL"/>
            </w:pPr>
            <w:r w:rsidRPr="003906F4">
              <w:t>CRs on eNS_Ph2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4AFFA01" w14:textId="1443397F"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E16BD5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6BCA84" w14:textId="3F3E06B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744FE19" w14:textId="40FF5BD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D4DE40" w14:textId="43758E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5EF692" w14:textId="7ECFC6F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26172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53246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7A7AF0D" w14:textId="170D475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6F34B55" w14:textId="52EE71D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E9DCBE6" w14:textId="77777777" w:rsidR="003906F4" w:rsidRPr="003906F4" w:rsidRDefault="003906F4" w:rsidP="003906F4">
            <w:pPr>
              <w:pStyle w:val="TAL"/>
            </w:pPr>
          </w:p>
        </w:tc>
      </w:tr>
      <w:tr w:rsidR="003906F4" w:rsidRPr="003906F4" w14:paraId="6D6B18C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4CA02BD" w14:textId="2F4D13B9"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D7FD81" w14:textId="33998D85" w:rsidR="003906F4" w:rsidRPr="003906F4" w:rsidRDefault="003906F4" w:rsidP="003906F4">
            <w:pPr>
              <w:pStyle w:val="TAL"/>
            </w:pPr>
            <w:r w:rsidRPr="003906F4">
              <w:t>SP-220402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250678" w14:textId="64578F9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7603CE" w14:textId="6DF42B71" w:rsidR="003906F4" w:rsidRPr="003906F4" w:rsidRDefault="003906F4" w:rsidP="003906F4">
            <w:pPr>
              <w:pStyle w:val="TAL"/>
            </w:pPr>
            <w:r w:rsidRPr="003906F4">
              <w:t>CRs on eV2XARC_Ph2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A7CEA59" w14:textId="142FE20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37438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2775BA" w14:textId="24EB5A0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8DC43EE" w14:textId="6AC0061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26AF65" w14:textId="124017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23766E" w14:textId="09485CC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83316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0B154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3C5555" w14:textId="25E583E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A2601E" w14:textId="7D802F2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4E2841" w14:textId="77777777" w:rsidR="003906F4" w:rsidRPr="003906F4" w:rsidRDefault="003906F4" w:rsidP="003906F4">
            <w:pPr>
              <w:pStyle w:val="TAL"/>
            </w:pPr>
          </w:p>
        </w:tc>
      </w:tr>
      <w:tr w:rsidR="003906F4" w:rsidRPr="003906F4" w14:paraId="60AA568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A2A253" w14:textId="61908ACF"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3A12C2" w14:textId="4584B6A3" w:rsidR="003906F4" w:rsidRPr="003906F4" w:rsidRDefault="003906F4" w:rsidP="003906F4">
            <w:pPr>
              <w:pStyle w:val="TAL"/>
            </w:pPr>
            <w:r w:rsidRPr="003906F4">
              <w:t>SP-220403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EE76B0" w14:textId="5B9A715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4C3274" w14:textId="31FD606A" w:rsidR="003906F4" w:rsidRPr="003906F4" w:rsidRDefault="003906F4" w:rsidP="003906F4">
            <w:pPr>
              <w:pStyle w:val="TAL"/>
            </w:pPr>
            <w:r w:rsidRPr="003906F4">
              <w:t>CRs on ID_UAS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3850EE" w14:textId="2609AD9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85643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61B2AC" w14:textId="6EB2C93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F1053FE" w14:textId="4F6C500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72F324" w14:textId="586B22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E68AEF" w14:textId="743B35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6CF16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74E81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8F76EC7" w14:textId="7C06D28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618E47" w14:textId="17D8021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9C064C" w14:textId="77777777" w:rsidR="003906F4" w:rsidRPr="003906F4" w:rsidRDefault="003906F4" w:rsidP="003906F4">
            <w:pPr>
              <w:pStyle w:val="TAL"/>
            </w:pPr>
          </w:p>
        </w:tc>
      </w:tr>
      <w:tr w:rsidR="003906F4" w:rsidRPr="003906F4" w14:paraId="0D3819F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1C6F089" w14:textId="2B0E30C0"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0669AC" w14:textId="3CEBD6FD" w:rsidR="003906F4" w:rsidRPr="003906F4" w:rsidRDefault="003906F4" w:rsidP="003906F4">
            <w:pPr>
              <w:pStyle w:val="TAL"/>
            </w:pPr>
            <w:r w:rsidRPr="003906F4">
              <w:t>SP-220404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10C447" w14:textId="1EC7362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46ABA3" w14:textId="612EFF6D" w:rsidR="003906F4" w:rsidRPr="003906F4" w:rsidRDefault="003906F4" w:rsidP="003906F4">
            <w:pPr>
              <w:pStyle w:val="TAL"/>
            </w:pPr>
            <w:r w:rsidRPr="003906F4">
              <w:t>CRs on IIoT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336FDE" w14:textId="0E41DD2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5787D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02338B" w14:textId="0B68C53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803470" w14:textId="6D27375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687778" w14:textId="013CAC4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BBF4B6" w14:textId="1ED3996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A7B3D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AB5B7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9E15AC0" w14:textId="4B35C8D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631BCB" w14:textId="06428C4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2DFC62" w14:textId="77777777" w:rsidR="003906F4" w:rsidRPr="003906F4" w:rsidRDefault="003906F4" w:rsidP="003906F4">
            <w:pPr>
              <w:pStyle w:val="TAL"/>
            </w:pPr>
          </w:p>
        </w:tc>
      </w:tr>
      <w:tr w:rsidR="003906F4" w:rsidRPr="003906F4" w14:paraId="4F45EA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47D9F7" w14:textId="049D12C4"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B81A10A" w14:textId="39FB04EE" w:rsidR="003906F4" w:rsidRPr="003906F4" w:rsidRDefault="003906F4" w:rsidP="003906F4">
            <w:pPr>
              <w:pStyle w:val="TAL"/>
            </w:pPr>
            <w:r w:rsidRPr="003906F4">
              <w:t>SP-220405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0BBAFA" w14:textId="0146AB9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10C118" w14:textId="5F5A2776" w:rsidR="003906F4" w:rsidRPr="003906F4" w:rsidRDefault="003906F4" w:rsidP="003906F4">
            <w:pPr>
              <w:pStyle w:val="TAL"/>
            </w:pPr>
            <w:r w:rsidRPr="003906F4">
              <w:t>CRs on IoT_SAT_ARCH_EPS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CC7902" w14:textId="07A792FE"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4AF98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545610" w14:textId="2AF3E6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76745C" w14:textId="0C06BD1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5AD161" w14:textId="2A17F6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1F358E" w14:textId="506DC5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564EB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16D1A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766B62" w14:textId="1753907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1025569" w14:textId="58F7AB4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1936992" w14:textId="77777777" w:rsidR="003906F4" w:rsidRPr="003906F4" w:rsidRDefault="003906F4" w:rsidP="003906F4">
            <w:pPr>
              <w:pStyle w:val="TAL"/>
            </w:pPr>
          </w:p>
        </w:tc>
      </w:tr>
      <w:tr w:rsidR="003906F4" w:rsidRPr="003906F4" w14:paraId="3065F47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3CFA4E" w14:textId="5B822AD1"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65B5A3A" w14:textId="54AF5D21" w:rsidR="003906F4" w:rsidRPr="003906F4" w:rsidRDefault="003906F4" w:rsidP="003906F4">
            <w:pPr>
              <w:pStyle w:val="TAL"/>
            </w:pPr>
            <w:r w:rsidRPr="003906F4">
              <w:t>SP-220406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A13F61" w14:textId="6C15E69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A09640D" w14:textId="56A8F129" w:rsidR="003906F4" w:rsidRPr="003906F4" w:rsidRDefault="003906F4" w:rsidP="003906F4">
            <w:pPr>
              <w:pStyle w:val="TAL"/>
            </w:pPr>
            <w:r w:rsidRPr="003906F4">
              <w:t>CRs on MINT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5500B34" w14:textId="57D3CBC4"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CACAD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D48B2B" w14:textId="090C813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EBF47F" w14:textId="4D3F047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B0F79FE" w14:textId="4023CEC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C7AE2F" w14:textId="725DAD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7221A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82091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A48AA1" w14:textId="5E2E65B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672E50" w14:textId="04B1CD3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687539" w14:textId="77777777" w:rsidR="003906F4" w:rsidRPr="003906F4" w:rsidRDefault="003906F4" w:rsidP="003906F4">
            <w:pPr>
              <w:pStyle w:val="TAL"/>
            </w:pPr>
          </w:p>
        </w:tc>
      </w:tr>
      <w:tr w:rsidR="003906F4" w:rsidRPr="003906F4" w14:paraId="0725AC9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6003CB" w14:textId="6D1810E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7E740A" w14:textId="480A8339" w:rsidR="003906F4" w:rsidRPr="003906F4" w:rsidRDefault="003906F4" w:rsidP="003906F4">
            <w:pPr>
              <w:pStyle w:val="TAL"/>
            </w:pPr>
            <w:r w:rsidRPr="003906F4">
              <w:t>SP-220407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366FB0" w14:textId="2F6C136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67746C" w14:textId="3E9B421C" w:rsidR="003906F4" w:rsidRPr="003906F4" w:rsidRDefault="003906F4" w:rsidP="003906F4">
            <w:pPr>
              <w:pStyle w:val="TAL"/>
            </w:pPr>
            <w:r w:rsidRPr="003906F4">
              <w:t>CRs on MUSIM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8EA49FF" w14:textId="7CCA1CB7"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2591A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51A196" w14:textId="0FB8920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B0E33E" w14:textId="240A79D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0A7CA4" w14:textId="1274E5C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5C857B" w14:textId="7291CE7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799AB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31794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406A356" w14:textId="2AE2B25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DB4EE77" w14:textId="3573A73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2D0501" w14:textId="77777777" w:rsidR="003906F4" w:rsidRPr="003906F4" w:rsidRDefault="003906F4" w:rsidP="003906F4">
            <w:pPr>
              <w:pStyle w:val="TAL"/>
            </w:pPr>
          </w:p>
        </w:tc>
      </w:tr>
      <w:tr w:rsidR="003906F4" w:rsidRPr="003906F4" w14:paraId="108DB31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59E8CD" w14:textId="79F072DD"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44EE2B" w14:textId="217EE9A6" w:rsidR="003906F4" w:rsidRPr="003906F4" w:rsidRDefault="003906F4" w:rsidP="003906F4">
            <w:pPr>
              <w:pStyle w:val="TAL"/>
            </w:pPr>
            <w:r w:rsidRPr="003906F4">
              <w:t>SP-220408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71BE77" w14:textId="61B1BDC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A4A2B7" w14:textId="62FF8E9A" w:rsidR="003906F4" w:rsidRPr="003906F4" w:rsidRDefault="003906F4" w:rsidP="003906F4">
            <w:pPr>
              <w:pStyle w:val="TAL"/>
            </w:pPr>
            <w:r w:rsidRPr="003906F4">
              <w:t>CR on NSWO_5G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0304E5" w14:textId="274F6BC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DFAAC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A81347" w14:textId="05798DD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2F842FD" w14:textId="51B2841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2EC698" w14:textId="4EF70E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85712A" w14:textId="575FF92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5317B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C1E84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F8BDFE" w14:textId="03D80C9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89D76B8" w14:textId="2A04F6A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E02238" w14:textId="77777777" w:rsidR="003906F4" w:rsidRPr="003906F4" w:rsidRDefault="003906F4" w:rsidP="003906F4">
            <w:pPr>
              <w:pStyle w:val="TAL"/>
            </w:pPr>
          </w:p>
        </w:tc>
      </w:tr>
      <w:tr w:rsidR="003906F4" w:rsidRPr="003906F4" w14:paraId="1C25F52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1C0678" w14:textId="6EA51D4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30FB43" w14:textId="3E413260" w:rsidR="003906F4" w:rsidRPr="003906F4" w:rsidRDefault="003906F4" w:rsidP="003906F4">
            <w:pPr>
              <w:pStyle w:val="TAL"/>
            </w:pPr>
            <w:r w:rsidRPr="003906F4">
              <w:t>SP-220409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243917" w14:textId="510F20A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AF1C04" w14:textId="37D91739" w:rsidR="003906F4" w:rsidRPr="003906F4" w:rsidRDefault="003906F4" w:rsidP="003906F4">
            <w:pPr>
              <w:pStyle w:val="TAL"/>
            </w:pPr>
            <w:r w:rsidRPr="003906F4">
              <w:t>CR on TEI17_DCAMP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FD2BE8A" w14:textId="6416B318"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E47BF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757A2B" w14:textId="490C319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DC94C5" w14:textId="0D323A5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44188B" w14:textId="06D435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6E5135" w14:textId="2156A5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2E276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A9BF3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E1A122C" w14:textId="76DC4F3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3816CD" w14:textId="2688940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CF70C4" w14:textId="77777777" w:rsidR="003906F4" w:rsidRPr="003906F4" w:rsidRDefault="003906F4" w:rsidP="003906F4">
            <w:pPr>
              <w:pStyle w:val="TAL"/>
            </w:pPr>
          </w:p>
        </w:tc>
      </w:tr>
      <w:tr w:rsidR="003906F4" w:rsidRPr="003906F4" w14:paraId="3400D6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73BC7B7" w14:textId="54470F8F"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69A7CC" w14:textId="62C4097F" w:rsidR="003906F4" w:rsidRPr="003906F4" w:rsidRDefault="003906F4" w:rsidP="003906F4">
            <w:pPr>
              <w:pStyle w:val="TAL"/>
            </w:pPr>
            <w:r w:rsidRPr="003906F4">
              <w:t>SP-220410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5721BD" w14:textId="3335230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B62754" w14:textId="01B4FF30" w:rsidR="003906F4" w:rsidRPr="003906F4" w:rsidRDefault="003906F4" w:rsidP="003906F4">
            <w:pPr>
              <w:pStyle w:val="TAL"/>
            </w:pPr>
            <w:r w:rsidRPr="003906F4">
              <w:t>CRs on TEI17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0F88EC" w14:textId="1E30A738"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04A3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02F539" w14:textId="4CFCD59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864A93" w14:textId="5948E03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E7AC16" w14:textId="11E48C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C1BB29" w14:textId="4451F1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35CE5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39AD2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CB4B14C" w14:textId="57DCCDFC" w:rsidR="003906F4" w:rsidRPr="003906F4" w:rsidRDefault="003906F4" w:rsidP="003906F4">
            <w:pPr>
              <w:pStyle w:val="TAL"/>
            </w:pPr>
            <w:r w:rsidRPr="003906F4">
              <w:t>Proposed revision of 23.501 CR3633R1 in SP-220639. 23.501 CR3633R1 was noted. This CR Pack was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027B50" w14:textId="740C73EB"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9419514" w14:textId="77777777" w:rsidR="003906F4" w:rsidRPr="003906F4" w:rsidRDefault="003906F4" w:rsidP="003906F4">
            <w:pPr>
              <w:pStyle w:val="TAL"/>
            </w:pPr>
          </w:p>
        </w:tc>
      </w:tr>
      <w:tr w:rsidR="003906F4" w:rsidRPr="003906F4" w14:paraId="021006E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2C8D2C" w14:textId="3B4DEF77" w:rsidR="003906F4" w:rsidRPr="003906F4" w:rsidRDefault="003906F4" w:rsidP="003906F4">
            <w:pPr>
              <w:pStyle w:val="TAL"/>
            </w:pPr>
            <w:r w:rsidRPr="003906F4">
              <w:lastRenderedPageBreak/>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308D3B" w14:textId="6A7D049E" w:rsidR="003906F4" w:rsidRPr="003906F4" w:rsidRDefault="003906F4" w:rsidP="003906F4">
            <w:pPr>
              <w:pStyle w:val="TAL"/>
            </w:pPr>
            <w:r w:rsidRPr="003906F4">
              <w:t>SP-220411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A6C568" w14:textId="4CA2C9B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8F010BA" w14:textId="5AB9F874" w:rsidR="003906F4" w:rsidRPr="003906F4" w:rsidRDefault="003906F4" w:rsidP="003906F4">
            <w:pPr>
              <w:pStyle w:val="TAL"/>
            </w:pPr>
            <w:r w:rsidRPr="003906F4">
              <w:t>CRs on TEI17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BEA9A1" w14:textId="05F6C8B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7E5B4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80B22B" w14:textId="14264E4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4013BB" w14:textId="2D123EB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41CD5E" w14:textId="1D0144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706038" w14:textId="31DC202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832B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2E5F4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0B48D2" w14:textId="4129035B" w:rsidR="003906F4" w:rsidRPr="003906F4" w:rsidRDefault="003906F4" w:rsidP="003906F4">
            <w:pPr>
              <w:pStyle w:val="TAL"/>
            </w:pPr>
            <w:r w:rsidRPr="003906F4">
              <w:t>Ericsson have comments on 23.501 CR3640R1; 23.502 CR3481R1. 23.501 CR3640R1 and 23.502 CR3481R1 were postponed. This CR Pack was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F56214" w14:textId="0E789D8D"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C05F2D" w14:textId="77777777" w:rsidR="003906F4" w:rsidRPr="003906F4" w:rsidRDefault="003906F4" w:rsidP="003906F4">
            <w:pPr>
              <w:pStyle w:val="TAL"/>
            </w:pPr>
          </w:p>
        </w:tc>
      </w:tr>
      <w:tr w:rsidR="003906F4" w:rsidRPr="003906F4" w14:paraId="7627CF5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E4D528" w14:textId="07D38A36"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D23D31" w14:textId="503ADD92" w:rsidR="003906F4" w:rsidRPr="003906F4" w:rsidRDefault="003906F4" w:rsidP="003906F4">
            <w:pPr>
              <w:pStyle w:val="TAL"/>
            </w:pPr>
            <w:r w:rsidRPr="003906F4">
              <w:t>SP-220412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827398" w14:textId="75ABB63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994C2F" w14:textId="66D6B6F5" w:rsidR="003906F4" w:rsidRPr="003906F4" w:rsidRDefault="003906F4" w:rsidP="003906F4">
            <w:pPr>
              <w:pStyle w:val="TAL"/>
            </w:pPr>
            <w:r w:rsidRPr="003906F4">
              <w:t>CRs where company input / alternatives are expected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0C893B" w14:textId="671F280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EF9745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F07077" w14:textId="324F651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1756AE" w14:textId="2D58582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6515B3" w14:textId="529090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FE2840" w14:textId="067A0E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5B103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8AF11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4EEB38" w14:textId="3E22E37E" w:rsidR="003906F4" w:rsidRPr="003906F4" w:rsidRDefault="003906F4" w:rsidP="003906F4">
            <w:pPr>
              <w:pStyle w:val="TAL"/>
            </w:pPr>
            <w:r w:rsidRPr="003906F4">
              <w:t>Revision of 23.501 CR3539R4 proposed in SP-220452. Revision of 23.502 CR3300R4 proposed in SP-220702. Approved with a Working Agreement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A2BFA6" w14:textId="148AD5A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9F2A54" w14:textId="77777777" w:rsidR="003906F4" w:rsidRPr="003906F4" w:rsidRDefault="003906F4" w:rsidP="003906F4">
            <w:pPr>
              <w:pStyle w:val="TAL"/>
            </w:pPr>
          </w:p>
        </w:tc>
      </w:tr>
      <w:tr w:rsidR="003906F4" w:rsidRPr="003906F4" w14:paraId="753A07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4A8CD4" w14:textId="17B18526"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70998D3" w14:textId="126A81E8" w:rsidR="003906F4" w:rsidRPr="003906F4" w:rsidRDefault="003906F4" w:rsidP="003906F4">
            <w:pPr>
              <w:pStyle w:val="TAL"/>
            </w:pPr>
            <w:r w:rsidRPr="003906F4">
              <w:t>SP-220413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38C193" w14:textId="5D98008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67060A" w14:textId="0600EF5B" w:rsidR="003906F4" w:rsidRPr="003906F4" w:rsidRDefault="003906F4" w:rsidP="003906F4">
            <w:pPr>
              <w:pStyle w:val="TAL"/>
            </w:pPr>
            <w:r w:rsidRPr="003906F4">
              <w:t>CRs where company input / alternatives are expected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5F54BF" w14:textId="15E45017"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42F62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EB37E6" w14:textId="453CB9A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6CC4FB0" w14:textId="515357A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1A0AAD" w14:textId="64BE1A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184C83" w14:textId="459B4A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3C2A3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2D282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A6AFACC" w14:textId="5E29FD95" w:rsidR="003906F4" w:rsidRPr="003906F4" w:rsidRDefault="003906F4" w:rsidP="003906F4">
            <w:pPr>
              <w:pStyle w:val="TAL"/>
            </w:pPr>
            <w:r w:rsidRPr="003906F4">
              <w:t>Proposed revision of 23.304 CR0102R1 in SP-220643.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2443A5" w14:textId="65CEC71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B43DB1E" w14:textId="77777777" w:rsidR="003906F4" w:rsidRPr="003906F4" w:rsidRDefault="003906F4" w:rsidP="003906F4">
            <w:pPr>
              <w:pStyle w:val="TAL"/>
            </w:pPr>
          </w:p>
        </w:tc>
      </w:tr>
      <w:tr w:rsidR="003906F4" w:rsidRPr="003906F4" w14:paraId="1F86464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E3918D5" w14:textId="4F1C3DED"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7A7712" w14:textId="267FCBED" w:rsidR="003906F4" w:rsidRPr="003906F4" w:rsidRDefault="003906F4" w:rsidP="003906F4">
            <w:pPr>
              <w:pStyle w:val="TAL"/>
            </w:pPr>
            <w:r w:rsidRPr="003906F4">
              <w:t>SP-220414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36E9A0" w14:textId="2DE3619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AD4AD0" w14:textId="182FE622" w:rsidR="003906F4" w:rsidRPr="003906F4" w:rsidRDefault="003906F4" w:rsidP="003906F4">
            <w:pPr>
              <w:pStyle w:val="TAL"/>
            </w:pPr>
            <w:r w:rsidRPr="003906F4">
              <w:t>CRs where company input / alternatives are expected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C1BBD11" w14:textId="0B73919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31152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059384" w14:textId="135BF13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F9360C" w14:textId="6215878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9B5762" w14:textId="79F1B5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740917" w14:textId="7B81823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8DA3E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0D69C9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41BFAC" w14:textId="15789FF5" w:rsidR="003906F4" w:rsidRPr="003906F4" w:rsidRDefault="003906F4" w:rsidP="003906F4">
            <w:pPr>
              <w:pStyle w:val="TAL"/>
            </w:pPr>
            <w:r w:rsidRPr="003906F4">
              <w:t>Revision of 23.501 CR3583 proposed in SP-220561.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962DE28" w14:textId="5CEC2D96"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F198F9" w14:textId="77777777" w:rsidR="003906F4" w:rsidRPr="003906F4" w:rsidRDefault="003906F4" w:rsidP="003906F4">
            <w:pPr>
              <w:pStyle w:val="TAL"/>
            </w:pPr>
          </w:p>
        </w:tc>
      </w:tr>
      <w:tr w:rsidR="003906F4" w:rsidRPr="003906F4" w14:paraId="15A4AEC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42BFA5" w14:textId="1C48B975"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BF2371" w14:textId="603C0C3B" w:rsidR="003906F4" w:rsidRPr="003906F4" w:rsidRDefault="003906F4" w:rsidP="003906F4">
            <w:pPr>
              <w:pStyle w:val="TAL"/>
            </w:pPr>
            <w:r w:rsidRPr="003906F4">
              <w:t>SP-220415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3BF5B53" w14:textId="053CA5B4"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1F5E9C" w14:textId="5BEF83E7" w:rsidR="003906F4" w:rsidRPr="003906F4" w:rsidRDefault="003906F4" w:rsidP="003906F4">
            <w:pPr>
              <w:pStyle w:val="TAL"/>
            </w:pPr>
            <w:r w:rsidRPr="003906F4">
              <w:t>Revised SID: Study on System Enabler for Service Function Chaining (FS_SFC)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7D7040" w14:textId="481342E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47F8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05E7C6" w14:textId="360A88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5994C34" w14:textId="3EC31C9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0D4659" w14:textId="7B91FE4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50ADE7" w14:textId="42AC29A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2C7480" w14:textId="0209692E"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7E1675" w14:textId="3B269D92" w:rsidR="003906F4" w:rsidRPr="003906F4" w:rsidRDefault="003906F4" w:rsidP="003906F4">
            <w:pPr>
              <w:pStyle w:val="TAL"/>
            </w:pPr>
            <w:r w:rsidRPr="003906F4">
              <w:t>FS_SFC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307D0A" w14:textId="35269A7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39D043" w14:textId="1EB5405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2F755D5" w14:textId="77777777" w:rsidR="003906F4" w:rsidRPr="003906F4" w:rsidRDefault="003906F4" w:rsidP="003906F4">
            <w:pPr>
              <w:pStyle w:val="TAL"/>
            </w:pPr>
          </w:p>
        </w:tc>
      </w:tr>
      <w:tr w:rsidR="003906F4" w:rsidRPr="003906F4" w14:paraId="7049D0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D13558" w14:textId="5D638E00"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F86E40" w14:textId="1E86C054" w:rsidR="003906F4" w:rsidRPr="003906F4" w:rsidRDefault="003906F4" w:rsidP="003906F4">
            <w:pPr>
              <w:pStyle w:val="TAL"/>
            </w:pPr>
            <w:r w:rsidRPr="003906F4">
              <w:t>SP-220416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AA5BB3" w14:textId="69D04F68"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8CC2B0" w14:textId="7F57E276" w:rsidR="003906F4" w:rsidRPr="003906F4" w:rsidRDefault="003906F4" w:rsidP="003906F4">
            <w:pPr>
              <w:pStyle w:val="TAL"/>
            </w:pPr>
            <w:r w:rsidRPr="003906F4">
              <w:t>Revised SID: Study on enhancement of 5G UE Policy (</w:t>
            </w:r>
            <w:proofErr w:type="spellStart"/>
            <w:r w:rsidRPr="003906F4">
              <w:t>FS_eUEPO</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15998D" w14:textId="7EA20DF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B0983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CCD963" w14:textId="049B5BB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BC8F85" w14:textId="0792953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DAB22A" w14:textId="3F92578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F1CEB9" w14:textId="5381D7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946466" w14:textId="4D11AE01"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DC8B0E" w14:textId="3DE3490C" w:rsidR="003906F4" w:rsidRPr="003906F4" w:rsidRDefault="003906F4" w:rsidP="003906F4">
            <w:pPr>
              <w:pStyle w:val="TAL"/>
            </w:pPr>
            <w:proofErr w:type="spellStart"/>
            <w:r w:rsidRPr="003906F4">
              <w:t>FS_eUEPO</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9CF3E13" w14:textId="7780D3E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E8D3C44" w14:textId="69400DB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B4DBC9D" w14:textId="77777777" w:rsidR="003906F4" w:rsidRPr="003906F4" w:rsidRDefault="003906F4" w:rsidP="003906F4">
            <w:pPr>
              <w:pStyle w:val="TAL"/>
            </w:pPr>
          </w:p>
        </w:tc>
      </w:tr>
      <w:tr w:rsidR="003906F4" w:rsidRPr="003906F4" w14:paraId="0AEAB6C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E080D7" w14:textId="7B6A6E2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1BB9E3B" w14:textId="63B40E30" w:rsidR="003906F4" w:rsidRPr="003906F4" w:rsidRDefault="003906F4" w:rsidP="003906F4">
            <w:pPr>
              <w:pStyle w:val="TAL"/>
            </w:pPr>
            <w:r w:rsidRPr="003906F4">
              <w:t>SP-220417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B22D60" w14:textId="1693717D"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83A419" w14:textId="068B3DB2" w:rsidR="003906F4" w:rsidRPr="003906F4" w:rsidRDefault="003906F4" w:rsidP="003906F4">
            <w:pPr>
              <w:pStyle w:val="TAL"/>
            </w:pPr>
            <w:r w:rsidRPr="003906F4">
              <w:t>Revised SID: Study on UPF enhancement for Exposure And SBA (FS_UPEAS)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83B4652" w14:textId="44468CE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059F9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C7471A" w14:textId="073A10A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FFB0F3" w14:textId="63FB699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342188" w14:textId="16EA378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F754A4" w14:textId="3FB985E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7709B2" w14:textId="64EC590A"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4BBBDA5" w14:textId="33B53F6A" w:rsidR="003906F4" w:rsidRPr="003906F4" w:rsidRDefault="003906F4" w:rsidP="003906F4">
            <w:pPr>
              <w:pStyle w:val="TAL"/>
            </w:pPr>
            <w:r w:rsidRPr="003906F4">
              <w:t>FS_UPEAS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671D76" w14:textId="1F66EBF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E20C63" w14:textId="748AFCA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A02079D" w14:textId="77777777" w:rsidR="003906F4" w:rsidRPr="003906F4" w:rsidRDefault="003906F4" w:rsidP="003906F4">
            <w:pPr>
              <w:pStyle w:val="TAL"/>
            </w:pPr>
          </w:p>
        </w:tc>
      </w:tr>
      <w:tr w:rsidR="003906F4" w:rsidRPr="003906F4" w14:paraId="77C0A57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71BDBD" w14:textId="1BCC3142"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88DB45" w14:textId="73727750" w:rsidR="003906F4" w:rsidRPr="003906F4" w:rsidRDefault="003906F4" w:rsidP="003906F4">
            <w:pPr>
              <w:pStyle w:val="TAL"/>
            </w:pPr>
            <w:r w:rsidRPr="003906F4">
              <w:t>SP-220418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50B736" w14:textId="16C14DE8"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9187F5" w14:textId="0EE42650" w:rsidR="003906F4" w:rsidRPr="003906F4" w:rsidRDefault="003906F4" w:rsidP="003906F4">
            <w:pPr>
              <w:pStyle w:val="TAL"/>
            </w:pPr>
            <w:r w:rsidRPr="003906F4">
              <w:t>Revised SID: Study on enhanced support of Non-Public Networks Phase 2 (FS_eNPN_Ph2)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1986B7" w14:textId="1B408516"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51E39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95BC4D" w14:textId="174AC79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A65ADA4" w14:textId="3AE0921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C333FD" w14:textId="527B0A4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AE285B" w14:textId="754B22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4F14C8" w14:textId="35CB58B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DD21E2" w14:textId="77994324" w:rsidR="003906F4" w:rsidRPr="003906F4" w:rsidRDefault="003906F4" w:rsidP="003906F4">
            <w:pPr>
              <w:pStyle w:val="TAL"/>
            </w:pPr>
            <w:r w:rsidRPr="003906F4">
              <w:t>FS_eNPN_Ph2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69C426" w14:textId="3307709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296D8F9" w14:textId="362F792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0E82E6" w14:textId="77777777" w:rsidR="003906F4" w:rsidRPr="003906F4" w:rsidRDefault="003906F4" w:rsidP="003906F4">
            <w:pPr>
              <w:pStyle w:val="TAL"/>
            </w:pPr>
          </w:p>
        </w:tc>
      </w:tr>
      <w:tr w:rsidR="003906F4" w:rsidRPr="003906F4" w14:paraId="03A62CF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98DD5D" w14:textId="7C47D021"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70FA7F" w14:textId="625510AF" w:rsidR="003906F4" w:rsidRPr="003906F4" w:rsidRDefault="003906F4" w:rsidP="003906F4">
            <w:pPr>
              <w:pStyle w:val="TAL"/>
            </w:pPr>
            <w:r w:rsidRPr="003906F4">
              <w:t>SP-220419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46BF70" w14:textId="37E23DD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2B1BB4" w14:textId="3212A16D" w:rsidR="003906F4" w:rsidRPr="003906F4" w:rsidRDefault="003906F4" w:rsidP="003906F4">
            <w:pPr>
              <w:pStyle w:val="TAL"/>
            </w:pPr>
            <w:r w:rsidRPr="003906F4">
              <w:t>Revised SID: Study on the support for 5WWC, Phase 2 (FS_5WWC_Ph2)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D2B782" w14:textId="7A9691B3"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D6DE6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1DF525" w14:textId="7AD6612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5527858" w14:textId="5CA38B2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7DF6AA9" w14:textId="71EFC5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0BB30E" w14:textId="72D4A3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E0FBE0" w14:textId="6E72A5C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2B8769" w14:textId="35D7CC80" w:rsidR="003906F4" w:rsidRPr="003906F4" w:rsidRDefault="003906F4" w:rsidP="003906F4">
            <w:pPr>
              <w:pStyle w:val="TAL"/>
            </w:pPr>
            <w:r w:rsidRPr="003906F4">
              <w:t>FS_5WWC_Ph2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2F6821D" w14:textId="7EDEBE7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EA6A81" w14:textId="6C798F4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0493C9" w14:textId="77777777" w:rsidR="003906F4" w:rsidRPr="003906F4" w:rsidRDefault="003906F4" w:rsidP="003906F4">
            <w:pPr>
              <w:pStyle w:val="TAL"/>
            </w:pPr>
          </w:p>
        </w:tc>
      </w:tr>
      <w:tr w:rsidR="003906F4" w:rsidRPr="003906F4" w14:paraId="01DF4D2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9188469" w14:textId="1C4B18D9"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9C60D9" w14:textId="44AE4864" w:rsidR="003906F4" w:rsidRPr="003906F4" w:rsidRDefault="003906F4" w:rsidP="003906F4">
            <w:pPr>
              <w:pStyle w:val="TAL"/>
            </w:pPr>
            <w:r w:rsidRPr="003906F4">
              <w:t>SP-220420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3C4137" w14:textId="66B8E05E"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09ED9C3" w14:textId="3B50484D" w:rsidR="003906F4" w:rsidRPr="003906F4" w:rsidRDefault="003906F4" w:rsidP="003906F4">
            <w:pPr>
              <w:pStyle w:val="TAL"/>
            </w:pPr>
            <w:r w:rsidRPr="003906F4">
              <w:t>Revised SID: Study on architecture enhancement for XR and media services (FS_XRM)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14CE33" w14:textId="22042F9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E377BD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975322" w14:textId="6CCB2A8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5CF945" w14:textId="2819C17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D3B592" w14:textId="0E4171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E94BEC" w14:textId="6348171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128B2D" w14:textId="1104E99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7233A9" w14:textId="23EF1088"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34AD0A" w14:textId="0A4043A2" w:rsidR="003906F4" w:rsidRPr="003906F4" w:rsidRDefault="003906F4" w:rsidP="003906F4">
            <w:pPr>
              <w:pStyle w:val="TAL"/>
            </w:pPr>
            <w:r w:rsidRPr="003906F4">
              <w:t>Updated proposal in SP-220579. Revised in SP-220579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DF3FE2" w14:textId="6DE0A895"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A2A6A1" w14:textId="2F6873E7" w:rsidR="003906F4" w:rsidRPr="003906F4" w:rsidRDefault="003906F4" w:rsidP="003906F4">
            <w:pPr>
              <w:pStyle w:val="TAL"/>
            </w:pPr>
            <w:r w:rsidRPr="003906F4">
              <w:t>SP-220579</w:t>
            </w:r>
          </w:p>
        </w:tc>
      </w:tr>
      <w:tr w:rsidR="003906F4" w:rsidRPr="003906F4" w14:paraId="6A6C107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9E87E8" w14:textId="279725B2"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2D0D3D5" w14:textId="1C9C4A34" w:rsidR="003906F4" w:rsidRPr="003906F4" w:rsidRDefault="003906F4" w:rsidP="003906F4">
            <w:pPr>
              <w:pStyle w:val="TAL"/>
            </w:pPr>
            <w:r w:rsidRPr="003906F4">
              <w:t>SP-220421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5B6939" w14:textId="0CACBB69"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E07730" w14:textId="29C3A0E7" w:rsidR="003906F4" w:rsidRPr="003906F4" w:rsidRDefault="003906F4" w:rsidP="003906F4">
            <w:pPr>
              <w:pStyle w:val="TAL"/>
            </w:pPr>
            <w:r w:rsidRPr="003906F4">
              <w:t>Presentation of TR 23.700-08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495137" w14:textId="1DC24B0C"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BD9096" w14:textId="5F38EFBC" w:rsidR="003906F4" w:rsidRPr="003906F4" w:rsidRDefault="003906F4" w:rsidP="003906F4">
            <w:pPr>
              <w:pStyle w:val="TAL"/>
            </w:pPr>
            <w:r w:rsidRPr="003906F4">
              <w:t>23.700-08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6089A8" w14:textId="2D76E03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8DD098" w14:textId="272F596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882A8A" w14:textId="3B5C22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D4C95F" w14:textId="279BCF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3E282A" w14:textId="111B15C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97A741" w14:textId="6DCF5319" w:rsidR="003906F4" w:rsidRPr="003906F4" w:rsidRDefault="003906F4" w:rsidP="003906F4">
            <w:pPr>
              <w:pStyle w:val="TAL"/>
            </w:pPr>
            <w:r w:rsidRPr="003906F4">
              <w:t>FS_eNPN_Ph2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F833D8" w14:textId="1F4BEAA7"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E9A707" w14:textId="463B438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7B9B546" w14:textId="77777777" w:rsidR="003906F4" w:rsidRPr="003906F4" w:rsidRDefault="003906F4" w:rsidP="003906F4">
            <w:pPr>
              <w:pStyle w:val="TAL"/>
            </w:pPr>
          </w:p>
        </w:tc>
      </w:tr>
      <w:tr w:rsidR="003906F4" w:rsidRPr="003906F4" w14:paraId="48BFBCA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EC0EE30" w14:textId="65C7490A"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7E876B" w14:textId="15D98C3D" w:rsidR="003906F4" w:rsidRPr="003906F4" w:rsidRDefault="003906F4" w:rsidP="003906F4">
            <w:pPr>
              <w:pStyle w:val="TAL"/>
            </w:pPr>
            <w:r w:rsidRPr="003906F4">
              <w:t>SP-220422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1E07DC" w14:textId="69CA1322"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2063A7" w14:textId="09938330" w:rsidR="003906F4" w:rsidRPr="003906F4" w:rsidRDefault="003906F4" w:rsidP="003906F4">
            <w:pPr>
              <w:pStyle w:val="TAL"/>
            </w:pPr>
            <w:r w:rsidRPr="003906F4">
              <w:t>Presentation of TR 23.700-46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9BEA9D" w14:textId="10A4DC58"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846711" w14:textId="389B0880" w:rsidR="003906F4" w:rsidRPr="003906F4" w:rsidRDefault="003906F4" w:rsidP="003906F4">
            <w:pPr>
              <w:pStyle w:val="TAL"/>
            </w:pPr>
            <w:r w:rsidRPr="003906F4">
              <w:t>23.700-46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72F5CF" w14:textId="11FBF46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24CB8C6" w14:textId="560444D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597512" w14:textId="78E23D4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ED1804" w14:textId="036AF0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BF418B" w14:textId="711FC1D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4426783" w14:textId="1497E968" w:rsidR="003906F4" w:rsidRPr="003906F4" w:rsidRDefault="003906F4" w:rsidP="003906F4">
            <w:pPr>
              <w:pStyle w:val="TAL"/>
            </w:pPr>
            <w:proofErr w:type="spellStart"/>
            <w:r w:rsidRPr="003906F4">
              <w:t>FS_DetNet</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89C34A" w14:textId="50CBC828"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15B84A" w14:textId="582CE85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E4BB085" w14:textId="77777777" w:rsidR="003906F4" w:rsidRPr="003906F4" w:rsidRDefault="003906F4" w:rsidP="003906F4">
            <w:pPr>
              <w:pStyle w:val="TAL"/>
            </w:pPr>
          </w:p>
        </w:tc>
      </w:tr>
      <w:tr w:rsidR="003906F4" w:rsidRPr="003906F4" w14:paraId="62EC53C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B52071" w14:textId="69230E94"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AA7DB9" w14:textId="0CA653BF" w:rsidR="003906F4" w:rsidRPr="003906F4" w:rsidRDefault="003906F4" w:rsidP="003906F4">
            <w:pPr>
              <w:pStyle w:val="TAL"/>
            </w:pPr>
            <w:r w:rsidRPr="003906F4">
              <w:t>SP-220423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A5E09F" w14:textId="446B773D"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A7195E" w14:textId="10694A9D" w:rsidR="003906F4" w:rsidRPr="003906F4" w:rsidRDefault="003906F4" w:rsidP="003906F4">
            <w:pPr>
              <w:pStyle w:val="TAL"/>
            </w:pPr>
            <w:r w:rsidRPr="003906F4">
              <w:t>Presentation of TR 23.700-68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B84EA50" w14:textId="2A58549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1DDD9E" w14:textId="6C1D70B3" w:rsidR="003906F4" w:rsidRPr="003906F4" w:rsidRDefault="003906F4" w:rsidP="003906F4">
            <w:pPr>
              <w:pStyle w:val="TAL"/>
            </w:pPr>
            <w:r w:rsidRPr="003906F4">
              <w:t>23.700-68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CBFF72" w14:textId="0F676ED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E13746E" w14:textId="5C91509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668CC1" w14:textId="0F71ECF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32BE6E" w14:textId="082552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C02E2C" w14:textId="5EDBFA5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B807E7" w14:textId="4F34090A" w:rsidR="003906F4" w:rsidRPr="003906F4" w:rsidRDefault="003906F4" w:rsidP="003906F4">
            <w:pPr>
              <w:pStyle w:val="TAL"/>
            </w:pPr>
            <w:r w:rsidRPr="003906F4">
              <w:t>FS_REDCAP_Ph2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F14126A" w14:textId="61EBBB0D"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13631F" w14:textId="12E969B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2CE6458" w14:textId="77777777" w:rsidR="003906F4" w:rsidRPr="003906F4" w:rsidRDefault="003906F4" w:rsidP="003906F4">
            <w:pPr>
              <w:pStyle w:val="TAL"/>
            </w:pPr>
          </w:p>
        </w:tc>
      </w:tr>
      <w:tr w:rsidR="003906F4" w:rsidRPr="003906F4" w14:paraId="68C28FD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567134" w14:textId="1097A70E"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2419A0D" w14:textId="3BDF162E" w:rsidR="003906F4" w:rsidRPr="003906F4" w:rsidRDefault="003906F4" w:rsidP="003906F4">
            <w:pPr>
              <w:pStyle w:val="TAL"/>
            </w:pPr>
            <w:r w:rsidRPr="003906F4">
              <w:t>SP-220424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BFCD79" w14:textId="7BA3C486"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3A7240" w14:textId="17E3C74C" w:rsidR="003906F4" w:rsidRPr="003906F4" w:rsidRDefault="003906F4" w:rsidP="003906F4">
            <w:pPr>
              <w:pStyle w:val="TAL"/>
            </w:pPr>
            <w:r w:rsidRPr="003906F4">
              <w:t>Presentation of TR 23.700-61 to TSG SA#96 for approval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33DCC2D" w14:textId="6D66BBDB"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CECCC4" w14:textId="09EEB1A1" w:rsidR="003906F4" w:rsidRPr="003906F4" w:rsidRDefault="003906F4" w:rsidP="003906F4">
            <w:pPr>
              <w:pStyle w:val="TAL"/>
            </w:pPr>
            <w:r w:rsidRPr="003906F4">
              <w:t>23.700-61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923CC4" w14:textId="02621C4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320293" w14:textId="025C3DA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996CEF" w14:textId="36651F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F4FB1E" w14:textId="46A2C6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52A1AA" w14:textId="1FBCEC4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10C2AA" w14:textId="62A59464" w:rsidR="003906F4" w:rsidRPr="003906F4" w:rsidRDefault="003906F4" w:rsidP="003906F4">
            <w:pPr>
              <w:pStyle w:val="TAL"/>
            </w:pPr>
            <w:r w:rsidRPr="003906F4">
              <w:t>FS_SUECR</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08A74E" w14:textId="39243CA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075A57" w14:textId="72C60F4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E2190F2" w14:textId="77777777" w:rsidR="003906F4" w:rsidRPr="003906F4" w:rsidRDefault="003906F4" w:rsidP="003906F4">
            <w:pPr>
              <w:pStyle w:val="TAL"/>
            </w:pPr>
          </w:p>
        </w:tc>
      </w:tr>
      <w:tr w:rsidR="003906F4" w:rsidRPr="003906F4" w14:paraId="60F7CD0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B153C18" w14:textId="5104BBE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AF2A67" w14:textId="30EA5E25" w:rsidR="003906F4" w:rsidRPr="003906F4" w:rsidRDefault="003906F4" w:rsidP="003906F4">
            <w:pPr>
              <w:pStyle w:val="TAL"/>
            </w:pPr>
            <w:r w:rsidRPr="003906F4">
              <w:t>SP-220425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FA886A" w14:textId="3B0ED34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4FF990" w14:textId="22D2FDB0" w:rsidR="003906F4" w:rsidRPr="003906F4" w:rsidRDefault="003906F4" w:rsidP="003906F4">
            <w:pPr>
              <w:pStyle w:val="TAL"/>
            </w:pPr>
            <w:r w:rsidRPr="003906F4">
              <w:t>Summary for IIoT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25E5D9" w14:textId="24786158" w:rsidR="003906F4" w:rsidRPr="003906F4" w:rsidRDefault="003906F4" w:rsidP="003906F4">
            <w:pPr>
              <w:pStyle w:val="TAL"/>
            </w:pPr>
            <w:r w:rsidRPr="003906F4">
              <w:t>Nokia (IIoT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EFB33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BA0DEF" w14:textId="31D627D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5B546F8" w14:textId="086920F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7053F7" w14:textId="0FC163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51E339" w14:textId="2A0AA45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870043" w14:textId="1EE6B3B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21DC3D" w14:textId="1FF61AE6" w:rsidR="003906F4" w:rsidRPr="003906F4" w:rsidRDefault="003906F4" w:rsidP="003906F4">
            <w:pPr>
              <w:pStyle w:val="TAL"/>
            </w:pPr>
            <w:r w:rsidRPr="003906F4">
              <w:t>IIoT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0AD817" w14:textId="2B104CCE"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10D295" w14:textId="7F7A6DF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6B6B15" w14:textId="77777777" w:rsidR="003906F4" w:rsidRPr="003906F4" w:rsidRDefault="003906F4" w:rsidP="003906F4">
            <w:pPr>
              <w:pStyle w:val="TAL"/>
            </w:pPr>
          </w:p>
        </w:tc>
      </w:tr>
      <w:tr w:rsidR="003906F4" w:rsidRPr="003906F4" w14:paraId="4181FA0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80B167" w14:textId="3B9EC6ED"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D227091" w14:textId="6970FE7D" w:rsidR="003906F4" w:rsidRPr="003906F4" w:rsidRDefault="003906F4" w:rsidP="003906F4">
            <w:pPr>
              <w:pStyle w:val="TAL"/>
            </w:pPr>
            <w:r w:rsidRPr="003906F4">
              <w:t>SP-220426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4554B3" w14:textId="617163CD"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CF31C4" w14:textId="0AB8C592" w:rsidR="003906F4" w:rsidRPr="003906F4" w:rsidRDefault="003906F4" w:rsidP="003906F4">
            <w:pPr>
              <w:pStyle w:val="TAL"/>
            </w:pPr>
            <w:r w:rsidRPr="003906F4">
              <w:t>Summary for Non-Seamless WLAN offload authentication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B504C4" w14:textId="6618428C" w:rsidR="003906F4" w:rsidRPr="003906F4" w:rsidRDefault="003906F4" w:rsidP="003906F4">
            <w:pPr>
              <w:pStyle w:val="TAL"/>
            </w:pPr>
            <w:r w:rsidRPr="003906F4">
              <w:t>Nokia (NSWO_5G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84C7D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F46271" w14:textId="50A6018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717E3D" w14:textId="0DA996B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04C74B" w14:textId="511949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5E7FFC" w14:textId="40DBEF1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60A410" w14:textId="08F6943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82D886" w14:textId="0C58B275" w:rsidR="003906F4" w:rsidRPr="003906F4" w:rsidRDefault="003906F4" w:rsidP="003906F4">
            <w:pPr>
              <w:pStyle w:val="TAL"/>
            </w:pPr>
            <w:r w:rsidRPr="003906F4">
              <w:t>NSWO_5G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AB956F0" w14:textId="6EE08A2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48E8E3" w14:textId="5E9D73A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1B330B" w14:textId="77777777" w:rsidR="003906F4" w:rsidRPr="003906F4" w:rsidRDefault="003906F4" w:rsidP="003906F4">
            <w:pPr>
              <w:pStyle w:val="TAL"/>
            </w:pPr>
          </w:p>
        </w:tc>
      </w:tr>
      <w:tr w:rsidR="003906F4" w:rsidRPr="003906F4" w14:paraId="54281D7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2618788" w14:textId="5CAB848C" w:rsidR="003906F4" w:rsidRPr="003906F4" w:rsidRDefault="003906F4" w:rsidP="003906F4">
            <w:pPr>
              <w:pStyle w:val="TAL"/>
            </w:pPr>
            <w:r w:rsidRPr="003906F4">
              <w:t>4.1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992D98" w14:textId="5D4FD272" w:rsidR="003906F4" w:rsidRPr="003906F4" w:rsidRDefault="003906F4" w:rsidP="003906F4">
            <w:pPr>
              <w:pStyle w:val="TAL"/>
            </w:pPr>
            <w:r w:rsidRPr="003906F4">
              <w:t>SP-220427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76FB1C" w14:textId="47319842"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8C214F" w14:textId="3DA244BA" w:rsidR="003906F4" w:rsidRPr="003906F4" w:rsidRDefault="003906F4" w:rsidP="003906F4">
            <w:pPr>
              <w:pStyle w:val="TAL"/>
            </w:pPr>
            <w:r w:rsidRPr="003906F4">
              <w:t>SA WG1 report to SA#96e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EE6C01F" w14:textId="7186007A"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6538B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3E451C" w14:textId="28CEC0B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EE2195" w14:textId="00CEFD6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8B25DF" w14:textId="66AD55F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38C690" w14:textId="0968F8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26412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9F446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0FD566" w14:textId="0D755CDA"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7A6373" w14:textId="108A3B7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4611DE" w14:textId="77777777" w:rsidR="003906F4" w:rsidRPr="003906F4" w:rsidRDefault="003906F4" w:rsidP="003906F4">
            <w:pPr>
              <w:pStyle w:val="TAL"/>
            </w:pPr>
          </w:p>
        </w:tc>
      </w:tr>
      <w:tr w:rsidR="003906F4" w:rsidRPr="003906F4" w14:paraId="06ECF16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FFDB7E" w14:textId="7BA36EEE"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F942226" w14:textId="00024941" w:rsidR="003906F4" w:rsidRPr="003906F4" w:rsidRDefault="003906F4" w:rsidP="003906F4">
            <w:pPr>
              <w:pStyle w:val="TAL"/>
            </w:pPr>
            <w:r w:rsidRPr="003906F4">
              <w:t>SP-220428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EF008C" w14:textId="6EF88A2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F4AE57" w14:textId="6F750D6C" w:rsidR="003906F4" w:rsidRPr="003906F4" w:rsidRDefault="003906F4" w:rsidP="003906F4">
            <w:pPr>
              <w:pStyle w:val="TAL"/>
            </w:pPr>
            <w:r w:rsidRPr="003906F4">
              <w:t>Stage 1 CRs on 5GSAT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D0EAEA" w14:textId="689C94BE"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D0EC6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09D347" w14:textId="4670CCD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FB3CE8" w14:textId="029089D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5C82B2" w14:textId="047B53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0ECE84" w14:textId="16E185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156E8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3D087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7A2FD2" w14:textId="210FAEB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89517F" w14:textId="777588B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08568C" w14:textId="77777777" w:rsidR="003906F4" w:rsidRPr="003906F4" w:rsidRDefault="003906F4" w:rsidP="003906F4">
            <w:pPr>
              <w:pStyle w:val="TAL"/>
            </w:pPr>
          </w:p>
        </w:tc>
      </w:tr>
      <w:tr w:rsidR="003906F4" w:rsidRPr="003906F4" w14:paraId="3E362E9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AF6E81F" w14:textId="60DB87EB"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D33BAF5" w14:textId="76021652" w:rsidR="003906F4" w:rsidRPr="003906F4" w:rsidRDefault="003906F4" w:rsidP="003906F4">
            <w:pPr>
              <w:pStyle w:val="TAL"/>
            </w:pPr>
            <w:r w:rsidRPr="003906F4">
              <w:t>SP-220429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985711" w14:textId="4F39771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511001" w14:textId="5F680DA2" w:rsidR="003906F4" w:rsidRPr="003906F4" w:rsidRDefault="003906F4" w:rsidP="003906F4">
            <w:pPr>
              <w:pStyle w:val="TAL"/>
            </w:pPr>
            <w:r w:rsidRPr="003906F4">
              <w:t>Stage 1 CRs on SMS2EC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DFAE42" w14:textId="6C4C97D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2D072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78094E" w14:textId="4A06876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09E0A2" w14:textId="44F1E46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FB84E3" w14:textId="0D28273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25D0BB" w14:textId="03354F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C56EB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435926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3EB2DE" w14:textId="2B92ED3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E60B7A2" w14:textId="38D3C40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71722D" w14:textId="77777777" w:rsidR="003906F4" w:rsidRPr="003906F4" w:rsidRDefault="003906F4" w:rsidP="003906F4">
            <w:pPr>
              <w:pStyle w:val="TAL"/>
            </w:pPr>
          </w:p>
        </w:tc>
      </w:tr>
      <w:tr w:rsidR="003906F4" w:rsidRPr="003906F4" w14:paraId="7AD22F8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FA7506B" w14:textId="1352AC30"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C4FDBA" w14:textId="70ECC2BC" w:rsidR="003906F4" w:rsidRPr="003906F4" w:rsidRDefault="003906F4" w:rsidP="003906F4">
            <w:pPr>
              <w:pStyle w:val="TAL"/>
            </w:pPr>
            <w:r w:rsidRPr="003906F4">
              <w:t>SP-220430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468EC7" w14:textId="4599524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E049B3" w14:textId="516C1387" w:rsidR="003906F4" w:rsidRPr="003906F4" w:rsidRDefault="003906F4" w:rsidP="003906F4">
            <w:pPr>
              <w:pStyle w:val="TAL"/>
            </w:pPr>
            <w:r w:rsidRPr="003906F4">
              <w:t>Stage 1 CRs on FS_FRMCS_Ph4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7836F7" w14:textId="45742E9C"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E15A8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5ABABF" w14:textId="758CE05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1BAFE3A" w14:textId="55DAC88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B7C825" w14:textId="12C004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85FB73" w14:textId="3891597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0C339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24B06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912DC0" w14:textId="1292B58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E94E4A8" w14:textId="6770B71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114ECED" w14:textId="77777777" w:rsidR="003906F4" w:rsidRPr="003906F4" w:rsidRDefault="003906F4" w:rsidP="003906F4">
            <w:pPr>
              <w:pStyle w:val="TAL"/>
            </w:pPr>
          </w:p>
        </w:tc>
      </w:tr>
      <w:tr w:rsidR="003906F4" w:rsidRPr="003906F4" w14:paraId="33CE59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75B89C" w14:textId="644452A3"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B383AF8" w14:textId="5C572975" w:rsidR="003906F4" w:rsidRPr="003906F4" w:rsidRDefault="003906F4" w:rsidP="003906F4">
            <w:pPr>
              <w:pStyle w:val="TAL"/>
            </w:pPr>
            <w:r w:rsidRPr="003906F4">
              <w:t>SP-220431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3B3780" w14:textId="6B71A97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CD09A1" w14:textId="5EDE978B" w:rsidR="003906F4" w:rsidRPr="003906F4" w:rsidRDefault="003906F4" w:rsidP="003906F4">
            <w:pPr>
              <w:pStyle w:val="TAL"/>
            </w:pPr>
            <w:r w:rsidRPr="003906F4">
              <w:t>Stage 1 CRs on FS_FRMCS_Ph5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F7676A" w14:textId="764638EA"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47262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8F5513" w14:textId="1BE9BE9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0BF8881" w14:textId="7394FC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E48519" w14:textId="7B380E3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D2C774" w14:textId="3BD44E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3A8FE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AF2D7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700FF0" w14:textId="71EF73E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2203EA3" w14:textId="22987F3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0F9B87" w14:textId="77777777" w:rsidR="003906F4" w:rsidRPr="003906F4" w:rsidRDefault="003906F4" w:rsidP="003906F4">
            <w:pPr>
              <w:pStyle w:val="TAL"/>
            </w:pPr>
          </w:p>
        </w:tc>
      </w:tr>
      <w:tr w:rsidR="003906F4" w:rsidRPr="003906F4" w14:paraId="2C672F9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429025" w14:textId="33099388"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AA08F25" w14:textId="33AE96D0" w:rsidR="003906F4" w:rsidRPr="003906F4" w:rsidRDefault="003906F4" w:rsidP="003906F4">
            <w:pPr>
              <w:pStyle w:val="TAL"/>
            </w:pPr>
            <w:r w:rsidRPr="003906F4">
              <w:t>SP-220432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A03EA7" w14:textId="647C05A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90800E" w14:textId="5FBC5F52" w:rsidR="003906F4" w:rsidRPr="003906F4" w:rsidRDefault="003906F4" w:rsidP="003906F4">
            <w:pPr>
              <w:pStyle w:val="TAL"/>
            </w:pPr>
            <w:r w:rsidRPr="003906F4">
              <w:t xml:space="preserve">Stage 1 CRs on </w:t>
            </w:r>
            <w:proofErr w:type="spellStart"/>
            <w:r w:rsidRPr="003906F4">
              <w:t>ePWS</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8D8ECC" w14:textId="4E11CE2F"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AC0FA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E1A16E" w14:textId="08A5D0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FAED7A" w14:textId="1355C80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B75261B" w14:textId="5CA16BE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43A9E9" w14:textId="62FF4F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DA09C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B6626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0EAB38E" w14:textId="220BB2B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F74520" w14:textId="2711EB3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7239DBC" w14:textId="77777777" w:rsidR="003906F4" w:rsidRPr="003906F4" w:rsidRDefault="003906F4" w:rsidP="003906F4">
            <w:pPr>
              <w:pStyle w:val="TAL"/>
            </w:pPr>
          </w:p>
        </w:tc>
      </w:tr>
      <w:tr w:rsidR="003906F4" w:rsidRPr="003906F4" w14:paraId="0D100CF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992B64" w14:textId="7870140F"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226103" w14:textId="69FC1B62" w:rsidR="003906F4" w:rsidRPr="003906F4" w:rsidRDefault="003906F4" w:rsidP="003906F4">
            <w:pPr>
              <w:pStyle w:val="TAL"/>
            </w:pPr>
            <w:r w:rsidRPr="003906F4">
              <w:t>SP-220433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F08714" w14:textId="0A540AB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7B060C" w14:textId="6108C5FE" w:rsidR="003906F4" w:rsidRPr="003906F4" w:rsidRDefault="003906F4" w:rsidP="003906F4">
            <w:pPr>
              <w:pStyle w:val="TAL"/>
            </w:pPr>
            <w:proofErr w:type="spellStart"/>
            <w:r w:rsidRPr="003906F4">
              <w:t>Satge</w:t>
            </w:r>
            <w:proofErr w:type="spellEnd"/>
            <w:r w:rsidRPr="003906F4">
              <w:t xml:space="preserve"> 1 CRs on MINT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A3D6E5" w14:textId="2F5ADC50"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77F5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13B3FA" w14:textId="073DC64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EC7FE6" w14:textId="1576F51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F35A9D" w14:textId="5F2003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E844DA" w14:textId="05F77E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A636F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596639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5766501" w14:textId="338255E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0D9B1A" w14:textId="4163C64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03EFB7" w14:textId="77777777" w:rsidR="003906F4" w:rsidRPr="003906F4" w:rsidRDefault="003906F4" w:rsidP="003906F4">
            <w:pPr>
              <w:pStyle w:val="TAL"/>
            </w:pPr>
          </w:p>
        </w:tc>
      </w:tr>
      <w:tr w:rsidR="003906F4" w:rsidRPr="003906F4" w14:paraId="433D2CB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CDE5CD" w14:textId="551A6432"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4F5B84C" w14:textId="616384A5" w:rsidR="003906F4" w:rsidRPr="003906F4" w:rsidRDefault="003906F4" w:rsidP="003906F4">
            <w:pPr>
              <w:pStyle w:val="TAL"/>
            </w:pPr>
            <w:r w:rsidRPr="003906F4">
              <w:t>SP-220434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AC18BF" w14:textId="786A879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3E28C3" w14:textId="51295813" w:rsidR="003906F4" w:rsidRPr="003906F4" w:rsidRDefault="003906F4" w:rsidP="003906F4">
            <w:pPr>
              <w:pStyle w:val="TAL"/>
            </w:pPr>
            <w:r w:rsidRPr="003906F4">
              <w:t>Stage 1 CRs on TEI18</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AE7E5C" w14:textId="2C32A723"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3247C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F831D3" w14:textId="4EB47A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59C3CA6" w14:textId="1302CBE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CF93B5" w14:textId="5847BC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6253B4" w14:textId="13482C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320F22" w14:textId="2281665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7B770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C91FBC4" w14:textId="23A9145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747F32" w14:textId="6CD82A5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4077B6" w14:textId="77777777" w:rsidR="003906F4" w:rsidRPr="003906F4" w:rsidRDefault="003906F4" w:rsidP="003906F4">
            <w:pPr>
              <w:pStyle w:val="TAL"/>
            </w:pPr>
          </w:p>
        </w:tc>
      </w:tr>
      <w:tr w:rsidR="003906F4" w:rsidRPr="003906F4" w14:paraId="717BCA5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E9AA79" w14:textId="3EE11523"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3DA1B3" w14:textId="5784E27D" w:rsidR="003906F4" w:rsidRPr="003906F4" w:rsidRDefault="003906F4" w:rsidP="003906F4">
            <w:pPr>
              <w:pStyle w:val="TAL"/>
            </w:pPr>
            <w:r w:rsidRPr="003906F4">
              <w:t>SP-220435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711D48" w14:textId="17164DD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C7D110D" w14:textId="200DCDF4" w:rsidR="003906F4" w:rsidRPr="003906F4" w:rsidRDefault="003906F4" w:rsidP="003906F4">
            <w:pPr>
              <w:pStyle w:val="TAL"/>
            </w:pPr>
            <w:r w:rsidRPr="003906F4">
              <w:t>Stage 1 CRs on UIA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03D48C" w14:textId="1DD8B00F"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DDAD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C278F4" w14:textId="6384EE4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A6D753" w14:textId="4384F6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9F44D9" w14:textId="5750A7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210D6D" w14:textId="5890312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0CEB3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3A83D9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4F0AD8" w14:textId="284CFC7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5FBD3D" w14:textId="578618B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EB8C8D" w14:textId="77777777" w:rsidR="003906F4" w:rsidRPr="003906F4" w:rsidRDefault="003906F4" w:rsidP="003906F4">
            <w:pPr>
              <w:pStyle w:val="TAL"/>
            </w:pPr>
          </w:p>
        </w:tc>
      </w:tr>
      <w:tr w:rsidR="003906F4" w:rsidRPr="003906F4" w14:paraId="57CE026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0DA879" w14:textId="7D9059C3"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04E705" w14:textId="4E44BDF7" w:rsidR="003906F4" w:rsidRPr="003906F4" w:rsidRDefault="003906F4" w:rsidP="003906F4">
            <w:pPr>
              <w:pStyle w:val="TAL"/>
            </w:pPr>
            <w:r w:rsidRPr="003906F4">
              <w:t>SP-220436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1FAC72" w14:textId="19EE3C72"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274E09" w14:textId="65964324" w:rsidR="003906F4" w:rsidRPr="003906F4" w:rsidRDefault="003906F4" w:rsidP="003906F4">
            <w:pPr>
              <w:pStyle w:val="TAL"/>
            </w:pPr>
            <w:r w:rsidRPr="003906F4">
              <w:t xml:space="preserve">Revised SID on </w:t>
            </w:r>
            <w:proofErr w:type="spellStart"/>
            <w:r w:rsidRPr="003906F4">
              <w:t>FS_eFRMCS</w:t>
            </w:r>
            <w:proofErr w:type="spellEnd"/>
            <w:r w:rsidRPr="003906F4">
              <w:t xml:space="preserve"> to align multiple FRMCS stages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E960BA" w14:textId="58EE6214"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306E8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0DECCB" w14:textId="3E1F8FD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141EBDB" w14:textId="76BA15A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020EAB" w14:textId="5D4DB8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F9955C" w14:textId="2BD0B31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E398BB" w14:textId="79AC5516"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166FB27" w14:textId="08BF5B3C" w:rsidR="003906F4" w:rsidRPr="003906F4" w:rsidRDefault="003906F4" w:rsidP="003906F4">
            <w:pPr>
              <w:pStyle w:val="TAL"/>
            </w:pPr>
            <w:proofErr w:type="spellStart"/>
            <w:r w:rsidRPr="003906F4">
              <w:t>FS_eFRMCS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BDCA01" w14:textId="31AF45F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FB631A" w14:textId="6EDD391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15B503" w14:textId="77777777" w:rsidR="003906F4" w:rsidRPr="003906F4" w:rsidRDefault="003906F4" w:rsidP="003906F4">
            <w:pPr>
              <w:pStyle w:val="TAL"/>
            </w:pPr>
          </w:p>
        </w:tc>
      </w:tr>
      <w:tr w:rsidR="003906F4" w:rsidRPr="003906F4" w14:paraId="1AAB71B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53E890D" w14:textId="2F201B85"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1C7F95" w14:textId="2C42D18B" w:rsidR="003906F4" w:rsidRPr="003906F4" w:rsidRDefault="003906F4" w:rsidP="003906F4">
            <w:pPr>
              <w:pStyle w:val="TAL"/>
            </w:pPr>
            <w:r w:rsidRPr="003906F4">
              <w:t>SP-220437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573206" w14:textId="75A2F550"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26E12D" w14:textId="1FAEC6E6" w:rsidR="003906F4" w:rsidRPr="003906F4" w:rsidRDefault="003906F4" w:rsidP="003906F4">
            <w:pPr>
              <w:pStyle w:val="TAL"/>
            </w:pPr>
            <w:r w:rsidRPr="003906F4">
              <w:t>Revised SID on FS_eFRMCS_Ph3 to align multiple FRMCS stages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9962BF" w14:textId="230A7F4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6E2CB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B5BDC6" w14:textId="4E1A443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3E1A3E" w14:textId="7629E03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8170AC" w14:textId="65AE576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CC6082" w14:textId="7DE587F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9F35E4" w14:textId="12286B8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E33D6D" w14:textId="605B76A6" w:rsidR="003906F4" w:rsidRPr="003906F4" w:rsidRDefault="003906F4" w:rsidP="003906F4">
            <w:pPr>
              <w:pStyle w:val="TAL"/>
            </w:pPr>
            <w:r w:rsidRPr="003906F4">
              <w:t>FS_FRMCS_Ph3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B85105" w14:textId="4E107E6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808FF2A" w14:textId="2A13A21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C31B9A2" w14:textId="77777777" w:rsidR="003906F4" w:rsidRPr="003906F4" w:rsidRDefault="003906F4" w:rsidP="003906F4">
            <w:pPr>
              <w:pStyle w:val="TAL"/>
            </w:pPr>
          </w:p>
        </w:tc>
      </w:tr>
      <w:tr w:rsidR="003906F4" w:rsidRPr="003906F4" w14:paraId="4718F3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E3648AE" w14:textId="45E988AF"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8F14D3" w14:textId="09F5CDEB" w:rsidR="003906F4" w:rsidRPr="003906F4" w:rsidRDefault="003906F4" w:rsidP="003906F4">
            <w:pPr>
              <w:pStyle w:val="TAL"/>
            </w:pPr>
            <w:r w:rsidRPr="003906F4">
              <w:t>SP-220438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1EC5C8" w14:textId="551B73D7"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966F69" w14:textId="0FFD5CE8" w:rsidR="003906F4" w:rsidRPr="003906F4" w:rsidRDefault="003906F4" w:rsidP="003906F4">
            <w:pPr>
              <w:pStyle w:val="TAL"/>
            </w:pPr>
            <w:r w:rsidRPr="003906F4">
              <w:t>New WID on SMS over IMS to Emergency centre (SMS2EC)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3CDC3F" w14:textId="46ABF27C"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DA333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B3552" w14:textId="1B653BF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069660D" w14:textId="355DCA5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7CE3B4" w14:textId="22DAFC2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384835" w14:textId="5C023E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36EE99" w14:textId="75AD0CA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86C392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D95148" w14:textId="2996985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E0FEEE7" w14:textId="286AE87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44CF326" w14:textId="77777777" w:rsidR="003906F4" w:rsidRPr="003906F4" w:rsidRDefault="003906F4" w:rsidP="003906F4">
            <w:pPr>
              <w:pStyle w:val="TAL"/>
            </w:pPr>
          </w:p>
        </w:tc>
      </w:tr>
      <w:tr w:rsidR="003906F4" w:rsidRPr="003906F4" w14:paraId="2DD787A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521C45" w14:textId="5D29820C"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1348C1" w14:textId="6550EE0D" w:rsidR="003906F4" w:rsidRPr="003906F4" w:rsidRDefault="003906F4" w:rsidP="003906F4">
            <w:pPr>
              <w:pStyle w:val="TAL"/>
            </w:pPr>
            <w:r w:rsidRPr="003906F4">
              <w:t>SP-220439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EDAC4BE" w14:textId="01503160"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BA8271" w14:textId="437E4F32" w:rsidR="003906F4" w:rsidRPr="003906F4" w:rsidRDefault="003906F4" w:rsidP="003906F4">
            <w:pPr>
              <w:pStyle w:val="TAL"/>
            </w:pPr>
            <w:r w:rsidRPr="003906F4">
              <w:t>Revision SID on FS_AIML_Ph2 (AI/ML Model Transfer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32B0597" w14:textId="289AD909"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8231D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BF09F4" w14:textId="2036E9A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8EDB16D" w14:textId="50B2833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BC8FFF" w14:textId="0595D96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ECE49B" w14:textId="7EB3FA9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0AE647" w14:textId="34154565"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30EEB6" w14:textId="2FC2474B" w:rsidR="003906F4" w:rsidRPr="003906F4" w:rsidRDefault="003906F4" w:rsidP="003906F4">
            <w:pPr>
              <w:pStyle w:val="TAL"/>
            </w:pPr>
            <w:r w:rsidRPr="003906F4">
              <w:t>FS_AIML_Ph2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428972" w14:textId="6D4356C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89FACE9" w14:textId="5E14077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B93FF6" w14:textId="77777777" w:rsidR="003906F4" w:rsidRPr="003906F4" w:rsidRDefault="003906F4" w:rsidP="003906F4">
            <w:pPr>
              <w:pStyle w:val="TAL"/>
            </w:pPr>
          </w:p>
        </w:tc>
      </w:tr>
      <w:tr w:rsidR="003906F4" w:rsidRPr="003906F4" w14:paraId="7FD4F72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7AD500" w14:textId="4C063FB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4A2C9A" w14:textId="448E3DAC" w:rsidR="003906F4" w:rsidRPr="003906F4" w:rsidRDefault="003906F4" w:rsidP="003906F4">
            <w:pPr>
              <w:pStyle w:val="TAL"/>
            </w:pPr>
            <w:r w:rsidRPr="003906F4">
              <w:t>SP-220440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F9DF45A" w14:textId="0E1F60C0"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B3E375" w14:textId="0145BBC1" w:rsidR="003906F4" w:rsidRPr="003906F4" w:rsidRDefault="003906F4" w:rsidP="003906F4">
            <w:pPr>
              <w:pStyle w:val="TAL"/>
            </w:pPr>
            <w:r w:rsidRPr="003906F4">
              <w:t>Revision of WID on Stage 1 on AI/ML model transfer in 5GS (was AMMT)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529D346" w14:textId="287F9373"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09B011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86A9D4" w14:textId="139F998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2DD9E6" w14:textId="6ACA03F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0D02A7" w14:textId="2DA215D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2BA00D" w14:textId="47C1EA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A7F568" w14:textId="6E425FF2"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47E52B9" w14:textId="3C6EBCC1" w:rsidR="003906F4" w:rsidRPr="003906F4" w:rsidRDefault="003906F4" w:rsidP="003906F4">
            <w:pPr>
              <w:pStyle w:val="TAL"/>
            </w:pPr>
            <w:r w:rsidRPr="003906F4">
              <w:t>AMMT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386909" w14:textId="2273C52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8225269" w14:textId="4F6E22F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7C085AD" w14:textId="77777777" w:rsidR="003906F4" w:rsidRPr="003906F4" w:rsidRDefault="003906F4" w:rsidP="003906F4">
            <w:pPr>
              <w:pStyle w:val="TAL"/>
            </w:pPr>
          </w:p>
        </w:tc>
      </w:tr>
      <w:tr w:rsidR="003906F4" w:rsidRPr="003906F4" w14:paraId="79ACC78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81B04BD" w14:textId="7399E8E8"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919184" w14:textId="0DC50D67" w:rsidR="003906F4" w:rsidRPr="003906F4" w:rsidRDefault="003906F4" w:rsidP="003906F4">
            <w:pPr>
              <w:pStyle w:val="TAL"/>
            </w:pPr>
            <w:r w:rsidRPr="003906F4">
              <w:t>SP-220441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883A09" w14:textId="1EA6F329"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27573E" w14:textId="5CDB4D0B" w:rsidR="003906F4" w:rsidRPr="003906F4" w:rsidRDefault="003906F4" w:rsidP="003906F4">
            <w:pPr>
              <w:pStyle w:val="TAL"/>
            </w:pPr>
            <w:r w:rsidRPr="003906F4">
              <w:t>Revised SID on traffic characteristics and performance requirements for AI/ML model transfer in 5GS (was FS_AMMT)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F4AB59F" w14:textId="5C7E16F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26754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6DB01B" w14:textId="63CC20F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09E60E" w14:textId="4AC36E7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CB96A7" w14:textId="26543DA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5F7044" w14:textId="0DC129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62B440" w14:textId="1A97399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1A9C309" w14:textId="516624B4" w:rsidR="003906F4" w:rsidRPr="003906F4" w:rsidRDefault="003906F4" w:rsidP="003906F4">
            <w:pPr>
              <w:pStyle w:val="TAL"/>
            </w:pPr>
            <w:r w:rsidRPr="003906F4">
              <w:t>FS_AMMT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8ABE432" w14:textId="0E3B646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5E2749" w14:textId="45EB5E3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15DC2E" w14:textId="77777777" w:rsidR="003906F4" w:rsidRPr="003906F4" w:rsidRDefault="003906F4" w:rsidP="003906F4">
            <w:pPr>
              <w:pStyle w:val="TAL"/>
            </w:pPr>
          </w:p>
        </w:tc>
      </w:tr>
      <w:tr w:rsidR="003906F4" w:rsidRPr="003906F4" w14:paraId="23C6F58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7022FE" w14:textId="4F586C6A"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FB6216" w14:textId="60C93DEF" w:rsidR="003906F4" w:rsidRPr="003906F4" w:rsidRDefault="003906F4" w:rsidP="003906F4">
            <w:pPr>
              <w:pStyle w:val="TAL"/>
            </w:pPr>
            <w:r w:rsidRPr="003906F4">
              <w:t>SP-220442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EEAA8E" w14:textId="49A6A095"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11C4C8" w14:textId="688C69E6" w:rsidR="003906F4" w:rsidRPr="003906F4" w:rsidRDefault="003906F4" w:rsidP="003906F4">
            <w:pPr>
              <w:pStyle w:val="TAL"/>
            </w:pPr>
            <w:r w:rsidRPr="003906F4">
              <w:t>New SID on roaming value added services (FS_RVAS)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9B6F329" w14:textId="1DA1D27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9B692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1EB1CC" w14:textId="7E1337B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97BFD8" w14:textId="4CF1D85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A7880D" w14:textId="0EDC28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1B389C" w14:textId="4EAE66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578313" w14:textId="75DB9A08"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4C57E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D51741" w14:textId="1C59645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E9E664" w14:textId="4D2358F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3852A1" w14:textId="77777777" w:rsidR="003906F4" w:rsidRPr="003906F4" w:rsidRDefault="003906F4" w:rsidP="003906F4">
            <w:pPr>
              <w:pStyle w:val="TAL"/>
            </w:pPr>
          </w:p>
        </w:tc>
      </w:tr>
      <w:tr w:rsidR="003906F4" w:rsidRPr="003906F4" w14:paraId="40FE984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C72739" w14:textId="5B662B52"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3878FE" w14:textId="73D71303" w:rsidR="003906F4" w:rsidRPr="003906F4" w:rsidRDefault="003906F4" w:rsidP="003906F4">
            <w:pPr>
              <w:pStyle w:val="TAL"/>
            </w:pPr>
            <w:r w:rsidRPr="003906F4">
              <w:t>SP-220443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868676" w14:textId="562015F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5E11CB4" w14:textId="3D8B401C" w:rsidR="003906F4" w:rsidRPr="003906F4" w:rsidRDefault="003906F4" w:rsidP="003906F4">
            <w:pPr>
              <w:pStyle w:val="TAL"/>
            </w:pPr>
            <w:r w:rsidRPr="003906F4">
              <w:t>New SID on satellite access - Phase 3 (FS_5GSAT_Ph3)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171C4E" w14:textId="55D020F6"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A599E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0EFEC6" w14:textId="49930D2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50DE81" w14:textId="5922741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74B5E9" w14:textId="41DF24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736437" w14:textId="410757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D87123" w14:textId="1DA080C9"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7793FC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909CFF" w14:textId="1B130DA0" w:rsidR="003906F4" w:rsidRPr="003906F4" w:rsidRDefault="003906F4" w:rsidP="003906F4">
            <w:pPr>
              <w:pStyle w:val="TAL"/>
            </w:pPr>
            <w:r w:rsidRPr="003906F4">
              <w:t>Update supporting companies? This was revised to add supporting companies in SP-220679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E3A51A" w14:textId="6E93550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F418E57" w14:textId="13F41A88" w:rsidR="003906F4" w:rsidRPr="003906F4" w:rsidRDefault="003906F4" w:rsidP="003906F4">
            <w:pPr>
              <w:pStyle w:val="TAL"/>
            </w:pPr>
            <w:r w:rsidRPr="003906F4">
              <w:t>SP-220679</w:t>
            </w:r>
          </w:p>
        </w:tc>
      </w:tr>
      <w:tr w:rsidR="003906F4" w:rsidRPr="003906F4" w14:paraId="51964B8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24B6FC" w14:textId="270DFD63"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8C9732" w14:textId="4F0D5E9F" w:rsidR="003906F4" w:rsidRPr="003906F4" w:rsidRDefault="003906F4" w:rsidP="003906F4">
            <w:pPr>
              <w:pStyle w:val="TAL"/>
            </w:pPr>
            <w:r w:rsidRPr="003906F4">
              <w:t>SP-220444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91351B" w14:textId="7D1794F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AF126B" w14:textId="59BC02B7" w:rsidR="003906F4" w:rsidRPr="003906F4" w:rsidRDefault="003906F4" w:rsidP="003906F4">
            <w:pPr>
              <w:pStyle w:val="TAL"/>
            </w:pPr>
            <w:r w:rsidRPr="003906F4">
              <w:t>New SID on UAV Phase 3 (FS_UAV_Ph3)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6262E5" w14:textId="3241C674"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78C4B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201618" w14:textId="3171ABF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7FC8097" w14:textId="380D41D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DE13F3" w14:textId="23ACF78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B004C1" w14:textId="6EE398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B331CA" w14:textId="4239D837"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89C56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671B60" w14:textId="70898CCB" w:rsidR="003906F4" w:rsidRPr="003906F4" w:rsidRDefault="003906F4" w:rsidP="003906F4">
            <w:pPr>
              <w:pStyle w:val="TAL"/>
            </w:pPr>
            <w:r w:rsidRPr="003906F4">
              <w:t>Update supporting companies? This was revised to add supporting companies in SP-220680. Revised to SP-220680.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91EE45" w14:textId="45AD4433"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96E8FFA" w14:textId="55BED181" w:rsidR="003906F4" w:rsidRPr="003906F4" w:rsidRDefault="003906F4" w:rsidP="003906F4">
            <w:pPr>
              <w:pStyle w:val="TAL"/>
            </w:pPr>
            <w:r w:rsidRPr="003906F4">
              <w:t>SP-220680</w:t>
            </w:r>
          </w:p>
        </w:tc>
      </w:tr>
      <w:tr w:rsidR="003906F4" w:rsidRPr="003906F4" w14:paraId="65FE573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DC4E7E" w14:textId="608EE5C2" w:rsidR="003906F4" w:rsidRPr="003906F4" w:rsidRDefault="003906F4" w:rsidP="003906F4">
            <w:pPr>
              <w:pStyle w:val="TAL"/>
            </w:pPr>
            <w:r w:rsidRPr="003906F4">
              <w:lastRenderedPageBreak/>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7BBE015" w14:textId="5D5395F3" w:rsidR="003906F4" w:rsidRPr="003906F4" w:rsidRDefault="003906F4" w:rsidP="003906F4">
            <w:pPr>
              <w:pStyle w:val="TAL"/>
            </w:pPr>
            <w:r w:rsidRPr="003906F4">
              <w:t>SP-220445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907B31" w14:textId="73F4D2F4"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D2E06B" w14:textId="4EF40C3F" w:rsidR="003906F4" w:rsidRPr="003906F4" w:rsidRDefault="003906F4" w:rsidP="003906F4">
            <w:pPr>
              <w:pStyle w:val="TAL"/>
            </w:pPr>
            <w:r w:rsidRPr="003906F4">
              <w:t>New SID on Upper layer traffic steering, switching and split over dual 3GPP access (</w:t>
            </w:r>
            <w:proofErr w:type="spellStart"/>
            <w:r w:rsidRPr="003906F4">
              <w:t>FS_DualSteer</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6F825A3" w14:textId="634BF5FC"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C8C3F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12CE33" w14:textId="5975BDE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7D2A7C" w14:textId="4751263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D3941D" w14:textId="64440B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E5F7CE" w14:textId="70A43C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603B8F" w14:textId="2260DB71"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7D9866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F054899" w14:textId="438B8D1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8BEFE1C" w14:textId="290AA11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2273A8E" w14:textId="77777777" w:rsidR="003906F4" w:rsidRPr="003906F4" w:rsidRDefault="003906F4" w:rsidP="003906F4">
            <w:pPr>
              <w:pStyle w:val="TAL"/>
            </w:pPr>
          </w:p>
        </w:tc>
      </w:tr>
      <w:tr w:rsidR="003906F4" w:rsidRPr="003906F4" w14:paraId="0B5AAF8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65B086" w14:textId="636A6DE8"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D31FE0F" w14:textId="063E33DC" w:rsidR="003906F4" w:rsidRPr="003906F4" w:rsidRDefault="003906F4" w:rsidP="003906F4">
            <w:pPr>
              <w:pStyle w:val="TAL"/>
            </w:pPr>
            <w:r w:rsidRPr="003906F4">
              <w:t>SP-220446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EC8F8C" w14:textId="2404E889"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4B9857" w14:textId="675433CB" w:rsidR="003906F4" w:rsidRPr="003906F4" w:rsidRDefault="003906F4" w:rsidP="003906F4">
            <w:pPr>
              <w:pStyle w:val="TAL"/>
            </w:pPr>
            <w:r w:rsidRPr="003906F4">
              <w:t>New SID on Energy Efficiency as service criteria (</w:t>
            </w:r>
            <w:proofErr w:type="spellStart"/>
            <w:r w:rsidRPr="003906F4">
              <w:t>FS_EnergyServ</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20416F" w14:textId="41743EC8"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7B2B9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44521D" w14:textId="4AABAB6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E0F11F5" w14:textId="2CF625E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309B60" w14:textId="558A671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C594A2" w14:textId="2033E2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E3CDC3" w14:textId="543ECC8E"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59938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7E364E" w14:textId="3F9DC15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F61D03" w14:textId="4509C95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C3CB49" w14:textId="77777777" w:rsidR="003906F4" w:rsidRPr="003906F4" w:rsidRDefault="003906F4" w:rsidP="003906F4">
            <w:pPr>
              <w:pStyle w:val="TAL"/>
            </w:pPr>
          </w:p>
        </w:tc>
      </w:tr>
      <w:tr w:rsidR="003906F4" w:rsidRPr="003906F4" w14:paraId="43B7B9A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0B7E45" w14:textId="5516E749"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F7DC75" w14:textId="0B107E4C" w:rsidR="003906F4" w:rsidRPr="003906F4" w:rsidRDefault="003906F4" w:rsidP="003906F4">
            <w:pPr>
              <w:pStyle w:val="TAL"/>
            </w:pPr>
            <w:r w:rsidRPr="003906F4">
              <w:t>SP-220447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FD1419A" w14:textId="642252F3"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CEAD9F" w14:textId="70A7F9C4" w:rsidR="003906F4" w:rsidRPr="003906F4" w:rsidRDefault="003906F4" w:rsidP="003906F4">
            <w:pPr>
              <w:pStyle w:val="TAL"/>
            </w:pPr>
            <w:r w:rsidRPr="003906F4">
              <w:t>New SID on Network of Service Robots with Ambient Intelligence (FS_SOBOT)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E7B68F" w14:textId="7D9AF642"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5340E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EE87AE" w14:textId="65EACE7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D81845" w14:textId="0F68315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27E4C9" w14:textId="6A5C16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80C511" w14:textId="546C276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14F30B" w14:textId="3BE3CF8C"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BCCCF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1086D0" w14:textId="20FC425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31093EF" w14:textId="11E31CE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E07FE67" w14:textId="77777777" w:rsidR="003906F4" w:rsidRPr="003906F4" w:rsidRDefault="003906F4" w:rsidP="003906F4">
            <w:pPr>
              <w:pStyle w:val="TAL"/>
            </w:pPr>
          </w:p>
        </w:tc>
      </w:tr>
      <w:tr w:rsidR="003906F4" w:rsidRPr="003906F4" w14:paraId="3F483C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5A9F86" w14:textId="1B74E732"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A6BFAF" w14:textId="27F5C72A" w:rsidR="003906F4" w:rsidRPr="003906F4" w:rsidRDefault="003906F4" w:rsidP="003906F4">
            <w:pPr>
              <w:pStyle w:val="TAL"/>
            </w:pPr>
            <w:r w:rsidRPr="003906F4">
              <w:t>SP-220448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14548B" w14:textId="13285A9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FC4CA3" w14:textId="613D4B89" w:rsidR="003906F4" w:rsidRPr="003906F4" w:rsidRDefault="003906F4" w:rsidP="003906F4">
            <w:pPr>
              <w:pStyle w:val="TAL"/>
            </w:pPr>
            <w:r w:rsidRPr="003906F4">
              <w:t>Summary for 5G_ProSe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514DD10" w14:textId="791DD2DC"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716C1A" w14:textId="14AFFDEA"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4D119E" w14:textId="029393B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5A98AA7" w14:textId="7702A1E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39019B" w14:textId="6980677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FF8872" w14:textId="092016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228841" w14:textId="5CE3E5F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D215C8" w14:textId="5B5B9487"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9A7046" w14:textId="23F9D4E5" w:rsidR="003906F4" w:rsidRPr="003906F4" w:rsidRDefault="003906F4" w:rsidP="003906F4">
            <w:pPr>
              <w:pStyle w:val="TAL"/>
            </w:pPr>
            <w:r w:rsidRPr="003906F4">
              <w:t>Revised to SP-220695.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3D2065F" w14:textId="543EC59E"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4B354A" w14:textId="5C71DE92" w:rsidR="003906F4" w:rsidRPr="003906F4" w:rsidRDefault="003906F4" w:rsidP="003906F4">
            <w:pPr>
              <w:pStyle w:val="TAL"/>
            </w:pPr>
            <w:r w:rsidRPr="003906F4">
              <w:t>SP-220695</w:t>
            </w:r>
          </w:p>
        </w:tc>
      </w:tr>
      <w:tr w:rsidR="003906F4" w:rsidRPr="003906F4" w14:paraId="7E7BB00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408597" w14:textId="688154B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51C879" w14:textId="2C480870" w:rsidR="003906F4" w:rsidRPr="003906F4" w:rsidRDefault="003906F4" w:rsidP="003906F4">
            <w:pPr>
              <w:pStyle w:val="TAL"/>
            </w:pPr>
            <w:r w:rsidRPr="003906F4">
              <w:t>SP-220449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84A2E5" w14:textId="4516B256"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6A1C55" w14:textId="13ADA290" w:rsidR="003906F4" w:rsidRPr="003906F4" w:rsidRDefault="003906F4" w:rsidP="003906F4">
            <w:pPr>
              <w:pStyle w:val="TAL"/>
            </w:pPr>
            <w:r w:rsidRPr="003906F4">
              <w:t>The update for FS_eNA_Ph3 SID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CDCD5B" w14:textId="1042069C" w:rsidR="003906F4" w:rsidRPr="003906F4" w:rsidRDefault="003906F4" w:rsidP="003906F4">
            <w:pPr>
              <w:pStyle w:val="TAL"/>
            </w:pPr>
            <w:r w:rsidRPr="003906F4">
              <w:t>China Mobile, vivo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4C0C3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7DE3C3" w14:textId="4D5C49A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1978FC0" w14:textId="513CC34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727F67" w14:textId="182888F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8E9DA3" w14:textId="53F1D5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423C93" w14:textId="06E61C8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B1A9C61" w14:textId="25EF7906" w:rsidR="003906F4" w:rsidRPr="003906F4" w:rsidRDefault="003906F4" w:rsidP="003906F4">
            <w:pPr>
              <w:pStyle w:val="TAL"/>
            </w:pPr>
            <w:r w:rsidRPr="003906F4">
              <w:t>FS_eNA_Ph3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EE324A" w14:textId="504FD2E4" w:rsidR="003906F4" w:rsidRPr="003906F4" w:rsidRDefault="003906F4" w:rsidP="003906F4">
            <w:pPr>
              <w:pStyle w:val="TAL"/>
            </w:pPr>
            <w:r w:rsidRPr="003906F4">
              <w:t>This was revised in TD SP-220678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0C473B" w14:textId="2351A7B9"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157023" w14:textId="17450F3B" w:rsidR="003906F4" w:rsidRPr="003906F4" w:rsidRDefault="003906F4" w:rsidP="003906F4">
            <w:pPr>
              <w:pStyle w:val="TAL"/>
            </w:pPr>
            <w:r w:rsidRPr="003906F4">
              <w:t>SP-220678</w:t>
            </w:r>
          </w:p>
        </w:tc>
      </w:tr>
      <w:tr w:rsidR="003906F4" w:rsidRPr="003906F4" w14:paraId="6EEAB5F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1DCB8C" w14:textId="16072E1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169832" w14:textId="644EEB5C" w:rsidR="003906F4" w:rsidRPr="003906F4" w:rsidRDefault="003906F4" w:rsidP="003906F4">
            <w:pPr>
              <w:pStyle w:val="TAL"/>
            </w:pPr>
            <w:r w:rsidRPr="003906F4">
              <w:t>SP-220450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D983F1" w14:textId="47735C13"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A77CDB" w14:textId="2BFEF9C0" w:rsidR="003906F4" w:rsidRPr="003906F4" w:rsidRDefault="003906F4" w:rsidP="003906F4">
            <w:pPr>
              <w:pStyle w:val="TAL"/>
            </w:pPr>
            <w:r w:rsidRPr="003906F4">
              <w:t>Summary for Management Aspects of 5G Network Sharing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6DC243" w14:textId="340E571E" w:rsidR="003906F4" w:rsidRPr="003906F4" w:rsidRDefault="003906F4" w:rsidP="003906F4">
            <w:pPr>
              <w:pStyle w:val="TAL"/>
            </w:pPr>
            <w:r w:rsidRPr="003906F4">
              <w:t>China Unicom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C262F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5BD41B" w14:textId="625F673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E4EDFF" w14:textId="78DEACC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8B0F7B" w14:textId="72EACF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DD8BDE" w14:textId="4C43398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4BA79A" w14:textId="4278855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69A49F" w14:textId="5B15C6C2" w:rsidR="003906F4" w:rsidRPr="003906F4" w:rsidRDefault="003906F4" w:rsidP="003906F4">
            <w:pPr>
              <w:pStyle w:val="TAL"/>
            </w:pPr>
            <w:r w:rsidRPr="003906F4">
              <w:t>MANS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DD5441" w14:textId="079E9931"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FF6426B" w14:textId="23A7DF0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5EBFA4" w14:textId="77777777" w:rsidR="003906F4" w:rsidRPr="003906F4" w:rsidRDefault="003906F4" w:rsidP="003906F4">
            <w:pPr>
              <w:pStyle w:val="TAL"/>
            </w:pPr>
          </w:p>
        </w:tc>
      </w:tr>
      <w:tr w:rsidR="003906F4" w:rsidRPr="003906F4" w14:paraId="7769A8F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53B832" w14:textId="59E0A5FB"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FCE2C8E" w14:textId="02B7E367" w:rsidR="003906F4" w:rsidRPr="003906F4" w:rsidRDefault="003906F4" w:rsidP="003906F4">
            <w:pPr>
              <w:pStyle w:val="TAL"/>
            </w:pPr>
            <w:r w:rsidRPr="003906F4">
              <w:t>SP-220451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3902DFC" w14:textId="6576E054"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40F3B0" w14:textId="47E4A246" w:rsidR="003906F4" w:rsidRPr="003906F4" w:rsidRDefault="003906F4" w:rsidP="003906F4">
            <w:pPr>
              <w:pStyle w:val="TAL"/>
            </w:pPr>
            <w:r w:rsidRPr="003906F4">
              <w:t xml:space="preserve">Discussion on the CRs related to </w:t>
            </w:r>
            <w:proofErr w:type="spellStart"/>
            <w:r w:rsidRPr="003906F4">
              <w:t>NR_Slice_Core</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D18A4A" w14:textId="054B593C" w:rsidR="003906F4" w:rsidRPr="003906F4" w:rsidRDefault="003906F4" w:rsidP="003906F4">
            <w:pPr>
              <w:pStyle w:val="TAL"/>
            </w:pPr>
            <w:r w:rsidRPr="003906F4">
              <w:t>Nokia, Nokia Shanghai Bell, T-Mobile USA, OPPO,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B333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CD1C50" w14:textId="5978A47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C3E11D" w14:textId="3C1F2F6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9FC3EB" w14:textId="7D1B46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2BD28F" w14:textId="3F69CA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3976A9" w14:textId="7EEB6DC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48A32D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CE6A0F" w14:textId="7A9C3261" w:rsidR="003906F4" w:rsidRPr="003906F4" w:rsidRDefault="003906F4" w:rsidP="003906F4">
            <w:pPr>
              <w:pStyle w:val="TAL"/>
            </w:pPr>
            <w:r w:rsidRPr="003906F4">
              <w:t>The TSG SA Chair asked companies to discuss this off-line to try to find an acceptable way forward for the CRs and CR Packs.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C77B24" w14:textId="6F1E5B1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CC0F09" w14:textId="77777777" w:rsidR="003906F4" w:rsidRPr="003906F4" w:rsidRDefault="003906F4" w:rsidP="003906F4">
            <w:pPr>
              <w:pStyle w:val="TAL"/>
            </w:pPr>
          </w:p>
        </w:tc>
      </w:tr>
      <w:tr w:rsidR="003906F4" w:rsidRPr="003906F4" w14:paraId="5E75CD4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B838CEE" w14:textId="49ECDCD0"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0C25CB3" w14:textId="0FD552C0" w:rsidR="003906F4" w:rsidRPr="003906F4" w:rsidRDefault="003906F4" w:rsidP="003906F4">
            <w:pPr>
              <w:pStyle w:val="TAL"/>
            </w:pPr>
            <w:r w:rsidRPr="003906F4">
              <w:t>SP-220452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6B41DA" w14:textId="3A4F2350"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CCA27BB" w14:textId="7496ACBA" w:rsidR="003906F4" w:rsidRPr="003906F4" w:rsidRDefault="003906F4" w:rsidP="003906F4">
            <w:pPr>
              <w:pStyle w:val="TAL"/>
            </w:pPr>
            <w:r w:rsidRPr="003906F4">
              <w:t>23.501 CR3539R6 (Rel-17, 'B'): Enabling configuration of Network Slice AS Groups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62FB30" w14:textId="221972B3" w:rsidR="003906F4" w:rsidRPr="003906F4" w:rsidRDefault="003906F4" w:rsidP="003906F4">
            <w:pPr>
              <w:pStyle w:val="TAL"/>
            </w:pPr>
            <w:r w:rsidRPr="003906F4">
              <w:t xml:space="preserve">Nokia, Nokia Shanghai Bell, </w:t>
            </w:r>
            <w:proofErr w:type="spellStart"/>
            <w:r w:rsidRPr="003906F4">
              <w:t>T-mobile</w:t>
            </w:r>
            <w:proofErr w:type="spellEnd"/>
            <w:r w:rsidRPr="003906F4">
              <w:t xml:space="preserve"> USA ,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4B3A80" w14:textId="77D704BE"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102713" w14:textId="70C35455" w:rsidR="003906F4" w:rsidRPr="003906F4" w:rsidRDefault="003906F4" w:rsidP="003906F4">
            <w:pPr>
              <w:pStyle w:val="TAL"/>
            </w:pPr>
            <w:r w:rsidRPr="003906F4">
              <w:t>3539</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DB7F74A" w14:textId="2DDBCB58"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96C799" w14:textId="08C248E8"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73F9D8" w14:textId="0E320DBF"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44B554" w14:textId="69F0F00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ED1388" w14:textId="3D35FF61"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0133534" w14:textId="3099B33E" w:rsidR="003906F4" w:rsidRPr="003906F4" w:rsidRDefault="003906F4" w:rsidP="003906F4">
            <w:pPr>
              <w:pStyle w:val="TAL"/>
            </w:pPr>
            <w:r w:rsidRPr="003906F4">
              <w:t>Proposed revision of 23.501 CR3539R4 in SP-220412.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ECEA39" w14:textId="697ACA2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AE280D8" w14:textId="77777777" w:rsidR="003906F4" w:rsidRPr="003906F4" w:rsidRDefault="003906F4" w:rsidP="003906F4">
            <w:pPr>
              <w:pStyle w:val="TAL"/>
            </w:pPr>
          </w:p>
        </w:tc>
      </w:tr>
      <w:tr w:rsidR="003906F4" w:rsidRPr="003906F4" w14:paraId="71C2B49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8515C3C" w14:textId="6BD03D3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4C4729" w14:textId="7142CC1E" w:rsidR="003906F4" w:rsidRPr="003906F4" w:rsidRDefault="003906F4" w:rsidP="003906F4">
            <w:pPr>
              <w:pStyle w:val="TAL"/>
            </w:pPr>
            <w:r w:rsidRPr="003906F4">
              <w:t>SP-220455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52AFCF" w14:textId="7893C5F3"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82F6FB6" w14:textId="0F5FA55D" w:rsidR="003906F4" w:rsidRPr="003906F4" w:rsidRDefault="003906F4" w:rsidP="003906F4">
            <w:pPr>
              <w:pStyle w:val="TAL"/>
            </w:pPr>
            <w:r w:rsidRPr="003906F4">
              <w:t>WI Summary: NB-IoT/</w:t>
            </w:r>
            <w:proofErr w:type="spellStart"/>
            <w:r w:rsidRPr="003906F4">
              <w:t>eMTC</w:t>
            </w:r>
            <w:proofErr w:type="spellEnd"/>
            <w:r w:rsidRPr="003906F4">
              <w:t xml:space="preserve"> Non-Terrestrial Networks in EPS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DD9F50" w14:textId="34C81E84" w:rsidR="003906F4" w:rsidRPr="003906F4" w:rsidRDefault="003906F4" w:rsidP="003906F4">
            <w:pPr>
              <w:pStyle w:val="TAL"/>
            </w:pPr>
            <w:r w:rsidRPr="003906F4">
              <w:t>MediaTek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735A63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356F61" w14:textId="60259D6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FEC451" w14:textId="2E53FBA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BE165E" w14:textId="5788473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6CDDCD" w14:textId="3BD0A3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85F085" w14:textId="69AFBC2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68D922" w14:textId="12FBE123" w:rsidR="003906F4" w:rsidRPr="003906F4" w:rsidRDefault="003906F4" w:rsidP="003906F4">
            <w:pPr>
              <w:pStyle w:val="TAL"/>
            </w:pPr>
            <w:r w:rsidRPr="003906F4">
              <w:t>IoT_SAT_ARCH_EPS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45EDDBF" w14:textId="57C46CB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6DAD8B" w14:textId="56A8284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A7A070" w14:textId="77777777" w:rsidR="003906F4" w:rsidRPr="003906F4" w:rsidRDefault="003906F4" w:rsidP="003906F4">
            <w:pPr>
              <w:pStyle w:val="TAL"/>
            </w:pPr>
          </w:p>
        </w:tc>
      </w:tr>
      <w:tr w:rsidR="003906F4" w:rsidRPr="003906F4" w14:paraId="216AD4F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596DEC5" w14:textId="104803F5"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7ED0436" w14:textId="025F140C" w:rsidR="003906F4" w:rsidRPr="003906F4" w:rsidRDefault="003906F4" w:rsidP="003906F4">
            <w:pPr>
              <w:pStyle w:val="TAL"/>
            </w:pPr>
            <w:r w:rsidRPr="003906F4">
              <w:t>SP-220456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C73A85" w14:textId="122B699B"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1CF548" w14:textId="7795716F" w:rsidR="003906F4" w:rsidRPr="003906F4" w:rsidRDefault="003906F4" w:rsidP="003906F4">
            <w:pPr>
              <w:pStyle w:val="TAL"/>
            </w:pPr>
            <w:r w:rsidRPr="003906F4">
              <w:t>23.502 CR3300R6 (Rel-17, 'B'): Enabling configuration of Network Slice AS Groups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9FA9377" w14:textId="61189235" w:rsidR="003906F4" w:rsidRPr="003906F4" w:rsidRDefault="003906F4" w:rsidP="003906F4">
            <w:pPr>
              <w:pStyle w:val="TAL"/>
            </w:pPr>
            <w:r w:rsidRPr="003906F4">
              <w:t>Nokia, Nokia Shanghai Bell, T-Mobile USA,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F7FA92" w14:textId="57D7543D" w:rsidR="003906F4" w:rsidRPr="003906F4" w:rsidRDefault="003906F4" w:rsidP="003906F4">
            <w:pPr>
              <w:pStyle w:val="TAL"/>
            </w:pPr>
            <w:r w:rsidRPr="003906F4">
              <w:t>23.502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5491AD" w14:textId="5731395D" w:rsidR="003906F4" w:rsidRPr="003906F4" w:rsidRDefault="003906F4" w:rsidP="003906F4">
            <w:pPr>
              <w:pStyle w:val="TAL"/>
            </w:pPr>
            <w:r w:rsidRPr="003906F4">
              <w:t>3300</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655D23" w14:textId="429B8459"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B2BF8A" w14:textId="6E3749CF"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6AD0F9" w14:textId="54A3DD79"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DFB101" w14:textId="630C9A6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E965752" w14:textId="4001119D"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8A0A41B" w14:textId="15DDA980" w:rsidR="003906F4" w:rsidRPr="003906F4" w:rsidRDefault="003906F4" w:rsidP="003906F4">
            <w:pPr>
              <w:pStyle w:val="TAL"/>
            </w:pPr>
            <w:r w:rsidRPr="003906F4">
              <w:t>Proposed revision of 23.502 CR3300R4 in SP-220412.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C465F2" w14:textId="19E76BE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87A8FD" w14:textId="77777777" w:rsidR="003906F4" w:rsidRPr="003906F4" w:rsidRDefault="003906F4" w:rsidP="003906F4">
            <w:pPr>
              <w:pStyle w:val="TAL"/>
            </w:pPr>
          </w:p>
        </w:tc>
      </w:tr>
      <w:tr w:rsidR="003906F4" w:rsidRPr="003906F4" w14:paraId="137E5D6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78E684" w14:textId="76CD9F1B"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B30272D" w14:textId="2F76B0DB" w:rsidR="003906F4" w:rsidRPr="003906F4" w:rsidRDefault="003906F4" w:rsidP="003906F4">
            <w:pPr>
              <w:pStyle w:val="TAL"/>
            </w:pPr>
            <w:r w:rsidRPr="003906F4">
              <w:t>SP-220457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15BBF4A" w14:textId="7294F37F"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C660D5" w14:textId="707AA30B" w:rsidR="003906F4" w:rsidRPr="003906F4" w:rsidRDefault="003906F4" w:rsidP="003906F4">
            <w:pPr>
              <w:pStyle w:val="TAL"/>
            </w:pPr>
            <w:r w:rsidRPr="003906F4">
              <w:t>23.501 CR3657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7DBB66" w14:textId="0FFA09E7" w:rsidR="003906F4" w:rsidRPr="003906F4" w:rsidRDefault="003906F4" w:rsidP="003906F4">
            <w:pPr>
              <w:pStyle w:val="TAL"/>
            </w:pPr>
            <w:r w:rsidRPr="003906F4">
              <w:t>Nokia, Nokia Shanghai Bell, T-Mobile USA, AT&amp;T,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8B00BC" w14:textId="5A8526AB"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A80D7B" w14:textId="66E2E3BD" w:rsidR="003906F4" w:rsidRPr="003906F4" w:rsidRDefault="003906F4" w:rsidP="003906F4">
            <w:pPr>
              <w:pStyle w:val="TAL"/>
            </w:pPr>
            <w:r w:rsidRPr="003906F4">
              <w:t>3657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19F1B6" w14:textId="3C9A543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5ABEA5" w14:textId="2AAAA1C4"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506628" w14:textId="52F0555A"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6BD86F" w14:textId="56B0800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5AFFBD" w14:textId="41B8D950"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11DCE9" w14:textId="1D0E460F" w:rsidR="003906F4" w:rsidRPr="003906F4" w:rsidRDefault="003906F4" w:rsidP="003906F4">
            <w:pPr>
              <w:pStyle w:val="TAL"/>
            </w:pPr>
            <w:r w:rsidRPr="003906F4">
              <w:t>Proposed revision of 23.501 CR3317R7 in SP-220412 (NOTE: Due to a 3GU data error, a new CR number has been allocated).This was withdrawn and replaced by SP-220702.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54BC05" w14:textId="3AD7BC7F"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BE02CE" w14:textId="6BE8FDAF" w:rsidR="003906F4" w:rsidRPr="003906F4" w:rsidRDefault="003906F4" w:rsidP="003906F4">
            <w:pPr>
              <w:pStyle w:val="TAL"/>
            </w:pPr>
            <w:r w:rsidRPr="003906F4">
              <w:t>SP-220702</w:t>
            </w:r>
          </w:p>
        </w:tc>
      </w:tr>
      <w:tr w:rsidR="003906F4" w:rsidRPr="003906F4" w14:paraId="19E20E2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D1CD3F" w14:textId="472E30E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8BBD6C3" w14:textId="471E40E6" w:rsidR="003906F4" w:rsidRPr="003906F4" w:rsidRDefault="003906F4" w:rsidP="003906F4">
            <w:pPr>
              <w:pStyle w:val="TAL"/>
            </w:pPr>
            <w:r w:rsidRPr="003906F4">
              <w:t>SP-220458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2AA777" w14:textId="6DA03DDE"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677C02" w14:textId="3C714FFE" w:rsidR="003906F4" w:rsidRPr="003906F4" w:rsidRDefault="003906F4" w:rsidP="003906F4">
            <w:pPr>
              <w:pStyle w:val="TAL"/>
            </w:pPr>
            <w:r w:rsidRPr="003906F4">
              <w:t xml:space="preserve">Summary for </w:t>
            </w:r>
            <w:proofErr w:type="spellStart"/>
            <w:r w:rsidRPr="003906F4">
              <w:t>eCAV</w:t>
            </w:r>
            <w:proofErr w:type="spellEnd"/>
            <w:r w:rsidRPr="003906F4">
              <w:t xml:space="preserve"> (enhancements for cyber-physical control applications in vertical domains)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10D5BA0" w14:textId="19E68414" w:rsidR="003906F4" w:rsidRPr="003906F4" w:rsidRDefault="003906F4" w:rsidP="003906F4">
            <w:pPr>
              <w:pStyle w:val="TAL"/>
            </w:pPr>
            <w:r w:rsidRPr="003906F4">
              <w:t>Siemens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80EF8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72D9AD" w14:textId="48249C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159970" w14:textId="051F48E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AC447D" w14:textId="61F10B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CC5157" w14:textId="6EE5B7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59600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C5DC42" w14:textId="2E07299C" w:rsidR="003906F4" w:rsidRPr="003906F4" w:rsidRDefault="003906F4" w:rsidP="003906F4">
            <w:pPr>
              <w:pStyle w:val="TAL"/>
            </w:pPr>
            <w:proofErr w:type="spellStart"/>
            <w:r w:rsidRPr="003906F4">
              <w:t>FS_eCAV</w:t>
            </w:r>
            <w:proofErr w:type="spellEnd"/>
            <w:r w:rsidRPr="003906F4">
              <w:t xml:space="preserve">, </w:t>
            </w:r>
            <w:proofErr w:type="spellStart"/>
            <w:r w:rsidRPr="003906F4">
              <w:t>eCAV</w:t>
            </w:r>
            <w:proofErr w:type="spellEnd"/>
            <w:r w:rsidRPr="003906F4">
              <w:t xml:space="preserve">, </w:t>
            </w:r>
            <w:proofErr w:type="spellStart"/>
            <w:r w:rsidRPr="003906F4">
              <w:t>eCAV</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D9FC982" w14:textId="59E6CBFD"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602720A" w14:textId="74D48F1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DDE68A" w14:textId="77777777" w:rsidR="003906F4" w:rsidRPr="003906F4" w:rsidRDefault="003906F4" w:rsidP="003906F4">
            <w:pPr>
              <w:pStyle w:val="TAL"/>
            </w:pPr>
          </w:p>
        </w:tc>
      </w:tr>
      <w:tr w:rsidR="003906F4" w:rsidRPr="003906F4" w14:paraId="0D59418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046D095" w14:textId="3ACF6D13"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7BC9DC1" w14:textId="688D1EF6" w:rsidR="003906F4" w:rsidRPr="003906F4" w:rsidRDefault="003906F4" w:rsidP="003906F4">
            <w:pPr>
              <w:pStyle w:val="TAL"/>
            </w:pPr>
            <w:r w:rsidRPr="003906F4">
              <w:t>SP-220459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FC9C60" w14:textId="05AB2725"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07EF9C" w14:textId="0E454D24" w:rsidR="003906F4" w:rsidRPr="003906F4" w:rsidRDefault="003906F4" w:rsidP="003906F4">
            <w:pPr>
              <w:pStyle w:val="TAL"/>
            </w:pPr>
            <w:r w:rsidRPr="003906F4">
              <w:t>Rel-19 Release Planning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7FFA42" w14:textId="72E3169B" w:rsidR="003906F4" w:rsidRPr="003906F4" w:rsidRDefault="003906F4" w:rsidP="003906F4">
            <w:pPr>
              <w:pStyle w:val="TAL"/>
            </w:pPr>
            <w:r w:rsidRPr="003906F4">
              <w:t>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B06D8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6591D5" w14:textId="1D616C1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98530C" w14:textId="3EDFF0E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AB6D5D0" w14:textId="6C37DA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358054" w14:textId="7EB35CF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88E258" w14:textId="196F55C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601CE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4219C5" w14:textId="7786E53A" w:rsidR="003906F4" w:rsidRPr="003906F4" w:rsidRDefault="003906F4" w:rsidP="003906F4">
            <w:pPr>
              <w:pStyle w:val="TAL"/>
            </w:pPr>
            <w:r w:rsidRPr="003906F4">
              <w:t>Revised to SP-220576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E36F9D" w14:textId="73D7D901"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3D93BC" w14:textId="1A63CE2E" w:rsidR="003906F4" w:rsidRPr="003906F4" w:rsidRDefault="003906F4" w:rsidP="003906F4">
            <w:pPr>
              <w:pStyle w:val="TAL"/>
            </w:pPr>
            <w:r w:rsidRPr="003906F4">
              <w:t>SP-220576</w:t>
            </w:r>
          </w:p>
        </w:tc>
      </w:tr>
      <w:tr w:rsidR="003906F4" w:rsidRPr="003906F4" w14:paraId="3E7710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33B4A8" w14:textId="74DB8618" w:rsidR="003906F4" w:rsidRPr="003906F4" w:rsidRDefault="003906F4" w:rsidP="003906F4">
            <w:pPr>
              <w:pStyle w:val="TAL"/>
            </w:pPr>
            <w:r w:rsidRPr="003906F4">
              <w:t>4.6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EA657FD" w14:textId="3434076C" w:rsidR="003906F4" w:rsidRPr="003906F4" w:rsidRDefault="003906F4" w:rsidP="003906F4">
            <w:pPr>
              <w:pStyle w:val="TAL"/>
            </w:pPr>
            <w:r w:rsidRPr="003906F4">
              <w:t>SP-220460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8A5F47" w14:textId="63720903"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75DC84" w14:textId="669A70B0" w:rsidR="003906F4" w:rsidRPr="003906F4" w:rsidRDefault="003906F4" w:rsidP="003906F4">
            <w:pPr>
              <w:pStyle w:val="TAL"/>
            </w:pPr>
            <w:r w:rsidRPr="003906F4">
              <w:t>SA WG6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9996DB" w14:textId="72C33B92" w:rsidR="003906F4" w:rsidRPr="003906F4" w:rsidRDefault="003906F4" w:rsidP="003906F4">
            <w:pPr>
              <w:pStyle w:val="TAL"/>
            </w:pPr>
            <w:r w:rsidRPr="003906F4">
              <w:t>SA WG6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3D46C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D0CD09" w14:textId="62E13BA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56811A" w14:textId="0FA7426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A38A14" w14:textId="219DBB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F4ED9D" w14:textId="35B24D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4CA3C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D332FE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FC1965F" w14:textId="596D7361"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B2921B" w14:textId="58347FC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9BD63F" w14:textId="77777777" w:rsidR="003906F4" w:rsidRPr="003906F4" w:rsidRDefault="003906F4" w:rsidP="003906F4">
            <w:pPr>
              <w:pStyle w:val="TAL"/>
            </w:pPr>
          </w:p>
        </w:tc>
      </w:tr>
      <w:tr w:rsidR="003906F4" w:rsidRPr="003906F4" w14:paraId="4B460D7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8CD16BC" w14:textId="30580C00" w:rsidR="003906F4" w:rsidRPr="003906F4" w:rsidRDefault="003906F4" w:rsidP="003906F4">
            <w:pPr>
              <w:pStyle w:val="TAL"/>
            </w:pPr>
            <w:r w:rsidRPr="003906F4">
              <w:lastRenderedPageBreak/>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EE3151" w14:textId="415047AC" w:rsidR="003906F4" w:rsidRPr="003906F4" w:rsidRDefault="003906F4" w:rsidP="003906F4">
            <w:pPr>
              <w:pStyle w:val="TAL"/>
            </w:pPr>
            <w:r w:rsidRPr="003906F4">
              <w:t>SP-220461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2E6D68E" w14:textId="3BAFC5AB"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C1CF3E" w14:textId="474CF6CD" w:rsidR="003906F4" w:rsidRPr="003906F4" w:rsidRDefault="003906F4" w:rsidP="003906F4">
            <w:pPr>
              <w:pStyle w:val="TAL"/>
            </w:pPr>
            <w:r w:rsidRPr="003906F4">
              <w:t>Presentation of TR 23.700-64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384635" w14:textId="4AAF2732"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A1A12" w14:textId="05557212" w:rsidR="003906F4" w:rsidRPr="003906F4" w:rsidRDefault="003906F4" w:rsidP="003906F4">
            <w:pPr>
              <w:pStyle w:val="TAL"/>
            </w:pPr>
            <w:r w:rsidRPr="003906F4">
              <w:t>23.700-64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F714EF" w14:textId="0B9CC00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EAD9FB" w14:textId="28C583F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B96520" w14:textId="010A8A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6948AE" w14:textId="6947CE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15FCB3" w14:textId="7CBC28BF"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8C2F6D" w14:textId="570BC0F2" w:rsidR="003906F4" w:rsidRPr="003906F4" w:rsidRDefault="003906F4" w:rsidP="003906F4">
            <w:pPr>
              <w:pStyle w:val="TAL"/>
            </w:pPr>
            <w:r w:rsidRPr="003906F4">
              <w:t>FS_eV2XAPP2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043E9D" w14:textId="0BA7E285"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CE2FAF4" w14:textId="07258EE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AC24E63" w14:textId="77777777" w:rsidR="003906F4" w:rsidRPr="003906F4" w:rsidRDefault="003906F4" w:rsidP="003906F4">
            <w:pPr>
              <w:pStyle w:val="TAL"/>
            </w:pPr>
          </w:p>
        </w:tc>
      </w:tr>
      <w:tr w:rsidR="003906F4" w:rsidRPr="003906F4" w14:paraId="011BA6F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97EB451" w14:textId="7A7CECCB"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D86276" w14:textId="64757AAE" w:rsidR="003906F4" w:rsidRPr="003906F4" w:rsidRDefault="003906F4" w:rsidP="003906F4">
            <w:pPr>
              <w:pStyle w:val="TAL"/>
            </w:pPr>
            <w:r w:rsidRPr="003906F4">
              <w:t>SP-220462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463D4E" w14:textId="638CA66A"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AABDAA" w14:textId="15DB8290" w:rsidR="003906F4" w:rsidRPr="003906F4" w:rsidRDefault="003906F4" w:rsidP="003906F4">
            <w:pPr>
              <w:pStyle w:val="TAL"/>
            </w:pPr>
            <w:r w:rsidRPr="003906F4">
              <w:t>Presentation of TR 23.700-76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3B04EB" w14:textId="44C6852F"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385CE5" w14:textId="2E379BDD" w:rsidR="003906F4" w:rsidRPr="003906F4" w:rsidRDefault="003906F4" w:rsidP="003906F4">
            <w:pPr>
              <w:pStyle w:val="TAL"/>
            </w:pPr>
            <w:r w:rsidRPr="003906F4">
              <w:t>23.700-76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50BFDD" w14:textId="4A1C834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DD7919" w14:textId="45AED72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7B78A4" w14:textId="4ED47EF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D00D22" w14:textId="426B3B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94BE39" w14:textId="5BAF35D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95267B2" w14:textId="0FAA9E5A" w:rsidR="003906F4" w:rsidRPr="003906F4" w:rsidRDefault="003906F4" w:rsidP="003906F4">
            <w:pPr>
              <w:pStyle w:val="TAL"/>
            </w:pPr>
            <w:r w:rsidRPr="003906F4">
              <w:t>FS_MCAHGC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611373" w14:textId="7E864E4E"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C33D8F3" w14:textId="4DE0F24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16C8A2" w14:textId="77777777" w:rsidR="003906F4" w:rsidRPr="003906F4" w:rsidRDefault="003906F4" w:rsidP="003906F4">
            <w:pPr>
              <w:pStyle w:val="TAL"/>
            </w:pPr>
          </w:p>
        </w:tc>
      </w:tr>
      <w:tr w:rsidR="003906F4" w:rsidRPr="003906F4" w14:paraId="7FB15F2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E17A2C" w14:textId="347DFAC2"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118AA0D" w14:textId="6E479895" w:rsidR="003906F4" w:rsidRPr="003906F4" w:rsidRDefault="003906F4" w:rsidP="003906F4">
            <w:pPr>
              <w:pStyle w:val="TAL"/>
            </w:pPr>
            <w:r w:rsidRPr="003906F4">
              <w:t>SP-220463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407F4F" w14:textId="0BD8CD08"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61064E" w14:textId="4D657537" w:rsidR="003906F4" w:rsidRPr="003906F4" w:rsidRDefault="003906F4" w:rsidP="003906F4">
            <w:pPr>
              <w:pStyle w:val="TAL"/>
            </w:pPr>
            <w:r w:rsidRPr="003906F4">
              <w:t>Presentation of TR 23.700-98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3B9F4E" w14:textId="0AA29DF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5B12F6" w14:textId="5A6DFDFC" w:rsidR="003906F4" w:rsidRPr="003906F4" w:rsidRDefault="003906F4" w:rsidP="003906F4">
            <w:pPr>
              <w:pStyle w:val="TAL"/>
            </w:pPr>
            <w:r w:rsidRPr="003906F4">
              <w:t>23.700-98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F30D81" w14:textId="7B77C1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15A078A" w14:textId="2B71754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E00317" w14:textId="6F5F65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E3478C" w14:textId="0B79F88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3C968F" w14:textId="050F9E9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68B77A" w14:textId="35EC2B85" w:rsidR="003906F4" w:rsidRPr="003906F4" w:rsidRDefault="003906F4" w:rsidP="003906F4">
            <w:pPr>
              <w:pStyle w:val="TAL"/>
            </w:pPr>
            <w:proofErr w:type="spellStart"/>
            <w:r w:rsidRPr="003906F4">
              <w:t>FS_eEDGEAPP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53A0C1" w14:textId="19376DF5" w:rsidR="003906F4" w:rsidRPr="003906F4" w:rsidRDefault="003906F4" w:rsidP="003906F4">
            <w:pPr>
              <w:pStyle w:val="TAL"/>
            </w:pPr>
            <w:r w:rsidRPr="003906F4">
              <w:t>Correction needed to implementation. Revised to SP-220684.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4AF95C" w14:textId="600B11F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4D11D1" w14:textId="3CF9CF79" w:rsidR="003906F4" w:rsidRPr="003906F4" w:rsidRDefault="003906F4" w:rsidP="003906F4">
            <w:pPr>
              <w:pStyle w:val="TAL"/>
            </w:pPr>
            <w:r w:rsidRPr="003906F4">
              <w:t>SP-220684</w:t>
            </w:r>
          </w:p>
        </w:tc>
      </w:tr>
      <w:tr w:rsidR="003906F4" w:rsidRPr="003906F4" w14:paraId="3095D8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9B7DE2" w14:textId="4D9F5A0A"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391B8C" w14:textId="4F45E52E" w:rsidR="003906F4" w:rsidRPr="003906F4" w:rsidRDefault="003906F4" w:rsidP="003906F4">
            <w:pPr>
              <w:pStyle w:val="TAL"/>
            </w:pPr>
            <w:r w:rsidRPr="003906F4">
              <w:t>SP-220464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3E29888" w14:textId="116B51CC"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028EF8" w14:textId="3C6B3EB3" w:rsidR="003906F4" w:rsidRPr="003906F4" w:rsidRDefault="003906F4" w:rsidP="003906F4">
            <w:pPr>
              <w:pStyle w:val="TAL"/>
            </w:pPr>
            <w:r w:rsidRPr="003906F4">
              <w:t>Presentation of TR 23.783 v2.0.0 for Approval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3399B4" w14:textId="3B8C3B26"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9C97E2" w14:textId="7D6CF1C9" w:rsidR="003906F4" w:rsidRPr="003906F4" w:rsidRDefault="003906F4" w:rsidP="003906F4">
            <w:pPr>
              <w:pStyle w:val="TAL"/>
            </w:pPr>
            <w:r w:rsidRPr="003906F4">
              <w:t>23.783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7B9EEF" w14:textId="165A294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8CE49C" w14:textId="12D1D0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2AE778" w14:textId="1C1A1F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FEECA3" w14:textId="1396D53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C927C4" w14:textId="551A548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078276" w14:textId="27FDF05A" w:rsidR="003906F4" w:rsidRPr="003906F4" w:rsidRDefault="003906F4" w:rsidP="003906F4">
            <w:pPr>
              <w:pStyle w:val="TAL"/>
            </w:pPr>
            <w:r w:rsidRPr="003906F4">
              <w:t>FS_MCOver5GS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24D729" w14:textId="4B0E1E3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5F281F" w14:textId="3DA0C09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92FA36" w14:textId="77777777" w:rsidR="003906F4" w:rsidRPr="003906F4" w:rsidRDefault="003906F4" w:rsidP="003906F4">
            <w:pPr>
              <w:pStyle w:val="TAL"/>
            </w:pPr>
          </w:p>
        </w:tc>
      </w:tr>
      <w:tr w:rsidR="003906F4" w:rsidRPr="003906F4" w14:paraId="4F4E688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9A2D17" w14:textId="0AE71E4F"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8C0CC3B" w14:textId="27BA9B2E" w:rsidR="003906F4" w:rsidRPr="003906F4" w:rsidRDefault="003906F4" w:rsidP="003906F4">
            <w:pPr>
              <w:pStyle w:val="TAL"/>
            </w:pPr>
            <w:r w:rsidRPr="003906F4">
              <w:t>SP-220465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7DD74" w14:textId="77D9C9E5"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A7AC2A" w14:textId="5B31F863" w:rsidR="003906F4" w:rsidRPr="003906F4" w:rsidRDefault="003906F4" w:rsidP="003906F4">
            <w:pPr>
              <w:pStyle w:val="TAL"/>
            </w:pPr>
            <w:r w:rsidRPr="003906F4">
              <w:t>Revised SID on Study on enhanced architecture for UAS Applications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84BF5E" w14:textId="172EB402"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AE598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AC9A55" w14:textId="5BB83E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A97B02" w14:textId="57AF1F0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E0C42E" w14:textId="4748F1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D30B59" w14:textId="67DF0DA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67523C" w14:textId="7F17645E"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1CAC035" w14:textId="2491C2FF" w:rsidR="003906F4" w:rsidRPr="003906F4" w:rsidRDefault="003906F4" w:rsidP="003906F4">
            <w:pPr>
              <w:pStyle w:val="TAL"/>
            </w:pPr>
            <w:proofErr w:type="spellStart"/>
            <w:r w:rsidRPr="003906F4">
              <w:t>FS_eUASAPP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A3C8732" w14:textId="1BF49E5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F1B701E" w14:textId="33BA87F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AA8F867" w14:textId="77777777" w:rsidR="003906F4" w:rsidRPr="003906F4" w:rsidRDefault="003906F4" w:rsidP="003906F4">
            <w:pPr>
              <w:pStyle w:val="TAL"/>
            </w:pPr>
          </w:p>
        </w:tc>
      </w:tr>
      <w:tr w:rsidR="003906F4" w:rsidRPr="003906F4" w14:paraId="6B06402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0CC61B" w14:textId="6D97ACF2"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18C317" w14:textId="2127A9DD" w:rsidR="003906F4" w:rsidRPr="003906F4" w:rsidRDefault="003906F4" w:rsidP="003906F4">
            <w:pPr>
              <w:pStyle w:val="TAL"/>
            </w:pPr>
            <w:r w:rsidRPr="003906F4">
              <w:t>SP-220466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01158F" w14:textId="3210823B"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A4DE5F" w14:textId="2848616E" w:rsidR="003906F4" w:rsidRPr="003906F4" w:rsidRDefault="003906F4" w:rsidP="003906F4">
            <w:pPr>
              <w:pStyle w:val="TAL"/>
            </w:pPr>
            <w:r w:rsidRPr="003906F4">
              <w:t>Revised SID for Study on enhancements to application layer support for V2X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F3D108" w14:textId="3BC937D7"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A6F6A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520B5D" w14:textId="309C89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8AB151" w14:textId="7C16E70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C17C04" w14:textId="2095A0B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BF8E95" w14:textId="66F176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CD9788" w14:textId="38B1BD9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63B3F74" w14:textId="6C7BF3C2" w:rsidR="003906F4" w:rsidRPr="003906F4" w:rsidRDefault="003906F4" w:rsidP="003906F4">
            <w:pPr>
              <w:pStyle w:val="TAL"/>
            </w:pPr>
            <w:r w:rsidRPr="003906F4">
              <w:t>FS_eV2XAPP2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9FE3981" w14:textId="326A35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F0E727" w14:textId="54E0906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E07C1E" w14:textId="77777777" w:rsidR="003906F4" w:rsidRPr="003906F4" w:rsidRDefault="003906F4" w:rsidP="003906F4">
            <w:pPr>
              <w:pStyle w:val="TAL"/>
            </w:pPr>
          </w:p>
        </w:tc>
      </w:tr>
      <w:tr w:rsidR="003906F4" w:rsidRPr="003906F4" w14:paraId="6BAF75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D8B771" w14:textId="07F39236"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0253C6" w14:textId="04F90037" w:rsidR="003906F4" w:rsidRPr="003906F4" w:rsidRDefault="003906F4" w:rsidP="003906F4">
            <w:pPr>
              <w:pStyle w:val="TAL"/>
            </w:pPr>
            <w:r w:rsidRPr="003906F4">
              <w:t>SP-220467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54B816" w14:textId="4BA1B46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26DFB5" w14:textId="562AC849" w:rsidR="003906F4" w:rsidRPr="003906F4" w:rsidRDefault="003906F4" w:rsidP="003906F4">
            <w:pPr>
              <w:pStyle w:val="TAL"/>
            </w:pPr>
            <w:r w:rsidRPr="003906F4">
              <w:t>Revised SID for Study on SEAL data delivery enabler for vertical application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611A0B" w14:textId="71D44FC1"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30D21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F7A740" w14:textId="3D25090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D80A42" w14:textId="6CAC376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0E4ECE" w14:textId="17A666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F223F5" w14:textId="78BBC32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5A2FDE" w14:textId="15ED680A"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FEB2487" w14:textId="1EEEDEE0" w:rsidR="003906F4" w:rsidRPr="003906F4" w:rsidRDefault="003906F4" w:rsidP="003906F4">
            <w:pPr>
              <w:pStyle w:val="TAL"/>
            </w:pPr>
            <w:r w:rsidRPr="003906F4">
              <w:t>FS_SEALDD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E51074" w14:textId="1E66E04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B521EF" w14:textId="739AAFA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E3A7F6" w14:textId="77777777" w:rsidR="003906F4" w:rsidRPr="003906F4" w:rsidRDefault="003906F4" w:rsidP="003906F4">
            <w:pPr>
              <w:pStyle w:val="TAL"/>
            </w:pPr>
          </w:p>
        </w:tc>
      </w:tr>
      <w:tr w:rsidR="003906F4" w:rsidRPr="003906F4" w14:paraId="622E05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54B5AEA" w14:textId="7B3F78CC"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EB92CE" w14:textId="186B033B" w:rsidR="003906F4" w:rsidRPr="003906F4" w:rsidRDefault="003906F4" w:rsidP="003906F4">
            <w:pPr>
              <w:pStyle w:val="TAL"/>
            </w:pPr>
            <w:r w:rsidRPr="003906F4">
              <w:t>SP-220468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6BD3D5" w14:textId="10BDC22C"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AA7AE8" w14:textId="48188172" w:rsidR="003906F4" w:rsidRPr="003906F4" w:rsidRDefault="003906F4" w:rsidP="003906F4">
            <w:pPr>
              <w:pStyle w:val="TAL"/>
            </w:pPr>
            <w:r w:rsidRPr="003906F4">
              <w:t>New WID on Alignment of EDGEAPP, ETSI MEC and GSMA OP Architectures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39D8AA" w14:textId="5912BDF7"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39EF6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A28083" w14:textId="2AE025A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28F49D" w14:textId="2F9A04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3CE867" w14:textId="32B593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AC8832" w14:textId="0EED3A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F1924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8646E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5BB95A" w14:textId="0E0EE5B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E2A7EF" w14:textId="52E7C43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51476D" w14:textId="77777777" w:rsidR="003906F4" w:rsidRPr="003906F4" w:rsidRDefault="003906F4" w:rsidP="003906F4">
            <w:pPr>
              <w:pStyle w:val="TAL"/>
            </w:pPr>
          </w:p>
        </w:tc>
      </w:tr>
      <w:tr w:rsidR="003906F4" w:rsidRPr="003906F4" w14:paraId="4AF857B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82BA21" w14:textId="2B41B86D"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42B3166" w14:textId="08211F0B" w:rsidR="003906F4" w:rsidRPr="003906F4" w:rsidRDefault="003906F4" w:rsidP="003906F4">
            <w:pPr>
              <w:pStyle w:val="TAL"/>
            </w:pPr>
            <w:r w:rsidRPr="003906F4">
              <w:t>SP-220469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12CC61" w14:textId="06DA265C"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377329" w14:textId="291F472A" w:rsidR="003906F4" w:rsidRPr="003906F4" w:rsidRDefault="003906F4" w:rsidP="003906F4">
            <w:pPr>
              <w:pStyle w:val="TAL"/>
            </w:pPr>
            <w:r w:rsidRPr="003906F4">
              <w:t>New WID on application enablement aspects for subscriber-aware northbound API access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49E881" w14:textId="1DDC760A"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69530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A366A0" w14:textId="4B6C608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2A4C03E" w14:textId="597BEAB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700C9A" w14:textId="2ACE4A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A03003" w14:textId="40CD6C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5EA22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B80964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12EEC7" w14:textId="0DA7EF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45F03DD" w14:textId="49856CA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C23F846" w14:textId="77777777" w:rsidR="003906F4" w:rsidRPr="003906F4" w:rsidRDefault="003906F4" w:rsidP="003906F4">
            <w:pPr>
              <w:pStyle w:val="TAL"/>
            </w:pPr>
          </w:p>
        </w:tc>
      </w:tr>
      <w:tr w:rsidR="003906F4" w:rsidRPr="003906F4" w14:paraId="7F4B5E3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4AE459" w14:textId="699A0B1D"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26F962" w14:textId="5C5E41EB" w:rsidR="003906F4" w:rsidRPr="003906F4" w:rsidRDefault="003906F4" w:rsidP="003906F4">
            <w:pPr>
              <w:pStyle w:val="TAL"/>
            </w:pPr>
            <w:r w:rsidRPr="003906F4">
              <w:t>SP-220470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39F047" w14:textId="39D8563D"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C3BF2B" w14:textId="7F09C0D8" w:rsidR="003906F4" w:rsidRPr="003906F4" w:rsidRDefault="003906F4" w:rsidP="003906F4">
            <w:pPr>
              <w:pStyle w:val="TAL"/>
            </w:pPr>
            <w:r w:rsidRPr="003906F4">
              <w:t>New WID on Network Slice Capability Exposure for Application Layer Enablement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899344" w14:textId="692E308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E3457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ED7F36" w14:textId="56DFD45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361A4D" w14:textId="71B735B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9BD416" w14:textId="65941F8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244136" w14:textId="0F7EFE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E679B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D7B40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213406" w14:textId="2A7FAAB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D5A3B8" w14:textId="6B80598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F6A601" w14:textId="77777777" w:rsidR="003906F4" w:rsidRPr="003906F4" w:rsidRDefault="003906F4" w:rsidP="003906F4">
            <w:pPr>
              <w:pStyle w:val="TAL"/>
            </w:pPr>
          </w:p>
        </w:tc>
      </w:tr>
      <w:tr w:rsidR="003906F4" w:rsidRPr="003906F4" w14:paraId="15F16FB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6B16E4" w14:textId="1EB7B6B7"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59DC4D" w14:textId="7BE898E6" w:rsidR="003906F4" w:rsidRPr="003906F4" w:rsidRDefault="003906F4" w:rsidP="003906F4">
            <w:pPr>
              <w:pStyle w:val="TAL"/>
            </w:pPr>
            <w:r w:rsidRPr="003906F4">
              <w:t>SP-220471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656E02" w14:textId="6FEF626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3A1C45" w14:textId="5FACF8E6" w:rsidR="003906F4" w:rsidRPr="003906F4" w:rsidRDefault="003906F4" w:rsidP="003906F4">
            <w:pPr>
              <w:pStyle w:val="TAL"/>
            </w:pPr>
            <w:r w:rsidRPr="003906F4">
              <w:t>Rel-15 CR to TS23222 for CAPIF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5B38DD" w14:textId="5B1F3A87"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A1602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F2D19F" w14:textId="3E3F60C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609A99" w14:textId="6D62595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17D79E" w14:textId="3FEAE96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B7A1F0" w14:textId="7F46729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CC505A" w14:textId="314B725F"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7335035" w14:textId="6DE6B683" w:rsidR="003906F4" w:rsidRPr="003906F4" w:rsidRDefault="003906F4" w:rsidP="003906F4">
            <w:pPr>
              <w:pStyle w:val="TAL"/>
            </w:pPr>
            <w:r w:rsidRPr="003906F4">
              <w:t>CAPIF</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98CDFB" w14:textId="350750BC"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F22F005" w14:textId="47663D0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5EE7DA" w14:textId="77777777" w:rsidR="003906F4" w:rsidRPr="003906F4" w:rsidRDefault="003906F4" w:rsidP="003906F4">
            <w:pPr>
              <w:pStyle w:val="TAL"/>
            </w:pPr>
          </w:p>
        </w:tc>
      </w:tr>
      <w:tr w:rsidR="003906F4" w:rsidRPr="003906F4" w14:paraId="21957AD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585B75" w14:textId="651A7B3D"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B98160" w14:textId="6E81EF2E" w:rsidR="003906F4" w:rsidRPr="003906F4" w:rsidRDefault="003906F4" w:rsidP="003906F4">
            <w:pPr>
              <w:pStyle w:val="TAL"/>
            </w:pPr>
            <w:r w:rsidRPr="003906F4">
              <w:t>SP-220472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A532F8" w14:textId="6546B9F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1A10791" w14:textId="0BCCC0DD" w:rsidR="003906F4" w:rsidRPr="003906F4" w:rsidRDefault="003906F4" w:rsidP="003906F4">
            <w:pPr>
              <w:pStyle w:val="TAL"/>
            </w:pPr>
            <w:r w:rsidRPr="003906F4">
              <w:t>Rel-17 CRs to TS23558 for EDGEAPP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AC3DB6" w14:textId="735AEE66"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FC848A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983131" w14:textId="6D50F8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6A40ED2" w14:textId="76A6EF2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D98F65" w14:textId="099326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5EC7F8" w14:textId="4872E6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2A4A5E" w14:textId="2C1DF3E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73A064" w14:textId="08B6EBFF" w:rsidR="003906F4" w:rsidRPr="003906F4" w:rsidRDefault="003906F4" w:rsidP="003906F4">
            <w:pPr>
              <w:pStyle w:val="TAL"/>
            </w:pPr>
            <w:r w:rsidRPr="003906F4">
              <w:t>EDGEAPP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DCBE31" w14:textId="427DF9D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47961E7" w14:textId="7E6AA08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FAD9762" w14:textId="77777777" w:rsidR="003906F4" w:rsidRPr="003906F4" w:rsidRDefault="003906F4" w:rsidP="003906F4">
            <w:pPr>
              <w:pStyle w:val="TAL"/>
            </w:pPr>
          </w:p>
        </w:tc>
      </w:tr>
      <w:tr w:rsidR="003906F4" w:rsidRPr="003906F4" w14:paraId="475C6ED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968E0D" w14:textId="4B334257"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0D483E7" w14:textId="6D07C662" w:rsidR="003906F4" w:rsidRPr="003906F4" w:rsidRDefault="003906F4" w:rsidP="003906F4">
            <w:pPr>
              <w:pStyle w:val="TAL"/>
            </w:pPr>
            <w:r w:rsidRPr="003906F4">
              <w:t>SP-220473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D52670" w14:textId="22181E0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30515B" w14:textId="7E6E4986" w:rsidR="003906F4" w:rsidRPr="003906F4" w:rsidRDefault="003906F4" w:rsidP="003906F4">
            <w:pPr>
              <w:pStyle w:val="TAL"/>
            </w:pPr>
            <w:r w:rsidRPr="003906F4">
              <w:t xml:space="preserve">Rel-17 CRs to TS23434 for </w:t>
            </w:r>
            <w:proofErr w:type="spellStart"/>
            <w:r w:rsidRPr="003906F4">
              <w:t>eSEAL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FADF284" w14:textId="05C42EFE"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F3D7F5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4B91E3" w14:textId="37450CF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288469" w14:textId="6374BD9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6C8CE8" w14:textId="34390D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66752D" w14:textId="47E0DEA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AA1178" w14:textId="4A8C21D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6D056D" w14:textId="5FB1491E"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7628D3" w14:textId="03BF3DB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08F4CE" w14:textId="3C6D82E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A4479E" w14:textId="77777777" w:rsidR="003906F4" w:rsidRPr="003906F4" w:rsidRDefault="003906F4" w:rsidP="003906F4">
            <w:pPr>
              <w:pStyle w:val="TAL"/>
            </w:pPr>
          </w:p>
        </w:tc>
      </w:tr>
      <w:tr w:rsidR="003906F4" w:rsidRPr="003906F4" w14:paraId="651F0C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15CE6E" w14:textId="5AAC368C"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9D2A01" w14:textId="1BDE449D" w:rsidR="003906F4" w:rsidRPr="003906F4" w:rsidRDefault="003906F4" w:rsidP="003906F4">
            <w:pPr>
              <w:pStyle w:val="TAL"/>
            </w:pPr>
            <w:r w:rsidRPr="003906F4">
              <w:t>SP-220474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612C3F" w14:textId="111DC0E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EB5C75" w14:textId="3C64FB6C" w:rsidR="003906F4" w:rsidRPr="003906F4" w:rsidRDefault="003906F4" w:rsidP="003906F4">
            <w:pPr>
              <w:pStyle w:val="TAL"/>
            </w:pPr>
            <w:r w:rsidRPr="003906F4">
              <w:t>Rel-17 CRs to TS23286 for eV2XAPP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46B9D1" w14:textId="017E8318"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533B1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0E31EE" w14:textId="2DBAEB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C9E2BC4" w14:textId="00BF73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01A970" w14:textId="5F922F7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CE001B" w14:textId="3D38D7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E70484" w14:textId="34FAD70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FA52DC5" w14:textId="16CAB760" w:rsidR="003906F4" w:rsidRPr="003906F4" w:rsidRDefault="003906F4" w:rsidP="003906F4">
            <w:pPr>
              <w:pStyle w:val="TAL"/>
            </w:pPr>
            <w:r w:rsidRPr="003906F4">
              <w:t>eV2XAPP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D9B51B" w14:textId="10CD579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105C525" w14:textId="1621581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68EB7E" w14:textId="77777777" w:rsidR="003906F4" w:rsidRPr="003906F4" w:rsidRDefault="003906F4" w:rsidP="003906F4">
            <w:pPr>
              <w:pStyle w:val="TAL"/>
            </w:pPr>
          </w:p>
        </w:tc>
      </w:tr>
      <w:tr w:rsidR="003906F4" w:rsidRPr="003906F4" w14:paraId="06F453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32D8326" w14:textId="1D6381D1"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0D2DCF" w14:textId="4E20B977" w:rsidR="003906F4" w:rsidRPr="003906F4" w:rsidRDefault="003906F4" w:rsidP="003906F4">
            <w:pPr>
              <w:pStyle w:val="TAL"/>
            </w:pPr>
            <w:r w:rsidRPr="003906F4">
              <w:t>SP-220475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A33257" w14:textId="0ACB945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CF3323" w14:textId="707A2608" w:rsidR="003906F4" w:rsidRPr="003906F4" w:rsidRDefault="003906F4" w:rsidP="003906F4">
            <w:pPr>
              <w:pStyle w:val="TAL"/>
            </w:pPr>
            <w:r w:rsidRPr="003906F4">
              <w:t>Rel-17 CRs to TS23289 for MCOver5GS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E97F2F" w14:textId="620F28EF"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2C1142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2DF89A" w14:textId="40441E7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A6F1C8" w14:textId="26BF0EF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964439" w14:textId="515717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C40BE3" w14:textId="6B4D229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08BA62" w14:textId="372A24B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9E34747" w14:textId="53B09A20" w:rsidR="003906F4" w:rsidRPr="003906F4" w:rsidRDefault="003906F4" w:rsidP="003906F4">
            <w:pPr>
              <w:pStyle w:val="TAL"/>
            </w:pPr>
            <w:r w:rsidRPr="003906F4">
              <w:t>MCOver5GS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F322411" w14:textId="0E070EE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19E7FA3" w14:textId="21D536B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93536D" w14:textId="77777777" w:rsidR="003906F4" w:rsidRPr="003906F4" w:rsidRDefault="003906F4" w:rsidP="003906F4">
            <w:pPr>
              <w:pStyle w:val="TAL"/>
            </w:pPr>
          </w:p>
        </w:tc>
      </w:tr>
      <w:tr w:rsidR="003906F4" w:rsidRPr="003906F4" w14:paraId="6A132AD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404859" w14:textId="4E2EFD6B"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246CDA" w14:textId="16F39EDE" w:rsidR="003906F4" w:rsidRPr="003906F4" w:rsidRDefault="003906F4" w:rsidP="003906F4">
            <w:pPr>
              <w:pStyle w:val="TAL"/>
            </w:pPr>
            <w:r w:rsidRPr="003906F4">
              <w:t>SP-220476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70BDF6" w14:textId="112E3B8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346D3F" w14:textId="11A4DE65" w:rsidR="003906F4" w:rsidRPr="003906F4" w:rsidRDefault="003906F4" w:rsidP="003906F4">
            <w:pPr>
              <w:pStyle w:val="TAL"/>
            </w:pPr>
            <w:r w:rsidRPr="003906F4">
              <w:t>Rel-18 CR to TS23280, TS23281, TS23282, TS23283, TS23289 and TS23379 for enh4MCPTT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D4FCC6B" w14:textId="4B044704"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62307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EA07FE" w14:textId="76800D2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B416F1F" w14:textId="074B970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50B58E" w14:textId="4E666D1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51D265" w14:textId="08D4330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011CF2" w14:textId="77C79E06"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EC048DB" w14:textId="492685F5" w:rsidR="003906F4" w:rsidRPr="003906F4" w:rsidRDefault="003906F4" w:rsidP="003906F4">
            <w:pPr>
              <w:pStyle w:val="TAL"/>
            </w:pPr>
            <w:r w:rsidRPr="003906F4">
              <w:t>enh4MCPTT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B7C457" w14:textId="716B53B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1F3FBBA" w14:textId="49176AA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80CB1F1" w14:textId="77777777" w:rsidR="003906F4" w:rsidRPr="003906F4" w:rsidRDefault="003906F4" w:rsidP="003906F4">
            <w:pPr>
              <w:pStyle w:val="TAL"/>
            </w:pPr>
          </w:p>
        </w:tc>
      </w:tr>
      <w:tr w:rsidR="003906F4" w:rsidRPr="003906F4" w14:paraId="121B17D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C5F201C" w14:textId="356E2987"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5FCE07" w14:textId="3C4797C9" w:rsidR="003906F4" w:rsidRPr="003906F4" w:rsidRDefault="003906F4" w:rsidP="003906F4">
            <w:pPr>
              <w:pStyle w:val="TAL"/>
            </w:pPr>
            <w:r w:rsidRPr="003906F4">
              <w:t>SP-220477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6FC620" w14:textId="31059F3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107C76" w14:textId="4D47D7FC" w:rsidR="003906F4" w:rsidRPr="003906F4" w:rsidRDefault="003906F4" w:rsidP="003906F4">
            <w:pPr>
              <w:pStyle w:val="TAL"/>
            </w:pPr>
            <w:r w:rsidRPr="003906F4">
              <w:t xml:space="preserve">Rel-18 CRs to TS23280 and TS23282 for </w:t>
            </w:r>
            <w:proofErr w:type="spellStart"/>
            <w:r w:rsidRPr="003906F4">
              <w:t>IRail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83959B" w14:textId="1FF81F40"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0F33D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45E6AD" w14:textId="2EC51E2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AF4D91" w14:textId="49FD256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3FA1E6" w14:textId="17EDE1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32AF72" w14:textId="52E88A7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819FC7" w14:textId="1DD6569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BDB5667" w14:textId="2F2E0E6C" w:rsidR="003906F4" w:rsidRPr="003906F4" w:rsidRDefault="003906F4" w:rsidP="003906F4">
            <w:pPr>
              <w:pStyle w:val="TAL"/>
            </w:pPr>
            <w:proofErr w:type="spellStart"/>
            <w:r w:rsidRPr="003906F4">
              <w:t>IRail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8EA7B3" w14:textId="41A1CB6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3C468A6" w14:textId="6FCB026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EF945A" w14:textId="77777777" w:rsidR="003906F4" w:rsidRPr="003906F4" w:rsidRDefault="003906F4" w:rsidP="003906F4">
            <w:pPr>
              <w:pStyle w:val="TAL"/>
            </w:pPr>
          </w:p>
        </w:tc>
      </w:tr>
      <w:tr w:rsidR="003906F4" w:rsidRPr="003906F4" w14:paraId="665BE4D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6E5019" w14:textId="637DFEF3"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703A361" w14:textId="7102CCBF" w:rsidR="003906F4" w:rsidRPr="003906F4" w:rsidRDefault="003906F4" w:rsidP="003906F4">
            <w:pPr>
              <w:pStyle w:val="TAL"/>
            </w:pPr>
            <w:r w:rsidRPr="003906F4">
              <w:t>SP-220478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9F80FA" w14:textId="2790574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23CE43" w14:textId="599C57A9" w:rsidR="003906F4" w:rsidRPr="003906F4" w:rsidRDefault="003906F4" w:rsidP="003906F4">
            <w:pPr>
              <w:pStyle w:val="TAL"/>
            </w:pPr>
            <w:r w:rsidRPr="003906F4">
              <w:t>Rel-18 CRs to TS23280 for MCGWUE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ACB935" w14:textId="555543AE"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49EA1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A55069" w14:textId="31F6F3C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30ABBDE" w14:textId="42C6613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D5E075" w14:textId="762077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10B3CF" w14:textId="1343EE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CED4BA" w14:textId="45BB5191"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C3DD2D" w14:textId="0FE47505" w:rsidR="003906F4" w:rsidRPr="003906F4" w:rsidRDefault="003906F4" w:rsidP="003906F4">
            <w:pPr>
              <w:pStyle w:val="TAL"/>
            </w:pPr>
            <w:r w:rsidRPr="003906F4">
              <w:t>MCGWUE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08FFFC" w14:textId="5F23C38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E512AF5" w14:textId="7763E1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E9CCA0" w14:textId="77777777" w:rsidR="003906F4" w:rsidRPr="003906F4" w:rsidRDefault="003906F4" w:rsidP="003906F4">
            <w:pPr>
              <w:pStyle w:val="TAL"/>
            </w:pPr>
          </w:p>
        </w:tc>
      </w:tr>
      <w:tr w:rsidR="003906F4" w:rsidRPr="003906F4" w14:paraId="0C0E1F1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683B8A" w14:textId="4E602C40"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C118FE" w14:textId="25607881" w:rsidR="003906F4" w:rsidRPr="003906F4" w:rsidRDefault="003906F4" w:rsidP="003906F4">
            <w:pPr>
              <w:pStyle w:val="TAL"/>
            </w:pPr>
            <w:r w:rsidRPr="003906F4">
              <w:t>SP-220479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E8857E" w14:textId="51934C2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55F59B" w14:textId="2DF1087D" w:rsidR="003906F4" w:rsidRPr="003906F4" w:rsidRDefault="003906F4" w:rsidP="003906F4">
            <w:pPr>
              <w:pStyle w:val="TAL"/>
            </w:pPr>
            <w:r w:rsidRPr="003906F4">
              <w:t>Rel-18 CRs to TS23289 for MCOver5GProSe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BC3C6A" w14:textId="210326E0"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6660C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9BD44A" w14:textId="73D9ED0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72BE97B" w14:textId="0707927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A90247" w14:textId="2C4730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C93B87" w14:textId="7EE5EF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FD8CCC" w14:textId="259E785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40F5762" w14:textId="7573881B" w:rsidR="003906F4" w:rsidRPr="003906F4" w:rsidRDefault="003906F4" w:rsidP="003906F4">
            <w:pPr>
              <w:pStyle w:val="TAL"/>
            </w:pPr>
            <w:r w:rsidRPr="003906F4">
              <w:t>MCOver5GProSe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982C4F" w14:textId="740D3E4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E8A724" w14:textId="2390180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61051F" w14:textId="77777777" w:rsidR="003906F4" w:rsidRPr="003906F4" w:rsidRDefault="003906F4" w:rsidP="003906F4">
            <w:pPr>
              <w:pStyle w:val="TAL"/>
            </w:pPr>
          </w:p>
        </w:tc>
      </w:tr>
      <w:tr w:rsidR="003906F4" w:rsidRPr="003906F4" w14:paraId="06F5FA0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4CBDBB3" w14:textId="36B6754C" w:rsidR="003906F4" w:rsidRPr="003906F4" w:rsidRDefault="003906F4" w:rsidP="003906F4">
            <w:pPr>
              <w:pStyle w:val="TAL"/>
            </w:pPr>
            <w:r w:rsidRPr="003906F4">
              <w:lastRenderedPageBreak/>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B81ECB" w14:textId="00F06FB4" w:rsidR="003906F4" w:rsidRPr="003906F4" w:rsidRDefault="003906F4" w:rsidP="003906F4">
            <w:pPr>
              <w:pStyle w:val="TAL"/>
            </w:pPr>
            <w:r w:rsidRPr="003906F4">
              <w:t>SP-220480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823780" w14:textId="6B1EE1B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97F6C0" w14:textId="4C4789F1" w:rsidR="003906F4" w:rsidRPr="003906F4" w:rsidRDefault="003906F4" w:rsidP="003906F4">
            <w:pPr>
              <w:pStyle w:val="TAL"/>
            </w:pPr>
            <w:r w:rsidRPr="003906F4">
              <w:t>Rel-18 CRs to TS23289 for MCOver5MBS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FE20802" w14:textId="2D072CAE"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59E98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61A23C" w14:textId="39112E4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99B3BB" w14:textId="6D14092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910844" w14:textId="589653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F6F1CB" w14:textId="275E0D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A6D176" w14:textId="05E4555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BE781A" w14:textId="561FD754" w:rsidR="003906F4" w:rsidRPr="003906F4" w:rsidRDefault="003906F4" w:rsidP="003906F4">
            <w:pPr>
              <w:pStyle w:val="TAL"/>
            </w:pPr>
            <w:r w:rsidRPr="003906F4">
              <w:t>MCOver5MBS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126E49" w14:textId="4348988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C1DD5A4" w14:textId="21EC74E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F99B65E" w14:textId="77777777" w:rsidR="003906F4" w:rsidRPr="003906F4" w:rsidRDefault="003906F4" w:rsidP="003906F4">
            <w:pPr>
              <w:pStyle w:val="TAL"/>
            </w:pPr>
          </w:p>
        </w:tc>
      </w:tr>
      <w:tr w:rsidR="003906F4" w:rsidRPr="003906F4" w14:paraId="1A35F40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86D6FC" w14:textId="1F4A20B7"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F24A9A" w14:textId="1A5CB2B8" w:rsidR="003906F4" w:rsidRPr="003906F4" w:rsidRDefault="003906F4" w:rsidP="003906F4">
            <w:pPr>
              <w:pStyle w:val="TAL"/>
            </w:pPr>
            <w:r w:rsidRPr="003906F4">
              <w:t>SP-220481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24D39B" w14:textId="64CBBA6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D6BD18" w14:textId="672717B5" w:rsidR="003906F4" w:rsidRPr="003906F4" w:rsidRDefault="003906F4" w:rsidP="003906F4">
            <w:pPr>
              <w:pStyle w:val="TAL"/>
            </w:pPr>
            <w:r w:rsidRPr="003906F4">
              <w:t>Rel-18 CRs to TS23554 for 5GMARCH_Ph2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6212F1E" w14:textId="6C0B88B7"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194CD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A6B89D" w14:textId="44E7824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054251" w14:textId="6F12150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CDEAC0" w14:textId="2C6948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B3B2F9" w14:textId="2D9BF06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E5D185" w14:textId="7ED0D76F"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7A3DE11" w14:textId="031AE796" w:rsidR="003906F4" w:rsidRPr="003906F4" w:rsidRDefault="003906F4" w:rsidP="003906F4">
            <w:pPr>
              <w:pStyle w:val="TAL"/>
            </w:pPr>
            <w:r w:rsidRPr="003906F4">
              <w:t>5GMARCH_Ph2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8B0AAA" w14:textId="55B64F3E" w:rsidR="003906F4" w:rsidRPr="003906F4" w:rsidRDefault="003906F4" w:rsidP="003906F4">
            <w:pPr>
              <w:pStyle w:val="TAL"/>
            </w:pPr>
            <w:r w:rsidRPr="003906F4">
              <w:t>NOTE: 23.554 CR0039R1 is incorrectly shown as Rel-17 in the presentation cover table, it is a Rel-18 CR. 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250975" w14:textId="0FF7E7D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E87DFB" w14:textId="77777777" w:rsidR="003906F4" w:rsidRPr="003906F4" w:rsidRDefault="003906F4" w:rsidP="003906F4">
            <w:pPr>
              <w:pStyle w:val="TAL"/>
            </w:pPr>
          </w:p>
        </w:tc>
      </w:tr>
      <w:tr w:rsidR="003906F4" w:rsidRPr="003906F4" w14:paraId="6AD2514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DF9553" w14:textId="100F8694"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705064" w14:textId="2E9CA256" w:rsidR="003906F4" w:rsidRPr="003906F4" w:rsidRDefault="003906F4" w:rsidP="003906F4">
            <w:pPr>
              <w:pStyle w:val="TAL"/>
            </w:pPr>
            <w:r w:rsidRPr="003906F4">
              <w:t>SP-220482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C8F1DB" w14:textId="5F6619CD"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F33D32" w14:textId="61796B40" w:rsidR="003906F4" w:rsidRPr="003906F4" w:rsidRDefault="003906F4" w:rsidP="003906F4">
            <w:pPr>
              <w:pStyle w:val="TAL"/>
            </w:pPr>
            <w:r w:rsidRPr="003906F4">
              <w:t>21.916 CR0002 (Rel-16, 'F'): Removal of RDSSI from the Rel-16 Summary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7F6A72" w14:textId="4817D69D" w:rsidR="003906F4" w:rsidRPr="003906F4" w:rsidRDefault="003906F4" w:rsidP="003906F4">
            <w:pPr>
              <w:pStyle w:val="TAL"/>
            </w:pPr>
            <w:proofErr w:type="spellStart"/>
            <w:r w:rsidRPr="003906F4">
              <w:t>InterDigital</w:t>
            </w:r>
            <w:proofErr w:type="spellEnd"/>
            <w:r w:rsidRPr="003906F4">
              <w:t xml:space="preserve"> Inc., </w:t>
            </w:r>
            <w:proofErr w:type="spellStart"/>
            <w:r w:rsidRPr="003906F4">
              <w:t>Convida</w:t>
            </w:r>
            <w:proofErr w:type="spellEnd"/>
            <w:r w:rsidRPr="003906F4">
              <w:t xml:space="preserve"> Wireless LLC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239BF6" w14:textId="3C237FFF" w:rsidR="003906F4" w:rsidRPr="003906F4" w:rsidRDefault="003906F4" w:rsidP="003906F4">
            <w:pPr>
              <w:pStyle w:val="TAL"/>
            </w:pPr>
            <w:r w:rsidRPr="003906F4">
              <w:t>21.916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2312A4" w14:textId="3B9FC42B" w:rsidR="003906F4" w:rsidRPr="003906F4" w:rsidRDefault="003906F4" w:rsidP="003906F4">
            <w:pPr>
              <w:pStyle w:val="TAL"/>
            </w:pPr>
            <w:r w:rsidRPr="003906F4">
              <w:t>0002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A8F1B88" w14:textId="4F9855D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201736" w14:textId="7DA81E65"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72E2F" w14:textId="4A095167" w:rsidR="003906F4" w:rsidRPr="003906F4" w:rsidRDefault="003906F4" w:rsidP="003906F4">
            <w:pPr>
              <w:pStyle w:val="TAL"/>
            </w:pPr>
            <w:r w:rsidRPr="003906F4">
              <w:t>16.1.0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23AA6C" w14:textId="1B6D0FD4" w:rsidR="003906F4" w:rsidRPr="003906F4" w:rsidRDefault="003906F4" w:rsidP="003906F4">
            <w:pPr>
              <w:pStyle w:val="TAL"/>
            </w:pPr>
            <w:r w:rsidRPr="003906F4">
              <w:t>Rel-16</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4DD9E9" w14:textId="5321230E" w:rsidR="003906F4" w:rsidRPr="003906F4" w:rsidRDefault="003906F4" w:rsidP="003906F4">
            <w:pPr>
              <w:pStyle w:val="TAL"/>
            </w:pPr>
            <w:r w:rsidRPr="003906F4">
              <w:t>RDSSI</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AD8FF8" w14:textId="01938D32" w:rsidR="003906F4" w:rsidRPr="003906F4" w:rsidRDefault="003906F4" w:rsidP="003906F4">
            <w:pPr>
              <w:pStyle w:val="TAL"/>
            </w:pPr>
            <w:r w:rsidRPr="003906F4">
              <w:t xml:space="preserve">WI Code states: </w:t>
            </w:r>
            <w:proofErr w:type="spellStart"/>
            <w:r w:rsidRPr="003906F4">
              <w:t>WI_Summary</w:t>
            </w:r>
            <w:proofErr w:type="spellEnd"/>
            <w:r w:rsidRPr="003906F4">
              <w:t>.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78EC25" w14:textId="4E079A8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208131E" w14:textId="77777777" w:rsidR="003906F4" w:rsidRPr="003906F4" w:rsidRDefault="003906F4" w:rsidP="003906F4">
            <w:pPr>
              <w:pStyle w:val="TAL"/>
            </w:pPr>
          </w:p>
        </w:tc>
      </w:tr>
      <w:tr w:rsidR="003906F4" w:rsidRPr="003906F4" w14:paraId="3E4B6E0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84A912" w14:textId="1C05FEB4"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56EBAE" w14:textId="4F8D0FF4" w:rsidR="003906F4" w:rsidRPr="003906F4" w:rsidRDefault="003906F4" w:rsidP="003906F4">
            <w:pPr>
              <w:pStyle w:val="TAL"/>
            </w:pPr>
            <w:r w:rsidRPr="003906F4">
              <w:t>SP-220483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9C71BE" w14:textId="1B8E95C6" w:rsidR="003906F4" w:rsidRPr="003906F4" w:rsidRDefault="003906F4" w:rsidP="003906F4">
            <w:pPr>
              <w:pStyle w:val="TAL"/>
            </w:pPr>
            <w:r w:rsidRPr="003906F4">
              <w:t>P-CR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C43F7F" w14:textId="574F5347" w:rsidR="003906F4" w:rsidRPr="003906F4" w:rsidRDefault="003906F4" w:rsidP="003906F4">
            <w:pPr>
              <w:pStyle w:val="TAL"/>
            </w:pPr>
            <w:r w:rsidRPr="003906F4">
              <w:t>Summary for Reliable Data Service Serialization Indication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C4AAD4" w14:textId="7B1DDD42" w:rsidR="003906F4" w:rsidRPr="003906F4" w:rsidRDefault="003906F4" w:rsidP="003906F4">
            <w:pPr>
              <w:pStyle w:val="TAL"/>
            </w:pPr>
            <w:proofErr w:type="spellStart"/>
            <w:r w:rsidRPr="003906F4">
              <w:t>InterDigital</w:t>
            </w:r>
            <w:proofErr w:type="spellEnd"/>
            <w:r w:rsidRPr="003906F4">
              <w:t xml:space="preserve"> Inc, </w:t>
            </w:r>
            <w:proofErr w:type="spellStart"/>
            <w:r w:rsidRPr="003906F4">
              <w:t>Convida</w:t>
            </w:r>
            <w:proofErr w:type="spellEnd"/>
            <w:r w:rsidRPr="003906F4">
              <w:t xml:space="preserve"> Wireless LLC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DA49A1" w14:textId="73A3FAC3"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476B52" w14:textId="1F1297F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ED0DB7" w14:textId="43F7EC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341906" w14:textId="02E9E6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B0B219" w14:textId="7E94293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AD6EC0" w14:textId="7365019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7EBDC0" w14:textId="1D781DF9" w:rsidR="003906F4" w:rsidRPr="003906F4" w:rsidRDefault="003906F4" w:rsidP="003906F4">
            <w:pPr>
              <w:pStyle w:val="TAL"/>
            </w:pPr>
            <w:r w:rsidRPr="003906F4">
              <w:t>RDSSI</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F424E49" w14:textId="6139E84F" w:rsidR="003906F4" w:rsidRPr="003906F4" w:rsidRDefault="003906F4" w:rsidP="003906F4">
            <w:pPr>
              <w:pStyle w:val="TAL"/>
            </w:pPr>
            <w:r w:rsidRPr="003906F4">
              <w:t>This P-CR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C210B2" w14:textId="4BD8F93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07761F" w14:textId="77777777" w:rsidR="003906F4" w:rsidRPr="003906F4" w:rsidRDefault="003906F4" w:rsidP="003906F4">
            <w:pPr>
              <w:pStyle w:val="TAL"/>
            </w:pPr>
          </w:p>
        </w:tc>
      </w:tr>
      <w:tr w:rsidR="003906F4" w:rsidRPr="003906F4" w14:paraId="64771C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C922E3" w14:textId="29A97411"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4C5394" w14:textId="136B84CB" w:rsidR="003906F4" w:rsidRPr="003906F4" w:rsidRDefault="003906F4" w:rsidP="003906F4">
            <w:pPr>
              <w:pStyle w:val="TAL"/>
            </w:pPr>
            <w:r w:rsidRPr="003906F4">
              <w:t>SP-220484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2F2B02" w14:textId="7FEFB89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91C830" w14:textId="56F2D6D4" w:rsidR="003906F4" w:rsidRPr="003906F4" w:rsidRDefault="003906F4" w:rsidP="003906F4">
            <w:pPr>
              <w:pStyle w:val="TAL"/>
            </w:pPr>
            <w:r w:rsidRPr="003906F4">
              <w:t>Summary for MINT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B9B8D3" w14:textId="51EC1ECE" w:rsidR="003906F4" w:rsidRPr="003906F4" w:rsidRDefault="003906F4" w:rsidP="003906F4">
            <w:pPr>
              <w:pStyle w:val="TAL"/>
            </w:pPr>
            <w:r w:rsidRPr="003906F4">
              <w:t>LG Electronics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F432E5" w14:textId="7FDEEDA0"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515688" w14:textId="427FF10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7162FF" w14:textId="6CBAFD6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EF7DF9" w14:textId="3DEAD2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C068D0" w14:textId="29C167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81D11D" w14:textId="3C63EDF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4003BA" w14:textId="78FD3B94" w:rsidR="003906F4" w:rsidRPr="003906F4" w:rsidRDefault="003906F4" w:rsidP="003906F4">
            <w:pPr>
              <w:pStyle w:val="TAL"/>
            </w:pPr>
            <w:r w:rsidRPr="003906F4">
              <w:t>MINT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DBC745" w14:textId="27CA6AB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786D98" w14:textId="0C6091E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4113DA8" w14:textId="77777777" w:rsidR="003906F4" w:rsidRPr="003906F4" w:rsidRDefault="003906F4" w:rsidP="003906F4">
            <w:pPr>
              <w:pStyle w:val="TAL"/>
            </w:pPr>
          </w:p>
        </w:tc>
      </w:tr>
      <w:tr w:rsidR="003906F4" w:rsidRPr="003906F4" w14:paraId="3FBB690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9D1067" w14:textId="0EC17E0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8B1FA0" w14:textId="6ECB5977" w:rsidR="003906F4" w:rsidRPr="003906F4" w:rsidRDefault="003906F4" w:rsidP="003906F4">
            <w:pPr>
              <w:pStyle w:val="TAL"/>
            </w:pPr>
            <w:r w:rsidRPr="003906F4">
              <w:t>SP-220485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491FA9" w14:textId="0AE2DD64"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504466" w14:textId="7B7CF404" w:rsidR="003906F4" w:rsidRPr="003906F4" w:rsidRDefault="003906F4" w:rsidP="003906F4">
            <w:pPr>
              <w:pStyle w:val="TAL"/>
            </w:pPr>
            <w:r w:rsidRPr="003906F4">
              <w:t>Summary for eMONASTERY2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5CEB21" w14:textId="32742594" w:rsidR="003906F4" w:rsidRPr="003906F4" w:rsidRDefault="003906F4" w:rsidP="003906F4">
            <w:pPr>
              <w:pStyle w:val="TAL"/>
            </w:pPr>
            <w:r w:rsidRPr="003906F4">
              <w:t>Nokia (eMONASTERY2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B4FDF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7F0628" w14:textId="2047510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1C03D3" w14:textId="03280A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CB8095" w14:textId="30CBEA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10A02F" w14:textId="047B76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DDEC90" w14:textId="459B058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EC920B5" w14:textId="095DA6EA" w:rsidR="003906F4" w:rsidRPr="003906F4" w:rsidRDefault="003906F4" w:rsidP="003906F4">
            <w:pPr>
              <w:pStyle w:val="TAL"/>
            </w:pPr>
            <w:r w:rsidRPr="003906F4">
              <w:t>eMONASTERY2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F8BC23" w14:textId="696D9ED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565245" w14:textId="1D9151E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B9F0CD1" w14:textId="77777777" w:rsidR="003906F4" w:rsidRPr="003906F4" w:rsidRDefault="003906F4" w:rsidP="003906F4">
            <w:pPr>
              <w:pStyle w:val="TAL"/>
            </w:pPr>
          </w:p>
        </w:tc>
      </w:tr>
      <w:tr w:rsidR="003906F4" w:rsidRPr="003906F4" w14:paraId="2C90868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3B9B0E7" w14:textId="10A2A501"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C44297" w14:textId="14C934D5" w:rsidR="003906F4" w:rsidRPr="003906F4" w:rsidRDefault="003906F4" w:rsidP="003906F4">
            <w:pPr>
              <w:pStyle w:val="TAL"/>
            </w:pPr>
            <w:r w:rsidRPr="003906F4">
              <w:t>SP-220486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3B8F4B" w14:textId="46203B9B"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F5146D" w14:textId="32595699" w:rsidR="003906F4" w:rsidRPr="003906F4" w:rsidRDefault="003906F4" w:rsidP="003906F4">
            <w:pPr>
              <w:pStyle w:val="TAL"/>
            </w:pPr>
            <w:r w:rsidRPr="003906F4">
              <w:t>New WID on MMS Charging in 5G System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1D6DD2" w14:textId="6BEFE16C"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0ACB0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1CDA04" w14:textId="00741E7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7E47D95" w14:textId="684A36F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B28478" w14:textId="6D7631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9090B6" w14:textId="0650AB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0C7AE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CD388D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369925" w14:textId="37F6FE7A" w:rsidR="003906F4" w:rsidRPr="003906F4" w:rsidRDefault="003906F4" w:rsidP="003906F4">
            <w:pPr>
              <w:pStyle w:val="TAL"/>
            </w:pPr>
            <w:r w:rsidRPr="003906F4">
              <w:t>Revised to SP-220689.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B9DFAE2" w14:textId="5DDC815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AE6CCB" w14:textId="1DEB05DC" w:rsidR="003906F4" w:rsidRPr="003906F4" w:rsidRDefault="003906F4" w:rsidP="003906F4">
            <w:pPr>
              <w:pStyle w:val="TAL"/>
            </w:pPr>
            <w:r w:rsidRPr="003906F4">
              <w:t>SP-220689</w:t>
            </w:r>
          </w:p>
        </w:tc>
      </w:tr>
      <w:tr w:rsidR="003906F4" w:rsidRPr="003906F4" w14:paraId="6C25AE3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F85E0A1" w14:textId="7F3010FF" w:rsidR="003906F4" w:rsidRPr="003906F4" w:rsidRDefault="003906F4" w:rsidP="003906F4">
            <w:pPr>
              <w:pStyle w:val="TAL"/>
            </w:pPr>
            <w:r w:rsidRPr="003906F4">
              <w:t>6.3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07566F" w14:textId="5F01FBBB" w:rsidR="003906F4" w:rsidRPr="003906F4" w:rsidRDefault="003906F4" w:rsidP="003906F4">
            <w:pPr>
              <w:pStyle w:val="TAL"/>
            </w:pPr>
            <w:r w:rsidRPr="003906F4">
              <w:t>SP-220487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8BA0E9" w14:textId="603F397A"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A8FA83" w14:textId="5BD07E6D" w:rsidR="003906F4" w:rsidRPr="003906F4" w:rsidRDefault="003906F4" w:rsidP="003906F4">
            <w:pPr>
              <w:pStyle w:val="TAL"/>
            </w:pPr>
            <w:r w:rsidRPr="003906F4">
              <w:t>Revised SID Study on enhancement of management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9F54B3" w14:textId="4FF4952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811A1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D2ADA3" w14:textId="3A56908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5C126A" w14:textId="7B3FF93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3B624C" w14:textId="46584B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36C5C5" w14:textId="54F36D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4DC6F8" w14:textId="0110B32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D6FEF8" w14:textId="568E4782" w:rsidR="003906F4" w:rsidRPr="003906F4" w:rsidRDefault="003906F4" w:rsidP="003906F4">
            <w:pPr>
              <w:pStyle w:val="TAL"/>
            </w:pPr>
            <w:proofErr w:type="spellStart"/>
            <w:r w:rsidRPr="003906F4">
              <w:t>FS_OAM_eNPN</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005912" w14:textId="3F3613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65CD5F" w14:textId="052E460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849A71" w14:textId="77777777" w:rsidR="003906F4" w:rsidRPr="003906F4" w:rsidRDefault="003906F4" w:rsidP="003906F4">
            <w:pPr>
              <w:pStyle w:val="TAL"/>
            </w:pPr>
          </w:p>
        </w:tc>
      </w:tr>
      <w:tr w:rsidR="003906F4" w:rsidRPr="003906F4" w14:paraId="1037E73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C99C45A" w14:textId="7E1F543D"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0EB672" w14:textId="0FB042CF" w:rsidR="003906F4" w:rsidRPr="003906F4" w:rsidRDefault="003906F4" w:rsidP="003906F4">
            <w:pPr>
              <w:pStyle w:val="TAL"/>
            </w:pPr>
            <w:r w:rsidRPr="003906F4">
              <w:t>SP-220488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79EFBA" w14:textId="2AD1E1DA"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EEBB3D" w14:textId="2C7E6D7A" w:rsidR="003906F4" w:rsidRPr="003906F4" w:rsidRDefault="003906F4" w:rsidP="003906F4">
            <w:pPr>
              <w:pStyle w:val="TAL"/>
            </w:pPr>
            <w:r w:rsidRPr="003906F4">
              <w:t>New SID Study on measurement data collection to support RAN intelligence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91F8FD" w14:textId="2D9DE06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09D5F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62D062" w14:textId="194273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AE0FD1F" w14:textId="7905CA3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5B469B" w14:textId="1B7633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B098EC" w14:textId="22104C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E7963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7B696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87FDBF" w14:textId="0A37378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1E53FE" w14:textId="42371DF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88F551" w14:textId="77777777" w:rsidR="003906F4" w:rsidRPr="003906F4" w:rsidRDefault="003906F4" w:rsidP="003906F4">
            <w:pPr>
              <w:pStyle w:val="TAL"/>
            </w:pPr>
          </w:p>
        </w:tc>
      </w:tr>
      <w:tr w:rsidR="003906F4" w:rsidRPr="003906F4" w14:paraId="4178C6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ACF035" w14:textId="0E52EFA1"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87FDF1" w14:textId="38FC68D6" w:rsidR="003906F4" w:rsidRPr="003906F4" w:rsidRDefault="003906F4" w:rsidP="003906F4">
            <w:pPr>
              <w:pStyle w:val="TAL"/>
            </w:pPr>
            <w:r w:rsidRPr="003906F4">
              <w:t>SP-220489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25D47A" w14:textId="516C4DE8"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552290" w14:textId="6581F19A" w:rsidR="003906F4" w:rsidRPr="003906F4" w:rsidRDefault="003906F4" w:rsidP="003906F4">
            <w:pPr>
              <w:pStyle w:val="TAL"/>
            </w:pPr>
            <w:r w:rsidRPr="003906F4">
              <w:t>New WID on enhancements of 5G performance measurements and KPIs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B1BCAC5" w14:textId="3E1CB9E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3EED5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22F8BF" w14:textId="7FA2F74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AD7368" w14:textId="758702C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312336" w14:textId="61449F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20C4EF" w14:textId="0EDA9C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2FB10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A7603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21FAF0" w14:textId="0145F5DF" w:rsidR="003906F4" w:rsidRPr="003906F4" w:rsidRDefault="003906F4" w:rsidP="003906F4">
            <w:pPr>
              <w:pStyle w:val="TAL"/>
            </w:pPr>
            <w:r w:rsidRPr="003906F4">
              <w:t>Revised to SP-220690.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CA4996F" w14:textId="4592BF8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9F25C5" w14:textId="5A7F4714" w:rsidR="003906F4" w:rsidRPr="003906F4" w:rsidRDefault="003906F4" w:rsidP="003906F4">
            <w:pPr>
              <w:pStyle w:val="TAL"/>
            </w:pPr>
            <w:r w:rsidRPr="003906F4">
              <w:t>SP-220690</w:t>
            </w:r>
          </w:p>
        </w:tc>
      </w:tr>
      <w:tr w:rsidR="003906F4" w:rsidRPr="003906F4" w14:paraId="14E1C13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5EC8C8" w14:textId="4A569AF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49892F" w14:textId="29B30B69" w:rsidR="003906F4" w:rsidRPr="003906F4" w:rsidRDefault="003906F4" w:rsidP="003906F4">
            <w:pPr>
              <w:pStyle w:val="TAL"/>
            </w:pPr>
            <w:r w:rsidRPr="003906F4">
              <w:t>SP-220490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209275" w14:textId="5276EF7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9F9029" w14:textId="5EF021A5" w:rsidR="003906F4" w:rsidRPr="003906F4" w:rsidRDefault="003906F4" w:rsidP="003906F4">
            <w:pPr>
              <w:pStyle w:val="TAL"/>
            </w:pPr>
            <w:r w:rsidRPr="003906F4">
              <w:t>New SID on Management Aspects of IoT NTN Enhancements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6A3FE5" w14:textId="7FF6FE64"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222D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3B4423" w14:textId="6EEAFB6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9B19D33" w14:textId="5B6EBBD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E886FF" w14:textId="3E5784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8F9EEF" w14:textId="2B280D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D0F67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78B08B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BD95E9E" w14:textId="7FE49A9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0FB7F3" w14:textId="49CCF11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10DC57" w14:textId="77777777" w:rsidR="003906F4" w:rsidRPr="003906F4" w:rsidRDefault="003906F4" w:rsidP="003906F4">
            <w:pPr>
              <w:pStyle w:val="TAL"/>
            </w:pPr>
          </w:p>
        </w:tc>
      </w:tr>
      <w:tr w:rsidR="003906F4" w:rsidRPr="003906F4" w14:paraId="75B41BA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3BDF2A9" w14:textId="0D0140A9"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130029" w14:textId="00C437AD" w:rsidR="003906F4" w:rsidRPr="003906F4" w:rsidRDefault="003906F4" w:rsidP="003906F4">
            <w:pPr>
              <w:pStyle w:val="TAL"/>
            </w:pPr>
            <w:r w:rsidRPr="003906F4">
              <w:t>SP-220491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F9D24E" w14:textId="34ADE3C4"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05B0A8" w14:textId="54BEE5D8" w:rsidR="003906F4" w:rsidRPr="003906F4" w:rsidRDefault="003906F4" w:rsidP="003906F4">
            <w:pPr>
              <w:pStyle w:val="TAL"/>
            </w:pPr>
            <w:r w:rsidRPr="003906F4">
              <w:t>TS 28.312 Management and orchestration; Intent driven management services for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571152" w14:textId="08483521"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404D07" w14:textId="67A4CE40" w:rsidR="003906F4" w:rsidRPr="003906F4" w:rsidRDefault="003906F4" w:rsidP="003906F4">
            <w:pPr>
              <w:pStyle w:val="TAL"/>
            </w:pPr>
            <w:r w:rsidRPr="003906F4">
              <w:t>28.312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D8085F" w14:textId="05B84C3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EC5DDAE" w14:textId="24E97B8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D64CC1" w14:textId="6613693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4B5B5C" w14:textId="07FBF7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FCAAB1" w14:textId="5E7C455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2D3313" w14:textId="5A2FDBA7"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50D3399" w14:textId="2402364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814A4D" w14:textId="00A1DA6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0C3E05" w14:textId="77777777" w:rsidR="003906F4" w:rsidRPr="003906F4" w:rsidRDefault="003906F4" w:rsidP="003906F4">
            <w:pPr>
              <w:pStyle w:val="TAL"/>
            </w:pPr>
          </w:p>
        </w:tc>
      </w:tr>
      <w:tr w:rsidR="003906F4" w:rsidRPr="003906F4" w14:paraId="3480A3C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996E88F" w14:textId="72E4D03A"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6483A6" w14:textId="7EA3BE85" w:rsidR="003906F4" w:rsidRPr="003906F4" w:rsidRDefault="003906F4" w:rsidP="003906F4">
            <w:pPr>
              <w:pStyle w:val="TAL"/>
            </w:pPr>
            <w:r w:rsidRPr="003906F4">
              <w:t>SP-220492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41B5F02" w14:textId="6B951768"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189230" w14:textId="620DEFB6" w:rsidR="003906F4" w:rsidRPr="003906F4" w:rsidRDefault="003906F4" w:rsidP="003906F4">
            <w:pPr>
              <w:pStyle w:val="TAL"/>
            </w:pPr>
            <w:r w:rsidRPr="003906F4">
              <w:t>TS 28.105 Management and orchestration; Artificial Intelligence/ Machine Learning (AI/ML)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AD19B2" w14:textId="071577E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BFAED5" w14:textId="3D1A3C5C" w:rsidR="003906F4" w:rsidRPr="003906F4" w:rsidRDefault="003906F4" w:rsidP="003906F4">
            <w:pPr>
              <w:pStyle w:val="TAL"/>
            </w:pPr>
            <w:r w:rsidRPr="003906F4">
              <w:t>28.105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A3142C" w14:textId="01BBE77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84999F3" w14:textId="62AF899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A3E16E" w14:textId="03B73D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0C3736" w14:textId="1E1295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AF155D" w14:textId="3CEC41F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D38FA4" w14:textId="520F0CEA"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D3A4DFB" w14:textId="15A4A88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CE9A5B" w14:textId="30506F8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1047EC8" w14:textId="77777777" w:rsidR="003906F4" w:rsidRPr="003906F4" w:rsidRDefault="003906F4" w:rsidP="003906F4">
            <w:pPr>
              <w:pStyle w:val="TAL"/>
            </w:pPr>
          </w:p>
        </w:tc>
      </w:tr>
      <w:tr w:rsidR="003906F4" w:rsidRPr="003906F4" w14:paraId="44310E8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191E48" w14:textId="2683CDCD"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AB8114" w14:textId="6E880397" w:rsidR="003906F4" w:rsidRPr="003906F4" w:rsidRDefault="003906F4" w:rsidP="003906F4">
            <w:pPr>
              <w:pStyle w:val="TAL"/>
            </w:pPr>
            <w:r w:rsidRPr="003906F4">
              <w:t>SP-220493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83BCB2" w14:textId="2BFA01E6"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EAF019" w14:textId="5574E2C0" w:rsidR="003906F4" w:rsidRPr="003906F4" w:rsidRDefault="003906F4" w:rsidP="003906F4">
            <w:pPr>
              <w:pStyle w:val="TAL"/>
            </w:pPr>
            <w:r w:rsidRPr="003906F4">
              <w:t>TR 28.819 Study on continuous integration continuous delivery support for 3GPP NFs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09DD75" w14:textId="2778F32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8173F8" w14:textId="62A6AFAF" w:rsidR="003906F4" w:rsidRPr="003906F4" w:rsidRDefault="003906F4" w:rsidP="003906F4">
            <w:pPr>
              <w:pStyle w:val="TAL"/>
            </w:pPr>
            <w:r w:rsidRPr="003906F4">
              <w:t>28.819</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4AE037" w14:textId="5E9F8F3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8876C5" w14:textId="6B6ABB8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4146C6" w14:textId="37B0D6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44E04A" w14:textId="4C07F7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5D3FDC" w14:textId="7378615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67D7FB" w14:textId="11DCC8D0" w:rsidR="003906F4" w:rsidRPr="003906F4" w:rsidRDefault="003906F4" w:rsidP="003906F4">
            <w:pPr>
              <w:pStyle w:val="TAL"/>
            </w:pPr>
            <w:r w:rsidRPr="003906F4">
              <w:t>FS_CICDNS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BD571CE" w14:textId="3DFEFAF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7BB976" w14:textId="2E26831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86C499" w14:textId="77777777" w:rsidR="003906F4" w:rsidRPr="003906F4" w:rsidRDefault="003906F4" w:rsidP="003906F4">
            <w:pPr>
              <w:pStyle w:val="TAL"/>
            </w:pPr>
          </w:p>
        </w:tc>
      </w:tr>
      <w:tr w:rsidR="003906F4" w:rsidRPr="003906F4" w14:paraId="5EB9DD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072EEE" w14:textId="5FB57EDD"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A02ACB" w14:textId="765C3DCA" w:rsidR="003906F4" w:rsidRPr="003906F4" w:rsidRDefault="003906F4" w:rsidP="003906F4">
            <w:pPr>
              <w:pStyle w:val="TAL"/>
            </w:pPr>
            <w:r w:rsidRPr="003906F4">
              <w:t>SP-220494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96686B" w14:textId="6F9CCD1A"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308CF6" w14:textId="4619AD8A" w:rsidR="003906F4" w:rsidRPr="003906F4" w:rsidRDefault="003906F4" w:rsidP="003906F4">
            <w:pPr>
              <w:pStyle w:val="TAL"/>
            </w:pPr>
            <w:r w:rsidRPr="003906F4">
              <w:t>TS 28.104 Management and orchestration; Management Data Analytics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9CAD22" w14:textId="00AE14C2"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AAD42E" w14:textId="22EE8B45" w:rsidR="003906F4" w:rsidRPr="003906F4" w:rsidRDefault="003906F4" w:rsidP="003906F4">
            <w:pPr>
              <w:pStyle w:val="TAL"/>
            </w:pPr>
            <w:r w:rsidRPr="003906F4">
              <w:t>28.104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9AD8F4" w14:textId="1DC5312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81E63A" w14:textId="30B4CB0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6A13E4" w14:textId="2F199FF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89DCFB" w14:textId="412134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EF6A25" w14:textId="4AAC6C6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C7C292" w14:textId="4F0D0879"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800632" w14:textId="3905416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C7A9DFA" w14:textId="79EC765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70B7CA8" w14:textId="77777777" w:rsidR="003906F4" w:rsidRPr="003906F4" w:rsidRDefault="003906F4" w:rsidP="003906F4">
            <w:pPr>
              <w:pStyle w:val="TAL"/>
            </w:pPr>
          </w:p>
        </w:tc>
      </w:tr>
      <w:tr w:rsidR="003906F4" w:rsidRPr="003906F4" w14:paraId="0722DEC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7FA240" w14:textId="0FADE29B" w:rsidR="003906F4" w:rsidRPr="003906F4" w:rsidRDefault="003906F4" w:rsidP="003906F4">
            <w:pPr>
              <w:pStyle w:val="TAL"/>
            </w:pPr>
            <w:r w:rsidRPr="003906F4">
              <w:lastRenderedPageBreak/>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802661" w14:textId="196A7FD5" w:rsidR="003906F4" w:rsidRPr="003906F4" w:rsidRDefault="003906F4" w:rsidP="003906F4">
            <w:pPr>
              <w:pStyle w:val="TAL"/>
            </w:pPr>
            <w:r w:rsidRPr="003906F4">
              <w:t>SP-220495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14D0265" w14:textId="71AA6409"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61CE82" w14:textId="34AF6928" w:rsidR="003906F4" w:rsidRPr="003906F4" w:rsidRDefault="003906F4" w:rsidP="003906F4">
            <w:pPr>
              <w:pStyle w:val="TAL"/>
            </w:pPr>
            <w:r w:rsidRPr="003906F4">
              <w:t>TS 32.257 Telecommunication management; Charging management; Edge Computing domain charging; stage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3C27C4" w14:textId="711FA43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CE828A" w14:textId="4A3AC1FA" w:rsidR="003906F4" w:rsidRPr="003906F4" w:rsidRDefault="003906F4" w:rsidP="003906F4">
            <w:pPr>
              <w:pStyle w:val="TAL"/>
            </w:pPr>
            <w:r w:rsidRPr="003906F4">
              <w:t>32.257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72B730" w14:textId="1B5EE46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3EA51C1" w14:textId="507B0DF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4F1E1F" w14:textId="2004C80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437044" w14:textId="7E403A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36B4DA" w14:textId="5ED3F4D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C4C1FF" w14:textId="2F6F9CCA" w:rsidR="003906F4" w:rsidRPr="003906F4" w:rsidRDefault="003906F4" w:rsidP="003906F4">
            <w:pPr>
              <w:pStyle w:val="TAL"/>
            </w:pPr>
            <w:r w:rsidRPr="003906F4">
              <w:t>EDGE_CH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533352" w14:textId="673E715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E4A8E8" w14:textId="6799793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4309722" w14:textId="77777777" w:rsidR="003906F4" w:rsidRPr="003906F4" w:rsidRDefault="003906F4" w:rsidP="003906F4">
            <w:pPr>
              <w:pStyle w:val="TAL"/>
            </w:pPr>
          </w:p>
        </w:tc>
      </w:tr>
      <w:tr w:rsidR="003906F4" w:rsidRPr="003906F4" w14:paraId="530B3AF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CA243B" w14:textId="29B186AE"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DCC964" w14:textId="05049B28" w:rsidR="003906F4" w:rsidRPr="003906F4" w:rsidRDefault="003906F4" w:rsidP="003906F4">
            <w:pPr>
              <w:pStyle w:val="TAL"/>
            </w:pPr>
            <w:r w:rsidRPr="003906F4">
              <w:t>SP-220496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26F8FC" w14:textId="35CE9EB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2ADED2" w14:textId="778F5DA6" w:rsidR="003906F4" w:rsidRPr="003906F4" w:rsidRDefault="003906F4" w:rsidP="003906F4">
            <w:pPr>
              <w:pStyle w:val="TAL"/>
            </w:pPr>
            <w:r w:rsidRPr="003906F4">
              <w:t>Rel-17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B3011E" w14:textId="32D1612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3ECC2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2A5ECF" w14:textId="1DF33F6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843452" w14:textId="2EC72B9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D7F0D9" w14:textId="6CFFC33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3FA479" w14:textId="0B0F04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95B41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299844" w14:textId="495FD12C"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C32300" w14:textId="1CDDF29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E22769D" w14:textId="375CE37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2D470B" w14:textId="77777777" w:rsidR="003906F4" w:rsidRPr="003906F4" w:rsidRDefault="003906F4" w:rsidP="003906F4">
            <w:pPr>
              <w:pStyle w:val="TAL"/>
            </w:pPr>
          </w:p>
        </w:tc>
      </w:tr>
      <w:tr w:rsidR="003906F4" w:rsidRPr="003906F4" w14:paraId="37AADDA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E160D4" w14:textId="766A96D5"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14C9C14" w14:textId="36EFF701" w:rsidR="003906F4" w:rsidRPr="003906F4" w:rsidRDefault="003906F4" w:rsidP="003906F4">
            <w:pPr>
              <w:pStyle w:val="TAL"/>
            </w:pPr>
            <w:r w:rsidRPr="003906F4">
              <w:t>SP-220497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0C76DE" w14:textId="72CDBD5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39070D" w14:textId="5186F9FF" w:rsidR="003906F4" w:rsidRPr="003906F4" w:rsidRDefault="003906F4" w:rsidP="003906F4">
            <w:pPr>
              <w:pStyle w:val="TAL"/>
            </w:pPr>
            <w:r w:rsidRPr="003906F4">
              <w:t>Rel-16 CRs on TEI Batch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6D066D9" w14:textId="7F399DB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06669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9AFEA2" w14:textId="2EC0B99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275ADA" w14:textId="343A398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D53A68" w14:textId="534FD49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2E801F" w14:textId="19CC205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F6050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2B6FE6" w14:textId="76883CFA"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70B7A6" w14:textId="61FFBE21"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3424721" w14:textId="1D2166C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AF7F14" w14:textId="77777777" w:rsidR="003906F4" w:rsidRPr="003906F4" w:rsidRDefault="003906F4" w:rsidP="003906F4">
            <w:pPr>
              <w:pStyle w:val="TAL"/>
            </w:pPr>
          </w:p>
        </w:tc>
      </w:tr>
      <w:tr w:rsidR="003906F4" w:rsidRPr="003906F4" w14:paraId="564BDCF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075DFD" w14:textId="6D23843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AD7D78" w14:textId="231BFF5B" w:rsidR="003906F4" w:rsidRPr="003906F4" w:rsidRDefault="003906F4" w:rsidP="003906F4">
            <w:pPr>
              <w:pStyle w:val="TAL"/>
            </w:pPr>
            <w:r w:rsidRPr="003906F4">
              <w:t>SP-220498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B30DCE" w14:textId="5CD6CA5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256DEE" w14:textId="15D68BDA" w:rsidR="003906F4" w:rsidRPr="003906F4" w:rsidRDefault="003906F4" w:rsidP="003906F4">
            <w:pPr>
              <w:pStyle w:val="TAL"/>
            </w:pPr>
            <w:r w:rsidRPr="003906F4">
              <w:t>Rel-16 CRs on TEI Batch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F728FD" w14:textId="75C77FB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EC50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DACE25" w14:textId="1226623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233FA0" w14:textId="231368B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4CC353" w14:textId="63FBCC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EE3E11" w14:textId="2A58C62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CFCFC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6277E1" w14:textId="1D1078DD"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9DDF3C" w14:textId="4ECA9C6D"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89DB3D" w14:textId="2325648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AC6FDA" w14:textId="77777777" w:rsidR="003906F4" w:rsidRPr="003906F4" w:rsidRDefault="003906F4" w:rsidP="003906F4">
            <w:pPr>
              <w:pStyle w:val="TAL"/>
            </w:pPr>
          </w:p>
        </w:tc>
      </w:tr>
      <w:tr w:rsidR="003906F4" w:rsidRPr="003906F4" w14:paraId="582AA01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695A68" w14:textId="08414E94"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FBE1DB9" w14:textId="0ABBB7E7" w:rsidR="003906F4" w:rsidRPr="003906F4" w:rsidRDefault="003906F4" w:rsidP="003906F4">
            <w:pPr>
              <w:pStyle w:val="TAL"/>
            </w:pPr>
            <w:r w:rsidRPr="003906F4">
              <w:t>SP-220499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B872929" w14:textId="0DC490E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42D367" w14:textId="449FE0C3" w:rsidR="003906F4" w:rsidRPr="003906F4" w:rsidRDefault="003906F4" w:rsidP="003906F4">
            <w:pPr>
              <w:pStyle w:val="TAL"/>
            </w:pPr>
            <w:r w:rsidRPr="003906F4">
              <w:t>Rel-17 CRs on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B4D12A" w14:textId="42024EE2"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C8FB5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5E4212" w14:textId="23A7690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1978BE" w14:textId="42E7E81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39E072" w14:textId="32B347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6463F0" w14:textId="61EDA3A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5A9E9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482EDBB" w14:textId="7215707F" w:rsidR="003906F4" w:rsidRPr="003906F4" w:rsidRDefault="003906F4" w:rsidP="003906F4">
            <w:pPr>
              <w:pStyle w:val="TAL"/>
            </w:pPr>
            <w:proofErr w:type="spellStart"/>
            <w:r w:rsidRPr="003906F4">
              <w:t>eNETSLICE_PRO</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E707D5" w14:textId="2C24425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245B9B" w14:textId="0B48DFA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DB326F" w14:textId="77777777" w:rsidR="003906F4" w:rsidRPr="003906F4" w:rsidRDefault="003906F4" w:rsidP="003906F4">
            <w:pPr>
              <w:pStyle w:val="TAL"/>
            </w:pPr>
          </w:p>
        </w:tc>
      </w:tr>
      <w:tr w:rsidR="003906F4" w:rsidRPr="003906F4" w14:paraId="3DC17AF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64C9567" w14:textId="39A807C5"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30C84B4" w14:textId="4E998A9E" w:rsidR="003906F4" w:rsidRPr="003906F4" w:rsidRDefault="003906F4" w:rsidP="003906F4">
            <w:pPr>
              <w:pStyle w:val="TAL"/>
            </w:pPr>
            <w:r w:rsidRPr="003906F4">
              <w:t>SP-220500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24BE9FF" w14:textId="6A951DA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5CB82C" w14:textId="24234D55" w:rsidR="003906F4" w:rsidRPr="003906F4" w:rsidRDefault="003906F4" w:rsidP="003906F4">
            <w:pPr>
              <w:pStyle w:val="TAL"/>
            </w:pPr>
            <w:r w:rsidRPr="003906F4">
              <w:t xml:space="preserve">Rel-17 CRs on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125657" w14:textId="204E6E4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86FFE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131E06" w14:textId="4570664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73B5D4" w14:textId="5F1E82F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136434" w14:textId="115603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F7DEBB" w14:textId="23630D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287C7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D3C5EA4" w14:textId="5CB3CBE7" w:rsidR="003906F4" w:rsidRPr="003906F4" w:rsidRDefault="003906F4" w:rsidP="003906F4">
            <w:pPr>
              <w:pStyle w:val="TAL"/>
            </w:pPr>
            <w:proofErr w:type="spellStart"/>
            <w:r w:rsidRPr="003906F4">
              <w:t>eQoE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07790C" w14:textId="01ED843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BB6F11" w14:textId="714699E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A0B15F" w14:textId="77777777" w:rsidR="003906F4" w:rsidRPr="003906F4" w:rsidRDefault="003906F4" w:rsidP="003906F4">
            <w:pPr>
              <w:pStyle w:val="TAL"/>
            </w:pPr>
          </w:p>
        </w:tc>
      </w:tr>
      <w:tr w:rsidR="003906F4" w:rsidRPr="003906F4" w14:paraId="5127E3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296BCA1" w14:textId="294208CF"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BCF4C19" w14:textId="157A6E9E" w:rsidR="003906F4" w:rsidRPr="003906F4" w:rsidRDefault="003906F4" w:rsidP="003906F4">
            <w:pPr>
              <w:pStyle w:val="TAL"/>
            </w:pPr>
            <w:r w:rsidRPr="003906F4">
              <w:t>SP-220501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A72C3B" w14:textId="2EB10FE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58A269" w14:textId="321FE6A8" w:rsidR="003906F4" w:rsidRPr="003906F4" w:rsidRDefault="003906F4" w:rsidP="003906F4">
            <w:pPr>
              <w:pStyle w:val="TAL"/>
            </w:pPr>
            <w:r w:rsidRPr="003906F4">
              <w:t>Rel-17 CRs on File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5B5ADC" w14:textId="1FD2D424"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B94CB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BFE092" w14:textId="7295BF9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16F257" w14:textId="73EDC5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5BE161" w14:textId="3F53544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E1FDAF" w14:textId="5AE2BC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CE0C4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BAA4C4" w14:textId="1FDF6B95" w:rsidR="003906F4" w:rsidRPr="003906F4" w:rsidRDefault="003906F4" w:rsidP="003906F4">
            <w:pPr>
              <w:pStyle w:val="TAL"/>
            </w:pPr>
            <w:r w:rsidRPr="003906F4">
              <w:t>FIMA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F4FAEED" w14:textId="79DB3CC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F664A7" w14:textId="7760A28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D806177" w14:textId="77777777" w:rsidR="003906F4" w:rsidRPr="003906F4" w:rsidRDefault="003906F4" w:rsidP="003906F4">
            <w:pPr>
              <w:pStyle w:val="TAL"/>
            </w:pPr>
          </w:p>
        </w:tc>
      </w:tr>
      <w:tr w:rsidR="003906F4" w:rsidRPr="003906F4" w14:paraId="777D4FE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4ACF37" w14:textId="5008C165"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FC35B1" w14:textId="6B7740E4" w:rsidR="003906F4" w:rsidRPr="003906F4" w:rsidRDefault="003906F4" w:rsidP="003906F4">
            <w:pPr>
              <w:pStyle w:val="TAL"/>
            </w:pPr>
            <w:r w:rsidRPr="003906F4">
              <w:t>SP-220502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A49070" w14:textId="233DC8A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45C796" w14:textId="056F62A9" w:rsidR="003906F4" w:rsidRPr="003906F4" w:rsidRDefault="003906F4" w:rsidP="003906F4">
            <w:pPr>
              <w:pStyle w:val="TAL"/>
            </w:pPr>
            <w:r w:rsidRPr="003906F4">
              <w:t>Rel-17 CRs on Intent driven management service for mobile network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C0684D7" w14:textId="3A18038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22D34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10BE02" w14:textId="02A6FD3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D5643F1" w14:textId="2B82CD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795FFF" w14:textId="679DDC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64A5C2" w14:textId="4A5122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37E18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D336DC" w14:textId="7E0DD70A"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BEC4858" w14:textId="3045911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2A0618A" w14:textId="4FF0626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DCAC891" w14:textId="77777777" w:rsidR="003906F4" w:rsidRPr="003906F4" w:rsidRDefault="003906F4" w:rsidP="003906F4">
            <w:pPr>
              <w:pStyle w:val="TAL"/>
            </w:pPr>
          </w:p>
        </w:tc>
      </w:tr>
      <w:tr w:rsidR="003906F4" w:rsidRPr="003906F4" w14:paraId="235C7BC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6FE422" w14:textId="31A97F84"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8FA645" w14:textId="2B3FE569" w:rsidR="003906F4" w:rsidRPr="003906F4" w:rsidRDefault="003906F4" w:rsidP="003906F4">
            <w:pPr>
              <w:pStyle w:val="TAL"/>
            </w:pPr>
            <w:r w:rsidRPr="003906F4">
              <w:t>SP-220503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EA8E90" w14:textId="2A2BBA0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6C20EC" w14:textId="4F85288C" w:rsidR="003906F4" w:rsidRPr="003906F4" w:rsidRDefault="003906F4" w:rsidP="003906F4">
            <w:pPr>
              <w:pStyle w:val="TAL"/>
            </w:pPr>
            <w:r w:rsidRPr="003906F4">
              <w:t>Rel-17 CRs on Enhanced Closed loop SLS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37EC2D" w14:textId="152E6BF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6C708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251639" w14:textId="2701DCA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D2713B" w14:textId="667E742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4ECD42" w14:textId="12BBDB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253B3C" w14:textId="134AB7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5E59F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AE4B86" w14:textId="3A368854" w:rsidR="003906F4" w:rsidRPr="003906F4" w:rsidRDefault="003906F4" w:rsidP="003906F4">
            <w:pPr>
              <w:pStyle w:val="TAL"/>
            </w:pPr>
            <w:proofErr w:type="spellStart"/>
            <w:r w:rsidRPr="003906F4">
              <w:t>eCOSLA</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9411A6" w14:textId="260C10F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475C919" w14:textId="7839D49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B09BF9" w14:textId="77777777" w:rsidR="003906F4" w:rsidRPr="003906F4" w:rsidRDefault="003906F4" w:rsidP="003906F4">
            <w:pPr>
              <w:pStyle w:val="TAL"/>
            </w:pPr>
          </w:p>
        </w:tc>
      </w:tr>
      <w:tr w:rsidR="003906F4" w:rsidRPr="003906F4" w14:paraId="70ADDF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E050604" w14:textId="113FE787"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1C48BF1" w14:textId="695F494A" w:rsidR="003906F4" w:rsidRPr="003906F4" w:rsidRDefault="003906F4" w:rsidP="003906F4">
            <w:pPr>
              <w:pStyle w:val="TAL"/>
            </w:pPr>
            <w:r w:rsidRPr="003906F4">
              <w:t>SP-220504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3950C7" w14:textId="1118335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DDCACEB" w14:textId="449EF8D3" w:rsidR="003906F4" w:rsidRPr="003906F4" w:rsidRDefault="003906F4" w:rsidP="003906F4">
            <w:pPr>
              <w:pStyle w:val="TAL"/>
            </w:pPr>
            <w:r w:rsidRPr="003906F4">
              <w:t>Rel-16 CRs on Closed loop SLS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5E2B048" w14:textId="573A0363"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9165D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FCBEF9" w14:textId="20F71BF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373671" w14:textId="6C03B3C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305AAE" w14:textId="4FDF11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137F95" w14:textId="02603C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123DB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D64D02" w14:textId="3483A8F0" w:rsidR="003906F4" w:rsidRPr="003906F4" w:rsidRDefault="003906F4" w:rsidP="003906F4">
            <w:pPr>
              <w:pStyle w:val="TAL"/>
            </w:pPr>
            <w:r w:rsidRPr="003906F4">
              <w:t>COSLA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F54E9B1" w14:textId="7FFA8170"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7960C56" w14:textId="0B7D7A8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263FB56" w14:textId="77777777" w:rsidR="003906F4" w:rsidRPr="003906F4" w:rsidRDefault="003906F4" w:rsidP="003906F4">
            <w:pPr>
              <w:pStyle w:val="TAL"/>
            </w:pPr>
          </w:p>
        </w:tc>
      </w:tr>
      <w:tr w:rsidR="003906F4" w:rsidRPr="003906F4" w14:paraId="70C998B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96988C5" w14:textId="7081AEAA"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B0C083" w14:textId="1263ADD0" w:rsidR="003906F4" w:rsidRPr="003906F4" w:rsidRDefault="003906F4" w:rsidP="003906F4">
            <w:pPr>
              <w:pStyle w:val="TAL"/>
            </w:pPr>
            <w:r w:rsidRPr="003906F4">
              <w:t>SP-220505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D63E5A" w14:textId="15B858F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122D797" w14:textId="206FBB43" w:rsidR="003906F4" w:rsidRPr="003906F4" w:rsidRDefault="003906F4" w:rsidP="003906F4">
            <w:pPr>
              <w:pStyle w:val="TAL"/>
            </w:pPr>
            <w:r w:rsidRPr="003906F4">
              <w:t>Rel-17 CRs on Management data collection control and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B58DFA" w14:textId="50870E9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148CA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64E4E4" w14:textId="129F806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ADF331" w14:textId="0667CC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577C17" w14:textId="10891E5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40374C" w14:textId="3C7433D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96609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052034" w14:textId="6ADEF004" w:rsidR="003906F4" w:rsidRPr="003906F4" w:rsidRDefault="003906F4" w:rsidP="003906F4">
            <w:pPr>
              <w:pStyle w:val="TAL"/>
            </w:pPr>
            <w:r w:rsidRPr="003906F4">
              <w:t>MADCOL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8B15B6F" w14:textId="0382C9BB"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0D846C" w14:textId="4C166C7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9DE792" w14:textId="77777777" w:rsidR="003906F4" w:rsidRPr="003906F4" w:rsidRDefault="003906F4" w:rsidP="003906F4">
            <w:pPr>
              <w:pStyle w:val="TAL"/>
            </w:pPr>
          </w:p>
        </w:tc>
      </w:tr>
      <w:tr w:rsidR="003906F4" w:rsidRPr="003906F4" w14:paraId="1F7C212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0F3912D" w14:textId="4500D735"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151AEE" w14:textId="3F713DE1" w:rsidR="003906F4" w:rsidRPr="003906F4" w:rsidRDefault="003906F4" w:rsidP="003906F4">
            <w:pPr>
              <w:pStyle w:val="TAL"/>
            </w:pPr>
            <w:r w:rsidRPr="003906F4">
              <w:t>SP-220506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B6DD0E" w14:textId="5154B3A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4B10BA" w14:textId="6FBD0CE9" w:rsidR="003906F4" w:rsidRPr="003906F4" w:rsidRDefault="003906F4" w:rsidP="003906F4">
            <w:pPr>
              <w:pStyle w:val="TAL"/>
            </w:pPr>
            <w:r w:rsidRPr="003906F4">
              <w:t>Rel--17 CRs on Edge Computing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CD9F53" w14:textId="5A1A3EE3"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661CF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718265" w14:textId="530058A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3A46103" w14:textId="29183F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2AA7E7" w14:textId="61A26C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780D67" w14:textId="1C19CF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A7030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2B2E5C" w14:textId="675CEEAE" w:rsidR="003906F4" w:rsidRPr="003906F4" w:rsidRDefault="003906F4" w:rsidP="003906F4">
            <w:pPr>
              <w:pStyle w:val="TAL"/>
            </w:pPr>
            <w:r w:rsidRPr="003906F4">
              <w:t>ECM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9E2F9A" w14:textId="156117A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394F8EB" w14:textId="2B21489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1E1E45" w14:textId="77777777" w:rsidR="003906F4" w:rsidRPr="003906F4" w:rsidRDefault="003906F4" w:rsidP="003906F4">
            <w:pPr>
              <w:pStyle w:val="TAL"/>
            </w:pPr>
          </w:p>
        </w:tc>
      </w:tr>
      <w:tr w:rsidR="003906F4" w:rsidRPr="003906F4" w14:paraId="00372C7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811623B" w14:textId="78A6188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F27C0D" w14:textId="24372A3A" w:rsidR="003906F4" w:rsidRPr="003906F4" w:rsidRDefault="003906F4" w:rsidP="003906F4">
            <w:pPr>
              <w:pStyle w:val="TAL"/>
            </w:pPr>
            <w:r w:rsidRPr="003906F4">
              <w:t>SP-220507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8DDA0F" w14:textId="1F72AAA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EF35B65" w14:textId="1C264526" w:rsidR="003906F4" w:rsidRPr="003906F4" w:rsidRDefault="003906F4" w:rsidP="003906F4">
            <w:pPr>
              <w:pStyle w:val="TAL"/>
            </w:pPr>
            <w:r w:rsidRPr="003906F4">
              <w:t>Rel-17 CRs on Enhancement on Management Aspects of 5G Service-Level Agreement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9062BC0" w14:textId="031A6A5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C93A7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D4DFA5" w14:textId="23C87A5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946C73" w14:textId="66FCBE4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113166" w14:textId="203011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A0E3AF" w14:textId="452BA5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4B6AF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528C80" w14:textId="429F96D9" w:rsidR="003906F4" w:rsidRPr="003906F4" w:rsidRDefault="003906F4" w:rsidP="003906F4">
            <w:pPr>
              <w:pStyle w:val="TAL"/>
            </w:pPr>
            <w:r w:rsidRPr="003906F4">
              <w:t>EMA5SLA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E4C206" w14:textId="41C8C25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4F42A82" w14:textId="6F9A4DC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0F9E42" w14:textId="77777777" w:rsidR="003906F4" w:rsidRPr="003906F4" w:rsidRDefault="003906F4" w:rsidP="003906F4">
            <w:pPr>
              <w:pStyle w:val="TAL"/>
            </w:pPr>
          </w:p>
        </w:tc>
      </w:tr>
      <w:tr w:rsidR="003906F4" w:rsidRPr="003906F4" w14:paraId="22619E6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B06BB9" w14:textId="6BD83900"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218A67" w14:textId="32EF3A55" w:rsidR="003906F4" w:rsidRPr="003906F4" w:rsidRDefault="003906F4" w:rsidP="003906F4">
            <w:pPr>
              <w:pStyle w:val="TAL"/>
            </w:pPr>
            <w:r w:rsidRPr="003906F4">
              <w:t>SP-220508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C74C63" w14:textId="1D5C3AB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CA49EE" w14:textId="314D6ECF" w:rsidR="003906F4" w:rsidRPr="003906F4" w:rsidRDefault="003906F4" w:rsidP="003906F4">
            <w:pPr>
              <w:pStyle w:val="TAL"/>
            </w:pPr>
            <w:r w:rsidRPr="003906F4">
              <w:t>Rel-17 CRs on Enhancements of Self-Organizing Networks (SON) for 5G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28312BE" w14:textId="6BAFD99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72D06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B2B16C" w14:textId="2E600E2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4D758C" w14:textId="0482102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A33255" w14:textId="2224AAE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CEC2BD" w14:textId="22F1E97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11C10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A26E064" w14:textId="507A9F26" w:rsidR="003906F4" w:rsidRPr="003906F4" w:rsidRDefault="003906F4" w:rsidP="003906F4">
            <w:pPr>
              <w:pStyle w:val="TAL"/>
            </w:pPr>
            <w:r w:rsidRPr="003906F4">
              <w:t>eSON_5G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07B34AC" w14:textId="0D303EF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1A063E1" w14:textId="0D9AA32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248DD2" w14:textId="77777777" w:rsidR="003906F4" w:rsidRPr="003906F4" w:rsidRDefault="003906F4" w:rsidP="003906F4">
            <w:pPr>
              <w:pStyle w:val="TAL"/>
            </w:pPr>
          </w:p>
        </w:tc>
      </w:tr>
      <w:tr w:rsidR="003906F4" w:rsidRPr="003906F4" w14:paraId="27C19F5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06016D" w14:textId="3E71FAAF"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7174AE" w14:textId="79BC9ECB" w:rsidR="003906F4" w:rsidRPr="003906F4" w:rsidRDefault="003906F4" w:rsidP="003906F4">
            <w:pPr>
              <w:pStyle w:val="TAL"/>
            </w:pPr>
            <w:r w:rsidRPr="003906F4">
              <w:t>SP-220509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963F5B" w14:textId="23550BE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09618C" w14:textId="6258F8AE" w:rsidR="003906F4" w:rsidRPr="003906F4" w:rsidRDefault="003906F4" w:rsidP="003906F4">
            <w:pPr>
              <w:pStyle w:val="TAL"/>
            </w:pPr>
            <w:r w:rsidRPr="003906F4">
              <w:t>Rel-17 CRs on Additional NRM features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3F00961" w14:textId="329AC41F"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A4C00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68AFA0" w14:textId="43D6DA1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268576" w14:textId="7EB5A14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DACEEB" w14:textId="0F9D46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40D90D" w14:textId="09E081F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D38CB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9CAC6F0" w14:textId="0F937F67" w:rsidR="003906F4" w:rsidRPr="003906F4" w:rsidRDefault="003906F4" w:rsidP="003906F4">
            <w:pPr>
              <w:pStyle w:val="TAL"/>
            </w:pPr>
            <w:proofErr w:type="spellStart"/>
            <w:r w:rsidRPr="003906F4">
              <w:t>adNRM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3EB955" w14:textId="05B1299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58CB0C" w14:textId="7DB9F36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17244AE" w14:textId="77777777" w:rsidR="003906F4" w:rsidRPr="003906F4" w:rsidRDefault="003906F4" w:rsidP="003906F4">
            <w:pPr>
              <w:pStyle w:val="TAL"/>
            </w:pPr>
          </w:p>
        </w:tc>
      </w:tr>
      <w:tr w:rsidR="003906F4" w:rsidRPr="003906F4" w14:paraId="277D9A8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A0A245E" w14:textId="4EE82C5C"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22159A" w14:textId="1A073024" w:rsidR="003906F4" w:rsidRPr="003906F4" w:rsidRDefault="003906F4" w:rsidP="003906F4">
            <w:pPr>
              <w:pStyle w:val="TAL"/>
            </w:pPr>
            <w:r w:rsidRPr="003906F4">
              <w:t>SP-220510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A35430" w14:textId="31FFB73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E1ABD4" w14:textId="39D0A846" w:rsidR="003906F4" w:rsidRPr="003906F4" w:rsidRDefault="003906F4" w:rsidP="003906F4">
            <w:pPr>
              <w:pStyle w:val="TAL"/>
            </w:pPr>
            <w:r w:rsidRPr="003906F4">
              <w:t>Rel-16 CRs on NRM enhancements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89AE46" w14:textId="312F990F"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EF672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544390" w14:textId="16EBBB1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B0DEB4" w14:textId="40AFE88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5C6EBD" w14:textId="14F695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113035" w14:textId="70F5DC9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73628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96D572" w14:textId="268532A1" w:rsidR="003906F4" w:rsidRPr="003906F4" w:rsidRDefault="003906F4" w:rsidP="003906F4">
            <w:pPr>
              <w:pStyle w:val="TAL"/>
            </w:pPr>
            <w:proofErr w:type="spellStart"/>
            <w:r w:rsidRPr="003906F4">
              <w:t>eNRM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871D13" w14:textId="52F24C6D"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573579D" w14:textId="005EB59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4F50996" w14:textId="77777777" w:rsidR="003906F4" w:rsidRPr="003906F4" w:rsidRDefault="003906F4" w:rsidP="003906F4">
            <w:pPr>
              <w:pStyle w:val="TAL"/>
            </w:pPr>
          </w:p>
        </w:tc>
      </w:tr>
      <w:tr w:rsidR="003906F4" w:rsidRPr="003906F4" w14:paraId="4F92927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89E217C" w14:textId="1827CAAC" w:rsidR="003906F4" w:rsidRPr="003906F4" w:rsidRDefault="003906F4" w:rsidP="003906F4">
            <w:pPr>
              <w:pStyle w:val="TAL"/>
            </w:pPr>
            <w:r w:rsidRPr="003906F4">
              <w:t>18.5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774FDE" w14:textId="3D7E0726" w:rsidR="003906F4" w:rsidRPr="003906F4" w:rsidRDefault="003906F4" w:rsidP="003906F4">
            <w:pPr>
              <w:pStyle w:val="TAL"/>
            </w:pPr>
            <w:r w:rsidRPr="003906F4">
              <w:t>SP-220511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3FA581" w14:textId="3D7D2B4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BD2600" w14:textId="4D768230" w:rsidR="003906F4" w:rsidRPr="003906F4" w:rsidRDefault="003906F4" w:rsidP="003906F4">
            <w:pPr>
              <w:pStyle w:val="TAL"/>
            </w:pPr>
            <w:r w:rsidRPr="003906F4">
              <w:t>Rel-18 CRs on Additional NRM features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C678332" w14:textId="3807B1F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21140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09CB39" w14:textId="2C6C2BF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C62784" w14:textId="1119F91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E6DCAD" w14:textId="1354A7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ACBE01" w14:textId="097E3A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01E81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D313E8D" w14:textId="716C265F" w:rsidR="003906F4" w:rsidRPr="003906F4" w:rsidRDefault="003906F4" w:rsidP="003906F4">
            <w:pPr>
              <w:pStyle w:val="TAL"/>
            </w:pPr>
            <w:r w:rsidRPr="003906F4">
              <w:t>AdNRM_ph2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3987A7" w14:textId="3FAD77A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16091B" w14:textId="5A143A8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76818F7" w14:textId="77777777" w:rsidR="003906F4" w:rsidRPr="003906F4" w:rsidRDefault="003906F4" w:rsidP="003906F4">
            <w:pPr>
              <w:pStyle w:val="TAL"/>
            </w:pPr>
          </w:p>
        </w:tc>
      </w:tr>
      <w:tr w:rsidR="003906F4" w:rsidRPr="003906F4" w14:paraId="3D69B2D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50AF903" w14:textId="620355C3"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FFD0FD" w14:textId="0F0C99C8" w:rsidR="003906F4" w:rsidRPr="003906F4" w:rsidRDefault="003906F4" w:rsidP="003906F4">
            <w:pPr>
              <w:pStyle w:val="TAL"/>
            </w:pPr>
            <w:r w:rsidRPr="003906F4">
              <w:t>SP-220512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015F24" w14:textId="13A8CA6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ABAAC4" w14:textId="519AEBFE" w:rsidR="003906F4" w:rsidRPr="003906F4" w:rsidRDefault="003906F4" w:rsidP="003906F4">
            <w:pPr>
              <w:pStyle w:val="TAL"/>
            </w:pPr>
            <w:r w:rsidRPr="003906F4">
              <w:t>Rel-17 CRs on Enhancement of Handover Optimization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C2EE01" w14:textId="528A6DE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3188A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550AA5" w14:textId="6BFB733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8645D2" w14:textId="2E318DF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312FA6" w14:textId="17754A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FDF382" w14:textId="45CD13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7393F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0097D1" w14:textId="3C9328DF" w:rsidR="003906F4" w:rsidRPr="003906F4" w:rsidRDefault="003906F4" w:rsidP="003906F4">
            <w:pPr>
              <w:pStyle w:val="TAL"/>
            </w:pPr>
            <w:r w:rsidRPr="003906F4">
              <w:t>E_HOO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CCF708" w14:textId="6266588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2DBA09" w14:textId="7CC2AA0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46B3BA" w14:textId="77777777" w:rsidR="003906F4" w:rsidRPr="003906F4" w:rsidRDefault="003906F4" w:rsidP="003906F4">
            <w:pPr>
              <w:pStyle w:val="TAL"/>
            </w:pPr>
          </w:p>
        </w:tc>
      </w:tr>
      <w:tr w:rsidR="003906F4" w:rsidRPr="003906F4" w14:paraId="7F9F054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FF053A" w14:textId="243AFB0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78461B" w14:textId="3DF36FED" w:rsidR="003906F4" w:rsidRPr="003906F4" w:rsidRDefault="003906F4" w:rsidP="003906F4">
            <w:pPr>
              <w:pStyle w:val="TAL"/>
            </w:pPr>
            <w:r w:rsidRPr="003906F4">
              <w:t>SP-220513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2650F3" w14:textId="571E9EF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FC5DA2" w14:textId="1EB676C3" w:rsidR="003906F4" w:rsidRPr="003906F4" w:rsidRDefault="003906F4" w:rsidP="003906F4">
            <w:pPr>
              <w:pStyle w:val="TAL"/>
            </w:pPr>
            <w:r w:rsidRPr="003906F4">
              <w:t>Rel-17 CRs on Enhancements of 5G performance measurements and KPIs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1A0E426" w14:textId="0E6EBA98"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5D46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6819EF" w14:textId="14C501B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9B7E50E" w14:textId="67ADAF8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DB0E0D" w14:textId="0576882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B6B289" w14:textId="55CBA5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EBF2E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D19C05" w14:textId="6678B07D" w:rsidR="003906F4" w:rsidRPr="003906F4" w:rsidRDefault="003906F4" w:rsidP="003906F4">
            <w:pPr>
              <w:pStyle w:val="TAL"/>
            </w:pPr>
            <w:r w:rsidRPr="003906F4">
              <w:t>ePM_KPI_5G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95B5671" w14:textId="090E6F7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0FF2BD" w14:textId="0CE0C3A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EDFED4A" w14:textId="77777777" w:rsidR="003906F4" w:rsidRPr="003906F4" w:rsidRDefault="003906F4" w:rsidP="003906F4">
            <w:pPr>
              <w:pStyle w:val="TAL"/>
            </w:pPr>
          </w:p>
        </w:tc>
      </w:tr>
      <w:tr w:rsidR="003906F4" w:rsidRPr="003906F4" w14:paraId="7F5330C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29B3783" w14:textId="423104B2"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AD5CA7" w14:textId="7CEC6038" w:rsidR="003906F4" w:rsidRPr="003906F4" w:rsidRDefault="003906F4" w:rsidP="003906F4">
            <w:pPr>
              <w:pStyle w:val="TAL"/>
            </w:pPr>
            <w:r w:rsidRPr="003906F4">
              <w:t>SP-220514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0C85820" w14:textId="560B8E0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E974DB" w14:textId="3269C723" w:rsidR="003906F4" w:rsidRPr="003906F4" w:rsidRDefault="003906F4" w:rsidP="003906F4">
            <w:pPr>
              <w:pStyle w:val="TAL"/>
            </w:pPr>
            <w:r w:rsidRPr="003906F4">
              <w:t>Rel-17 CRs on Enhancements of Management Data Analytics Service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734B600" w14:textId="4753E3B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36E51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FEB536" w14:textId="3D17810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7AB229" w14:textId="256FA14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1184B1" w14:textId="44AAFFC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1C642C" w14:textId="5718FE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3BDF1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E9B5BE" w14:textId="5FC09D92"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EE0BC4" w14:textId="266C3F4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4664ED" w14:textId="2B0ECAA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9AA25B" w14:textId="77777777" w:rsidR="003906F4" w:rsidRPr="003906F4" w:rsidRDefault="003906F4" w:rsidP="003906F4">
            <w:pPr>
              <w:pStyle w:val="TAL"/>
            </w:pPr>
          </w:p>
        </w:tc>
      </w:tr>
      <w:tr w:rsidR="003906F4" w:rsidRPr="003906F4" w14:paraId="33165A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82690E" w14:textId="7AE910C2" w:rsidR="003906F4" w:rsidRPr="003906F4" w:rsidRDefault="003906F4" w:rsidP="003906F4">
            <w:pPr>
              <w:pStyle w:val="TAL"/>
            </w:pPr>
            <w:r w:rsidRPr="003906F4">
              <w:lastRenderedPageBreak/>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050B2F" w14:textId="37092011" w:rsidR="003906F4" w:rsidRPr="003906F4" w:rsidRDefault="003906F4" w:rsidP="003906F4">
            <w:pPr>
              <w:pStyle w:val="TAL"/>
            </w:pPr>
            <w:r w:rsidRPr="003906F4">
              <w:t>SP-220515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78B06C1" w14:textId="09ADCEF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8EFD8B" w14:textId="176E6749" w:rsidR="003906F4" w:rsidRPr="003906F4" w:rsidRDefault="003906F4" w:rsidP="003906F4">
            <w:pPr>
              <w:pStyle w:val="TAL"/>
            </w:pPr>
            <w:r w:rsidRPr="003906F4">
              <w:t>Rel-16 CRs on Enhancement of performance assurance for 5G networks including network slicing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A198C1" w14:textId="35EE9BB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D6E2D7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D2B965" w14:textId="23790E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1F3400" w14:textId="158A9E7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1ADBCF" w14:textId="3AB0331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6F7F1F" w14:textId="342A47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6CA9D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1BBA3CC" w14:textId="0CB4EBF6" w:rsidR="003906F4" w:rsidRPr="003906F4" w:rsidRDefault="003906F4" w:rsidP="003906F4">
            <w:pPr>
              <w:pStyle w:val="TAL"/>
            </w:pPr>
            <w:r w:rsidRPr="003906F4">
              <w:t>5G_SLICE_ePA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87A01A" w14:textId="3B7B3C37"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C15DADD" w14:textId="0450F7D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7A2CD2" w14:textId="77777777" w:rsidR="003906F4" w:rsidRPr="003906F4" w:rsidRDefault="003906F4" w:rsidP="003906F4">
            <w:pPr>
              <w:pStyle w:val="TAL"/>
            </w:pPr>
          </w:p>
        </w:tc>
      </w:tr>
      <w:tr w:rsidR="003906F4" w:rsidRPr="003906F4" w14:paraId="5D36D23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A0240F" w14:textId="2F4561CF"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9945586" w14:textId="2DDA5F29" w:rsidR="003906F4" w:rsidRPr="003906F4" w:rsidRDefault="003906F4" w:rsidP="003906F4">
            <w:pPr>
              <w:pStyle w:val="TAL"/>
            </w:pPr>
            <w:r w:rsidRPr="003906F4">
              <w:t>SP-220516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A1DC1B" w14:textId="5BC6D1A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85DD44" w14:textId="3B2981CB" w:rsidR="003906F4" w:rsidRPr="003906F4" w:rsidRDefault="003906F4" w:rsidP="003906F4">
            <w:pPr>
              <w:pStyle w:val="TAL"/>
            </w:pPr>
            <w:r w:rsidRPr="003906F4">
              <w:t>Rel-16 CRs on Management of MDT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862AEE" w14:textId="3B9F352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29D34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9A9346" w14:textId="3039C10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E10A77D" w14:textId="6400D0B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F6560E" w14:textId="4FCDF2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50236F" w14:textId="3962A0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6C5D0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93A7BCA" w14:textId="0366BC3B" w:rsidR="003906F4" w:rsidRPr="003906F4" w:rsidRDefault="003906F4" w:rsidP="003906F4">
            <w:pPr>
              <w:pStyle w:val="TAL"/>
            </w:pPr>
            <w:r w:rsidRPr="003906F4">
              <w:t>5GMDT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ABB378" w14:textId="6DF16EEF"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11008D" w14:textId="5AE9081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04EE1BD" w14:textId="77777777" w:rsidR="003906F4" w:rsidRPr="003906F4" w:rsidRDefault="003906F4" w:rsidP="003906F4">
            <w:pPr>
              <w:pStyle w:val="TAL"/>
            </w:pPr>
          </w:p>
        </w:tc>
      </w:tr>
      <w:tr w:rsidR="003906F4" w:rsidRPr="003906F4" w14:paraId="0763339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2AAD65" w14:textId="20E4705F"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F4ABE61" w14:textId="0052FE20" w:rsidR="003906F4" w:rsidRPr="003906F4" w:rsidRDefault="003906F4" w:rsidP="003906F4">
            <w:pPr>
              <w:pStyle w:val="TAL"/>
            </w:pPr>
            <w:r w:rsidRPr="003906F4">
              <w:t>SP-220517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765C0B" w14:textId="121D865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B5CC71" w14:textId="1B865325" w:rsidR="003906F4" w:rsidRPr="003906F4" w:rsidRDefault="003906F4" w:rsidP="003906F4">
            <w:pPr>
              <w:pStyle w:val="TAL"/>
            </w:pPr>
            <w:r w:rsidRPr="003906F4">
              <w:t>Rel-17 CRs on 5G Charging for Local breakout roaming of data connectivity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70D89A" w14:textId="5C3F98E8"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32713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2DFDF0" w14:textId="576F540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738115" w14:textId="76874FB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2BD281" w14:textId="6328A36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378177" w14:textId="059BFF3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6EB3E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F99B7D" w14:textId="79316A52" w:rsidR="003906F4" w:rsidRPr="003906F4" w:rsidRDefault="003906F4" w:rsidP="003906F4">
            <w:pPr>
              <w:pStyle w:val="TAL"/>
            </w:pPr>
            <w:r w:rsidRPr="003906F4">
              <w:t>CHROAM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FCEBEB5" w14:textId="6C74CA89" w:rsidR="003906F4" w:rsidRPr="003906F4" w:rsidRDefault="003906F4" w:rsidP="003906F4">
            <w:pPr>
              <w:pStyle w:val="TAL"/>
            </w:pPr>
            <w:r w:rsidRPr="003906F4">
              <w:t>32.255 CR0381R1 and 32.255 CR0382R1 were withdrawn.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771DB8" w14:textId="029E7C7D"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9BBDEE9" w14:textId="77777777" w:rsidR="003906F4" w:rsidRPr="003906F4" w:rsidRDefault="003906F4" w:rsidP="003906F4">
            <w:pPr>
              <w:pStyle w:val="TAL"/>
            </w:pPr>
          </w:p>
        </w:tc>
      </w:tr>
      <w:tr w:rsidR="003906F4" w:rsidRPr="003906F4" w14:paraId="18F0CF4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BDE785" w14:textId="365EABD1"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678261" w14:textId="32870EBD" w:rsidR="003906F4" w:rsidRPr="003906F4" w:rsidRDefault="003906F4" w:rsidP="003906F4">
            <w:pPr>
              <w:pStyle w:val="TAL"/>
            </w:pPr>
            <w:r w:rsidRPr="003906F4">
              <w:t>SP-220518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018B65" w14:textId="6667D7E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4D7875" w14:textId="16939078" w:rsidR="003906F4" w:rsidRPr="003906F4" w:rsidRDefault="003906F4" w:rsidP="003906F4">
            <w:pPr>
              <w:pStyle w:val="TAL"/>
            </w:pPr>
            <w:r w:rsidRPr="003906F4">
              <w:t>Rel-17 CRs on Charging Aspects of 5G LAN VN Group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6130761" w14:textId="2149657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0EFD2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120CF1" w14:textId="24990BE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87629A" w14:textId="4B3C874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DE7AC0" w14:textId="41C3F4D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17D231" w14:textId="5CA2E86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E795B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67673F" w14:textId="56EF5EF6" w:rsidR="003906F4" w:rsidRPr="003906F4" w:rsidRDefault="003906F4" w:rsidP="003906F4">
            <w:pPr>
              <w:pStyle w:val="TAL"/>
            </w:pPr>
            <w:r w:rsidRPr="003906F4">
              <w:t>5GLAN_CH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2F0A697" w14:textId="7B4E78C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33CC5E" w14:textId="225253B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340000" w14:textId="77777777" w:rsidR="003906F4" w:rsidRPr="003906F4" w:rsidRDefault="003906F4" w:rsidP="003906F4">
            <w:pPr>
              <w:pStyle w:val="TAL"/>
            </w:pPr>
          </w:p>
        </w:tc>
      </w:tr>
      <w:tr w:rsidR="003906F4" w:rsidRPr="003906F4" w14:paraId="47AEC12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4C9103" w14:textId="2118C31E"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963FF1A" w14:textId="41987DBE" w:rsidR="003906F4" w:rsidRPr="003906F4" w:rsidRDefault="003906F4" w:rsidP="003906F4">
            <w:pPr>
              <w:pStyle w:val="TAL"/>
            </w:pPr>
            <w:r w:rsidRPr="003906F4">
              <w:t>SP-220519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3E4835" w14:textId="72C1C61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C650933" w14:textId="214353EB" w:rsidR="003906F4" w:rsidRPr="003906F4" w:rsidRDefault="003906F4" w:rsidP="003906F4">
            <w:pPr>
              <w:pStyle w:val="TAL"/>
            </w:pPr>
            <w:r w:rsidRPr="003906F4">
              <w:t>Rel-17 CRs on Charging aspects of Edge Computing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1EAB3E" w14:textId="57B6A08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9C287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C926E3" w14:textId="74A8518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EE59B26" w14:textId="04E0D9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7DD2A1" w14:textId="3B2ED81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062B74" w14:textId="10BB41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BDC72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98CE320" w14:textId="23BFC43B" w:rsidR="003906F4" w:rsidRPr="003906F4" w:rsidRDefault="003906F4" w:rsidP="003906F4">
            <w:pPr>
              <w:pStyle w:val="TAL"/>
            </w:pPr>
            <w:r w:rsidRPr="003906F4">
              <w:t>EDGE_CH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CF22DED" w14:textId="05ACC35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D894C5" w14:textId="59327C8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D021D5" w14:textId="77777777" w:rsidR="003906F4" w:rsidRPr="003906F4" w:rsidRDefault="003906F4" w:rsidP="003906F4">
            <w:pPr>
              <w:pStyle w:val="TAL"/>
            </w:pPr>
          </w:p>
        </w:tc>
      </w:tr>
      <w:tr w:rsidR="003906F4" w:rsidRPr="003906F4" w14:paraId="429C292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3571D4" w14:textId="3376B776"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5C9860" w14:textId="128F61A4" w:rsidR="003906F4" w:rsidRPr="003906F4" w:rsidRDefault="003906F4" w:rsidP="003906F4">
            <w:pPr>
              <w:pStyle w:val="TAL"/>
            </w:pPr>
            <w:r w:rsidRPr="003906F4">
              <w:t>SP-220520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4E63DB" w14:textId="4AEF6EC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599F40" w14:textId="1412E6BC" w:rsidR="003906F4" w:rsidRPr="003906F4" w:rsidRDefault="003906F4" w:rsidP="003906F4">
            <w:pPr>
              <w:pStyle w:val="TAL"/>
            </w:pPr>
            <w:r w:rsidRPr="003906F4">
              <w:t>Rel-17 CRs on IMS Charging in 5G System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3F3A28" w14:textId="5AD91591"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A6FD8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59EF14" w14:textId="5D58921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35989F" w14:textId="7707148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2CFB1A" w14:textId="2AC8B0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AA11A7" w14:textId="072A4C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73FB3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79A574" w14:textId="2E2244BF" w:rsidR="003906F4" w:rsidRPr="003906F4" w:rsidRDefault="003906F4" w:rsidP="003906F4">
            <w:pPr>
              <w:pStyle w:val="TAL"/>
            </w:pPr>
            <w:r w:rsidRPr="003906F4">
              <w:t>5GSIMSCH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ECD349E" w14:textId="61A2627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1689DAB" w14:textId="2F5AE2E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755DCC" w14:textId="77777777" w:rsidR="003906F4" w:rsidRPr="003906F4" w:rsidRDefault="003906F4" w:rsidP="003906F4">
            <w:pPr>
              <w:pStyle w:val="TAL"/>
            </w:pPr>
          </w:p>
        </w:tc>
      </w:tr>
      <w:tr w:rsidR="003906F4" w:rsidRPr="003906F4" w14:paraId="01D484E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E4D440" w14:textId="159F74F9"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AF95D6" w14:textId="2A4A2EFA" w:rsidR="003906F4" w:rsidRPr="003906F4" w:rsidRDefault="003906F4" w:rsidP="003906F4">
            <w:pPr>
              <w:pStyle w:val="TAL"/>
            </w:pPr>
            <w:r w:rsidRPr="003906F4">
              <w:t>SP-220521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13EC83" w14:textId="3C6AAB1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653927" w14:textId="4E171F30" w:rsidR="003906F4" w:rsidRPr="003906F4" w:rsidRDefault="003906F4" w:rsidP="003906F4">
            <w:pPr>
              <w:pStyle w:val="TAL"/>
            </w:pPr>
            <w:r w:rsidRPr="003906F4">
              <w:t>Rel-17 CRs on Charging aspects of Architecture Enhancement for NR Reduced Capability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4E65A9" w14:textId="6C5C9EDC"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9ECBB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FA7569" w14:textId="25883CA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3772AFE" w14:textId="5F41C6A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B910B1" w14:textId="35B6E7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C2158B" w14:textId="6B66F6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C134A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0E15F4" w14:textId="75A2FBCC"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6D1453" w14:textId="67B0C24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B17018" w14:textId="2E1460F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6262E8D" w14:textId="77777777" w:rsidR="003906F4" w:rsidRPr="003906F4" w:rsidRDefault="003906F4" w:rsidP="003906F4">
            <w:pPr>
              <w:pStyle w:val="TAL"/>
            </w:pPr>
          </w:p>
        </w:tc>
      </w:tr>
      <w:tr w:rsidR="003906F4" w:rsidRPr="003906F4" w14:paraId="428900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0FC70A8" w14:textId="3B88D73E"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7AC0D6" w14:textId="66DB04C9" w:rsidR="003906F4" w:rsidRPr="003906F4" w:rsidRDefault="003906F4" w:rsidP="003906F4">
            <w:pPr>
              <w:pStyle w:val="TAL"/>
            </w:pPr>
            <w:r w:rsidRPr="003906F4">
              <w:t>SP-220522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44C07D" w14:textId="4F5DCDB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9940DF" w14:textId="05FB533D" w:rsidR="003906F4" w:rsidRPr="003906F4" w:rsidRDefault="003906F4" w:rsidP="003906F4">
            <w:pPr>
              <w:pStyle w:val="TAL"/>
            </w:pPr>
            <w:r w:rsidRPr="003906F4">
              <w:t>Rel-17 CRs on Charging aspects of Proximity-based Services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5A6D19" w14:textId="5A3AD4A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1839D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70AEB4" w14:textId="1BA0540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EAD394" w14:textId="55F983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C3CAB3" w14:textId="2364F5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443CF2" w14:textId="5E3100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E2FCE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0E41AE" w14:textId="7F5E4933"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FA766B" w14:textId="150C86C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9DC848" w14:textId="00C61E5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A192ABA" w14:textId="77777777" w:rsidR="003906F4" w:rsidRPr="003906F4" w:rsidRDefault="003906F4" w:rsidP="003906F4">
            <w:pPr>
              <w:pStyle w:val="TAL"/>
            </w:pPr>
          </w:p>
        </w:tc>
      </w:tr>
      <w:tr w:rsidR="003906F4" w:rsidRPr="003906F4" w14:paraId="10B50E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EDD3A3" w14:textId="7A895FCA"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DCD58D" w14:textId="68E12B2F" w:rsidR="003906F4" w:rsidRPr="003906F4" w:rsidRDefault="003906F4" w:rsidP="003906F4">
            <w:pPr>
              <w:pStyle w:val="TAL"/>
            </w:pPr>
            <w:r w:rsidRPr="003906F4">
              <w:t>SP-220523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F96B0C" w14:textId="1388C59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8C89B1" w14:textId="2E1BEF20" w:rsidR="003906F4" w:rsidRPr="003906F4" w:rsidRDefault="003906F4" w:rsidP="003906F4">
            <w:pPr>
              <w:pStyle w:val="TAL"/>
            </w:pPr>
            <w:r w:rsidRPr="003906F4">
              <w:t>Rel-17 CRs on Charging enhancements for 5G CIoT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8B3F71" w14:textId="33C34644"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20D9A5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E779C2" w14:textId="66991E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370C79" w14:textId="1373DD8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E667AE" w14:textId="1F83C0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4635D" w14:textId="4DC85F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04C90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A07D50" w14:textId="12F8741D" w:rsidR="003906F4" w:rsidRPr="003906F4" w:rsidRDefault="003906F4" w:rsidP="003906F4">
            <w:pPr>
              <w:pStyle w:val="TAL"/>
            </w:pPr>
            <w:r w:rsidRPr="003906F4">
              <w:t>5G_CIoT_CH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9F43E42" w14:textId="5A80A97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A05156F" w14:textId="7DBD779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0142AA7" w14:textId="77777777" w:rsidR="003906F4" w:rsidRPr="003906F4" w:rsidRDefault="003906F4" w:rsidP="003906F4">
            <w:pPr>
              <w:pStyle w:val="TAL"/>
            </w:pPr>
          </w:p>
        </w:tc>
      </w:tr>
      <w:tr w:rsidR="003906F4" w:rsidRPr="003906F4" w14:paraId="162EEBF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02C90B" w14:textId="18552998"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EE76BCF" w14:textId="4BBC27AC" w:rsidR="003906F4" w:rsidRPr="003906F4" w:rsidRDefault="003906F4" w:rsidP="003906F4">
            <w:pPr>
              <w:pStyle w:val="TAL"/>
            </w:pPr>
            <w:r w:rsidRPr="003906F4">
              <w:t>SP-220524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1FC29C" w14:textId="2DD9D025"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079AF6B" w14:textId="25597661" w:rsidR="003906F4" w:rsidRPr="003906F4" w:rsidRDefault="003906F4" w:rsidP="003906F4">
            <w:pPr>
              <w:pStyle w:val="TAL"/>
            </w:pPr>
            <w:r w:rsidRPr="003906F4">
              <w:t>SA WG1's content of Rel-19</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4B600F" w14:textId="6CDCDBC6"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B0DE2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47CC5F" w14:textId="383A7B3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782D8E" w14:textId="5085877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7880A5" w14:textId="365BD3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EC0E8A" w14:textId="108D34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F67A62" w14:textId="145CD93C"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C1C89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537F050" w14:textId="1B8AAF65" w:rsidR="003906F4" w:rsidRPr="003906F4" w:rsidRDefault="003906F4" w:rsidP="003906F4">
            <w:pPr>
              <w:pStyle w:val="TAL"/>
            </w:pPr>
            <w:r w:rsidRPr="003906F4">
              <w:t>Revised to SP-220661.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0B0927" w14:textId="2D7FC07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86AD9B5" w14:textId="46ED5FE4" w:rsidR="003906F4" w:rsidRPr="003906F4" w:rsidRDefault="003906F4" w:rsidP="003906F4">
            <w:pPr>
              <w:pStyle w:val="TAL"/>
            </w:pPr>
            <w:r w:rsidRPr="003906F4">
              <w:t>SP-220661</w:t>
            </w:r>
          </w:p>
        </w:tc>
      </w:tr>
      <w:tr w:rsidR="003906F4" w:rsidRPr="003906F4" w14:paraId="09526CC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1F3C32" w14:textId="486664FF"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551F5C" w14:textId="1E8C1F40" w:rsidR="003906F4" w:rsidRPr="003906F4" w:rsidRDefault="003906F4" w:rsidP="003906F4">
            <w:pPr>
              <w:pStyle w:val="TAL"/>
            </w:pPr>
            <w:r w:rsidRPr="003906F4">
              <w:t>SP-220525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A0D40E" w14:textId="55693919"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F3E971" w14:textId="2D7168C0" w:rsidR="003906F4" w:rsidRPr="003906F4" w:rsidRDefault="003906F4" w:rsidP="003906F4">
            <w:pPr>
              <w:pStyle w:val="TAL"/>
            </w:pPr>
            <w:r w:rsidRPr="003906F4">
              <w:t>New Study on Personal IoT Networks Security Aspects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4F4B0D" w14:textId="240B5BE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FEF1A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88D1BB" w14:textId="338379C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8E2D2C4" w14:textId="0DB9A4F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BC8F41" w14:textId="342ECB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D09997" w14:textId="3D768A9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A0FBB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E473D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A3DD8D4" w14:textId="11B20F1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B3F3F0" w14:textId="6E1337A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A21D7E" w14:textId="77777777" w:rsidR="003906F4" w:rsidRPr="003906F4" w:rsidRDefault="003906F4" w:rsidP="003906F4">
            <w:pPr>
              <w:pStyle w:val="TAL"/>
            </w:pPr>
          </w:p>
        </w:tc>
      </w:tr>
      <w:tr w:rsidR="003906F4" w:rsidRPr="003906F4" w14:paraId="40E2E81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23C777" w14:textId="49CEC679"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A7EA6A" w14:textId="642A894C" w:rsidR="003906F4" w:rsidRPr="003906F4" w:rsidRDefault="003906F4" w:rsidP="003906F4">
            <w:pPr>
              <w:pStyle w:val="TAL"/>
            </w:pPr>
            <w:r w:rsidRPr="003906F4">
              <w:t>SP-220526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9D8913E" w14:textId="51EBEBC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48BBDB" w14:textId="1D152B3E" w:rsidR="003906F4" w:rsidRPr="003906F4" w:rsidRDefault="003906F4" w:rsidP="003906F4">
            <w:pPr>
              <w:pStyle w:val="TAL"/>
            </w:pPr>
            <w:r w:rsidRPr="003906F4">
              <w:t>New Study on SNAAPP security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5BB394" w14:textId="410A9B7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04E1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43103A" w14:textId="74D66B6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D233B8" w14:textId="69DBBC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1711F5" w14:textId="21A06AC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189DFF" w14:textId="1DA50A3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72301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AC480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536A84" w14:textId="0713DC9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2A121C" w14:textId="285B665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0592F1" w14:textId="77777777" w:rsidR="003906F4" w:rsidRPr="003906F4" w:rsidRDefault="003906F4" w:rsidP="003906F4">
            <w:pPr>
              <w:pStyle w:val="TAL"/>
            </w:pPr>
          </w:p>
        </w:tc>
      </w:tr>
      <w:tr w:rsidR="003906F4" w:rsidRPr="003906F4" w14:paraId="66D04D4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BED96B6" w14:textId="0C8DF384"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BBA958" w14:textId="3D8DE18E" w:rsidR="003906F4" w:rsidRPr="003906F4" w:rsidRDefault="003906F4" w:rsidP="003906F4">
            <w:pPr>
              <w:pStyle w:val="TAL"/>
            </w:pPr>
            <w:r w:rsidRPr="003906F4">
              <w:t>SP-220527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E5C7E04" w14:textId="7992B14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5B529E" w14:textId="40EA0598" w:rsidR="003906F4" w:rsidRPr="003906F4" w:rsidRDefault="003906F4" w:rsidP="003906F4">
            <w:pPr>
              <w:pStyle w:val="TAL"/>
            </w:pPr>
            <w:r w:rsidRPr="003906F4">
              <w:t>New Study on enhanced security for network slicing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37D5847" w14:textId="386CA59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B096C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94205D" w14:textId="62FEAD5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AA56BF" w14:textId="1DACB5A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CE9163" w14:textId="0DE5B5C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AC5F0D" w14:textId="5148E86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C758A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9FE95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AC761C9" w14:textId="77294E4B" w:rsidR="003906F4" w:rsidRPr="003906F4" w:rsidRDefault="003906F4" w:rsidP="003906F4">
            <w:pPr>
              <w:pStyle w:val="TAL"/>
            </w:pPr>
            <w:r w:rsidRPr="003906F4">
              <w:t>Company update proposed in SP-220686. This was revised in SP-220686.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FF11D1" w14:textId="49B40EE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5B68CC" w14:textId="77777777" w:rsidR="003906F4" w:rsidRPr="003906F4" w:rsidRDefault="003906F4" w:rsidP="003906F4">
            <w:pPr>
              <w:pStyle w:val="TAL"/>
            </w:pPr>
          </w:p>
        </w:tc>
      </w:tr>
      <w:tr w:rsidR="003906F4" w:rsidRPr="003906F4" w14:paraId="59A3707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31574F" w14:textId="4C02755F"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FEF6C94" w14:textId="44A370ED" w:rsidR="003906F4" w:rsidRPr="003906F4" w:rsidRDefault="003906F4" w:rsidP="003906F4">
            <w:pPr>
              <w:pStyle w:val="TAL"/>
            </w:pPr>
            <w:r w:rsidRPr="003906F4">
              <w:t>SP-220528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2565C5" w14:textId="45C4B6AE"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BE2802" w14:textId="0CD290A5" w:rsidR="003906F4" w:rsidRPr="003906F4" w:rsidRDefault="003906F4" w:rsidP="003906F4">
            <w:pPr>
              <w:pStyle w:val="TAL"/>
            </w:pPr>
            <w:r w:rsidRPr="003906F4">
              <w:t>New Study on Security aspects for 5WWC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11AEDE" w14:textId="7DE5084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6E41D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E05148" w14:textId="3652A17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9B2D3E" w14:textId="56F00A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23878D" w14:textId="211E42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1418DF" w14:textId="6E6BE23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0AE50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00F1F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507CCE" w14:textId="25423AC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D0DB74" w14:textId="2024447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7FCB34" w14:textId="77777777" w:rsidR="003906F4" w:rsidRPr="003906F4" w:rsidRDefault="003906F4" w:rsidP="003906F4">
            <w:pPr>
              <w:pStyle w:val="TAL"/>
            </w:pPr>
          </w:p>
        </w:tc>
      </w:tr>
      <w:tr w:rsidR="003906F4" w:rsidRPr="003906F4" w14:paraId="7B239AD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1E78B1" w14:textId="42F62E8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091AFC" w14:textId="1290EED3" w:rsidR="003906F4" w:rsidRPr="003906F4" w:rsidRDefault="003906F4" w:rsidP="003906F4">
            <w:pPr>
              <w:pStyle w:val="TAL"/>
            </w:pPr>
            <w:r w:rsidRPr="003906F4">
              <w:t>SP-220529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25CF29D" w14:textId="3787413E"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D44C4C" w14:textId="2D42AEC1" w:rsidR="003906F4" w:rsidRPr="003906F4" w:rsidRDefault="003906F4" w:rsidP="003906F4">
            <w:pPr>
              <w:pStyle w:val="TAL"/>
            </w:pPr>
            <w:r w:rsidRPr="003906F4">
              <w:t>New Study on the security aspects of Artificial Intelligence (AI)/Machine Learning (ML) for the NG-RAN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7FE297" w14:textId="3FAF30DE"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2492A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1BA5D4" w14:textId="7B7C15A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3B58B95" w14:textId="3443413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B8BD9B" w14:textId="325542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4E9B21" w14:textId="264D88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A2273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9C6535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78614A" w14:textId="4DA6F14F" w:rsidR="003906F4" w:rsidRPr="003906F4" w:rsidRDefault="003906F4" w:rsidP="003906F4">
            <w:pPr>
              <w:pStyle w:val="TAL"/>
            </w:pPr>
            <w:r w:rsidRPr="003906F4">
              <w:t>This SID received objections in SA WG3. Company input in SP-220658. This was withdrawn.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391332" w14:textId="237ED137"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A251A8" w14:textId="77777777" w:rsidR="003906F4" w:rsidRPr="003906F4" w:rsidRDefault="003906F4" w:rsidP="003906F4">
            <w:pPr>
              <w:pStyle w:val="TAL"/>
            </w:pPr>
          </w:p>
        </w:tc>
      </w:tr>
      <w:tr w:rsidR="003906F4" w:rsidRPr="003906F4" w14:paraId="1CD79D6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F7C083" w14:textId="7B33E21D"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A1210D" w14:textId="28CF48FF" w:rsidR="003906F4" w:rsidRPr="003906F4" w:rsidRDefault="003906F4" w:rsidP="003906F4">
            <w:pPr>
              <w:pStyle w:val="TAL"/>
            </w:pPr>
            <w:r w:rsidRPr="003906F4">
              <w:t>SP-220530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7DEA29" w14:textId="5858BB8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8CD2E1" w14:textId="241B14E6" w:rsidR="003906F4" w:rsidRPr="003906F4" w:rsidRDefault="003906F4" w:rsidP="003906F4">
            <w:pPr>
              <w:pStyle w:val="TAL"/>
            </w:pPr>
            <w:r w:rsidRPr="003906F4">
              <w:t>New Study on security support for Next Generation Real Time Communication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082CD1D" w14:textId="3F2BF0F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03C76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05632E" w14:textId="16AAA1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BAAE5B" w14:textId="4A54F3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BFC050" w14:textId="651D342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417C15" w14:textId="64EC07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41DBE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9D7E6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067D85" w14:textId="511CEA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0A4431" w14:textId="6981310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E6BC6E" w14:textId="77777777" w:rsidR="003906F4" w:rsidRPr="003906F4" w:rsidRDefault="003906F4" w:rsidP="003906F4">
            <w:pPr>
              <w:pStyle w:val="TAL"/>
            </w:pPr>
          </w:p>
        </w:tc>
      </w:tr>
      <w:tr w:rsidR="003906F4" w:rsidRPr="003906F4" w14:paraId="65AE7D0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BD6EC7" w14:textId="42539187"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4F8847" w14:textId="554D5BD5" w:rsidR="003906F4" w:rsidRPr="003906F4" w:rsidRDefault="003906F4" w:rsidP="003906F4">
            <w:pPr>
              <w:pStyle w:val="TAL"/>
            </w:pPr>
            <w:r w:rsidRPr="003906F4">
              <w:t>SP-220531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22C10A5" w14:textId="1A069F94"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873F5E" w14:textId="1B3BA7FA" w:rsidR="003906F4" w:rsidRPr="003906F4" w:rsidRDefault="003906F4" w:rsidP="003906F4">
            <w:pPr>
              <w:pStyle w:val="TAL"/>
            </w:pPr>
            <w:r w:rsidRPr="003906F4">
              <w:t>New Study on security aspects of enhanced support of Non-Public Networks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96C02E" w14:textId="77044FDE"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57860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BE2BF7" w14:textId="6B44D27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EA95FA5" w14:textId="2C3B8F4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C730A1" w14:textId="7A8B27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A17BB5" w14:textId="072B6E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13CC2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8D039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D05E07" w14:textId="5C005B3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B3EAAB" w14:textId="184900C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3E5779" w14:textId="77777777" w:rsidR="003906F4" w:rsidRPr="003906F4" w:rsidRDefault="003906F4" w:rsidP="003906F4">
            <w:pPr>
              <w:pStyle w:val="TAL"/>
            </w:pPr>
          </w:p>
        </w:tc>
      </w:tr>
      <w:tr w:rsidR="003906F4" w:rsidRPr="003906F4" w14:paraId="5E2DAAC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FF0E44" w14:textId="52F8E9ED" w:rsidR="003906F4" w:rsidRPr="003906F4" w:rsidRDefault="003906F4" w:rsidP="003906F4">
            <w:pPr>
              <w:pStyle w:val="TAL"/>
            </w:pPr>
            <w:r w:rsidRPr="003906F4">
              <w:lastRenderedPageBreak/>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D344A8" w14:textId="6BEA4D00" w:rsidR="003906F4" w:rsidRPr="003906F4" w:rsidRDefault="003906F4" w:rsidP="003906F4">
            <w:pPr>
              <w:pStyle w:val="TAL"/>
            </w:pPr>
            <w:r w:rsidRPr="003906F4">
              <w:t>SP-220532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FDC7E9" w14:textId="04A8BCB5"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EAF82E" w14:textId="63ECEC29" w:rsidR="003906F4" w:rsidRPr="003906F4" w:rsidRDefault="003906F4" w:rsidP="003906F4">
            <w:pPr>
              <w:pStyle w:val="TAL"/>
            </w:pPr>
            <w:r w:rsidRPr="003906F4">
              <w:t>New Study on Security of Phase 2 for UAS, UAV and UAM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3FE1F1" w14:textId="38A251D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CB9D3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5BF9F6" w14:textId="6158C0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913340" w14:textId="03C1CA4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67F2C5" w14:textId="057FE5E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D94536" w14:textId="2BF63D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40F3B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3D1CDA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2CB5F47" w14:textId="0F83477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F12F7F2" w14:textId="7A10743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5BEA786" w14:textId="77777777" w:rsidR="003906F4" w:rsidRPr="003906F4" w:rsidRDefault="003906F4" w:rsidP="003906F4">
            <w:pPr>
              <w:pStyle w:val="TAL"/>
            </w:pPr>
          </w:p>
        </w:tc>
      </w:tr>
      <w:tr w:rsidR="003906F4" w:rsidRPr="003906F4" w14:paraId="056E4D0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8FC773F" w14:textId="281A4B80"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776A27" w14:textId="105B5884" w:rsidR="003906F4" w:rsidRPr="003906F4" w:rsidRDefault="003906F4" w:rsidP="003906F4">
            <w:pPr>
              <w:pStyle w:val="TAL"/>
            </w:pPr>
            <w:r w:rsidRPr="003906F4">
              <w:t>SP-220533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3031D6" w14:textId="38A26BB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F4A626" w14:textId="20740ABE" w:rsidR="003906F4" w:rsidRPr="003906F4" w:rsidRDefault="003906F4" w:rsidP="003906F4">
            <w:pPr>
              <w:pStyle w:val="TAL"/>
            </w:pPr>
            <w:r w:rsidRPr="003906F4">
              <w:t>New Study to enable URSP rules to securely identify Applications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96DD9E" w14:textId="33D2A26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C0B9C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A32CA2" w14:textId="1D9D332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FF3FE91" w14:textId="68BB1E3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79F7F6" w14:textId="30D4F7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2A78CD" w14:textId="009B3D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69218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38BFD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25707A" w14:textId="7238559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F58E771" w14:textId="752F39B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0B39BD8" w14:textId="77777777" w:rsidR="003906F4" w:rsidRPr="003906F4" w:rsidRDefault="003906F4" w:rsidP="003906F4">
            <w:pPr>
              <w:pStyle w:val="TAL"/>
            </w:pPr>
          </w:p>
        </w:tc>
      </w:tr>
      <w:tr w:rsidR="003906F4" w:rsidRPr="003906F4" w14:paraId="39A8F3F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38D57FC" w14:textId="7CFC2F47"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755977" w14:textId="5433E30A" w:rsidR="003906F4" w:rsidRPr="003906F4" w:rsidRDefault="003906F4" w:rsidP="003906F4">
            <w:pPr>
              <w:pStyle w:val="TAL"/>
            </w:pPr>
            <w:r w:rsidRPr="003906F4">
              <w:t>SP-220534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0F5E8A6" w14:textId="59697D6C"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EAE78B" w14:textId="1B16DFB3" w:rsidR="003906F4" w:rsidRPr="003906F4" w:rsidRDefault="003906F4" w:rsidP="003906F4">
            <w:pPr>
              <w:pStyle w:val="TAL"/>
            </w:pPr>
            <w:r w:rsidRPr="003906F4">
              <w:t xml:space="preserve">New Study on Security Aspects of Ranging Based Services and </w:t>
            </w:r>
            <w:proofErr w:type="spellStart"/>
            <w:r w:rsidRPr="003906F4">
              <w:t>Sidelink</w:t>
            </w:r>
            <w:proofErr w:type="spellEnd"/>
            <w:r w:rsidRPr="003906F4">
              <w:t xml:space="preserve"> Positioning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C1A506" w14:textId="60455C88"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E4C15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DA825F" w14:textId="57540AA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C846D7" w14:textId="182A4E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524ECB" w14:textId="0FD49F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A58D6C" w14:textId="4339B7D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2F539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A7466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441F13" w14:textId="6F18CE8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69174F" w14:textId="2DE5A09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B011D4" w14:textId="77777777" w:rsidR="003906F4" w:rsidRPr="003906F4" w:rsidRDefault="003906F4" w:rsidP="003906F4">
            <w:pPr>
              <w:pStyle w:val="TAL"/>
            </w:pPr>
          </w:p>
        </w:tc>
      </w:tr>
      <w:tr w:rsidR="003906F4" w:rsidRPr="003906F4" w14:paraId="6A24D0A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A33D31" w14:textId="3924B3FB"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6F5613" w14:textId="7DAE1638" w:rsidR="003906F4" w:rsidRPr="003906F4" w:rsidRDefault="003906F4" w:rsidP="003906F4">
            <w:pPr>
              <w:pStyle w:val="TAL"/>
            </w:pPr>
            <w:r w:rsidRPr="003906F4">
              <w:t>SP-220535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45BF23" w14:textId="3AA9DDAE"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C2904E" w14:textId="1B27740B"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927046F" w14:textId="0F88385D"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E1F92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203D6A" w14:textId="75CE8DA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E0C2BA" w14:textId="4AE379E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9B54C2" w14:textId="6D81D3E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0F49A8" w14:textId="31D9E6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8967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6119E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52B0CA1" w14:textId="76CF5D2A" w:rsidR="003906F4" w:rsidRPr="003906F4" w:rsidRDefault="003906F4" w:rsidP="003906F4">
            <w:pPr>
              <w:pStyle w:val="TAL"/>
            </w:pPr>
            <w:r w:rsidRPr="003906F4">
              <w:t>This SID received objections in SA WG3. Company input in SP-220659.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905D4C" w14:textId="11572912"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057FA2A" w14:textId="77777777" w:rsidR="003906F4" w:rsidRPr="003906F4" w:rsidRDefault="003906F4" w:rsidP="003906F4">
            <w:pPr>
              <w:pStyle w:val="TAL"/>
            </w:pPr>
          </w:p>
        </w:tc>
      </w:tr>
      <w:tr w:rsidR="003906F4" w:rsidRPr="003906F4" w14:paraId="2880FAE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65AE1A" w14:textId="450ADACF"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D4D297" w14:textId="5AAC6885" w:rsidR="003906F4" w:rsidRPr="003906F4" w:rsidRDefault="003906F4" w:rsidP="003906F4">
            <w:pPr>
              <w:pStyle w:val="TAL"/>
            </w:pPr>
            <w:r w:rsidRPr="003906F4">
              <w:t>SP-220536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39FDF13" w14:textId="688BA0C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3D84D1" w14:textId="59316DA7"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1D0024" w14:textId="714A4C4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9B6A7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4FA3E8" w14:textId="13737D0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4FC4DC" w14:textId="24C18FB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401400" w14:textId="7F9B11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4C0305" w14:textId="021F3C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1C811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790A0D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76A048" w14:textId="54DE68C7" w:rsidR="003906F4" w:rsidRPr="003906F4" w:rsidRDefault="003906F4" w:rsidP="003906F4">
            <w:pPr>
              <w:pStyle w:val="TAL"/>
            </w:pPr>
            <w:r w:rsidRPr="003906F4">
              <w:t>This SID received objections in SA WG3. Company input in SP-220660.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BEFDDFF" w14:textId="3D538892"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245295" w14:textId="77777777" w:rsidR="003906F4" w:rsidRPr="003906F4" w:rsidRDefault="003906F4" w:rsidP="003906F4">
            <w:pPr>
              <w:pStyle w:val="TAL"/>
            </w:pPr>
          </w:p>
        </w:tc>
      </w:tr>
      <w:tr w:rsidR="003906F4" w:rsidRPr="003906F4" w14:paraId="68CBF5B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725D1B8" w14:textId="68EFDD33"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0EB7855" w14:textId="5E86BBBA" w:rsidR="003906F4" w:rsidRPr="003906F4" w:rsidRDefault="003906F4" w:rsidP="003906F4">
            <w:pPr>
              <w:pStyle w:val="TAL"/>
            </w:pPr>
            <w:r w:rsidRPr="003906F4">
              <w:t>SP-220537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740B5A" w14:textId="3A8306D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E4578F" w14:textId="2C33A4EA" w:rsidR="003906F4" w:rsidRPr="003906F4" w:rsidRDefault="003906F4" w:rsidP="003906F4">
            <w:pPr>
              <w:pStyle w:val="TAL"/>
            </w:pPr>
            <w:r w:rsidRPr="003906F4">
              <w:t>New Study of Security aspects on User Consent for 3GPP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FFE26B" w14:textId="479DEBC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9DD1B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82AE07" w14:textId="626945E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5AE889" w14:textId="0CD5E8F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9786C4" w14:textId="5577D74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19F37B" w14:textId="7191DC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9E8D3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9BBD5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BC5879" w14:textId="687CB85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9B0314" w14:textId="41B9B54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FD21065" w14:textId="77777777" w:rsidR="003906F4" w:rsidRPr="003906F4" w:rsidRDefault="003906F4" w:rsidP="003906F4">
            <w:pPr>
              <w:pStyle w:val="TAL"/>
            </w:pPr>
          </w:p>
        </w:tc>
      </w:tr>
      <w:tr w:rsidR="003906F4" w:rsidRPr="003906F4" w14:paraId="57D73B8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39F4805" w14:textId="17A71327"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9AEB64" w14:textId="4E1CE30C" w:rsidR="003906F4" w:rsidRPr="003906F4" w:rsidRDefault="003906F4" w:rsidP="003906F4">
            <w:pPr>
              <w:pStyle w:val="TAL"/>
            </w:pPr>
            <w:r w:rsidRPr="003906F4">
              <w:t>SP-220538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24533AC" w14:textId="213EBFFA"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DC06E2" w14:textId="6077C461" w:rsidR="003906F4" w:rsidRPr="003906F4" w:rsidRDefault="003906F4" w:rsidP="003906F4">
            <w:pPr>
              <w:pStyle w:val="TAL"/>
            </w:pPr>
            <w:r w:rsidRPr="003906F4">
              <w:t xml:space="preserve">New WID on Security Enhancement on </w:t>
            </w:r>
            <w:proofErr w:type="spellStart"/>
            <w:r w:rsidRPr="003906F4">
              <w:t>RRCResumeRequest</w:t>
            </w:r>
            <w:proofErr w:type="spellEnd"/>
            <w:r w:rsidRPr="003906F4">
              <w:t xml:space="preserve"> Message Protection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00C4D3" w14:textId="6B859F85"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8B996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88306D" w14:textId="0AE0A24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B687B0" w14:textId="283BB23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80265A" w14:textId="05C87D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4C4C79" w14:textId="7C8A8EE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1E940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222854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15EA984" w14:textId="379BEEF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99E872" w14:textId="186BE14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6773FCB" w14:textId="77777777" w:rsidR="003906F4" w:rsidRPr="003906F4" w:rsidRDefault="003906F4" w:rsidP="003906F4">
            <w:pPr>
              <w:pStyle w:val="TAL"/>
            </w:pPr>
          </w:p>
        </w:tc>
      </w:tr>
      <w:tr w:rsidR="003906F4" w:rsidRPr="003906F4" w14:paraId="54C0452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7141371" w14:textId="7C62C542"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83ACEFC" w14:textId="692BAC98" w:rsidR="003906F4" w:rsidRPr="003906F4" w:rsidRDefault="003906F4" w:rsidP="003906F4">
            <w:pPr>
              <w:pStyle w:val="TAL"/>
            </w:pPr>
            <w:r w:rsidRPr="003906F4">
              <w:t>SP-220539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2379FA" w14:textId="6707104A"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0B6341" w14:textId="1093544E" w:rsidR="003906F4" w:rsidRPr="003906F4" w:rsidRDefault="003906F4" w:rsidP="003906F4">
            <w:pPr>
              <w:pStyle w:val="TAL"/>
            </w:pPr>
            <w:r w:rsidRPr="003906F4">
              <w:t>New Study on security enhancements for 5G multicast-broadcast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6EBA2FC" w14:textId="0A30BCC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D8666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DC5FFF" w14:textId="1354468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15B7B6D" w14:textId="0710C18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9ACA82" w14:textId="56A4DD7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57AE43" w14:textId="05FFBE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C5180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36CC2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421229" w14:textId="588317F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BF989F" w14:textId="54EA343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4ECAA0" w14:textId="77777777" w:rsidR="003906F4" w:rsidRPr="003906F4" w:rsidRDefault="003906F4" w:rsidP="003906F4">
            <w:pPr>
              <w:pStyle w:val="TAL"/>
            </w:pPr>
          </w:p>
        </w:tc>
      </w:tr>
      <w:tr w:rsidR="003906F4" w:rsidRPr="003906F4" w14:paraId="38D3317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F2A9C26" w14:textId="69BBE9BB"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B53E9D" w14:textId="247805E4" w:rsidR="003906F4" w:rsidRPr="003906F4" w:rsidRDefault="003906F4" w:rsidP="003906F4">
            <w:pPr>
              <w:pStyle w:val="TAL"/>
            </w:pPr>
            <w:r w:rsidRPr="003906F4">
              <w:t>SP-220540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2FDA96" w14:textId="6CE86800"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E18642" w14:textId="09CA9EC4" w:rsidR="003906F4" w:rsidRPr="003906F4" w:rsidRDefault="003906F4" w:rsidP="003906F4">
            <w:pPr>
              <w:pStyle w:val="TAL"/>
            </w:pPr>
            <w:r w:rsidRPr="003906F4">
              <w:t>TR 33.874 'Study on enhanced security for Phase 2 network slicing'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8E85CAE" w14:textId="6016E58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385CB9" w14:textId="3105896A" w:rsidR="003906F4" w:rsidRPr="003906F4" w:rsidRDefault="003906F4" w:rsidP="003906F4">
            <w:pPr>
              <w:pStyle w:val="TAL"/>
            </w:pPr>
            <w:r w:rsidRPr="003906F4">
              <w:t>33.874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49F30F" w14:textId="01B0F35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FE55B9" w14:textId="2BCA83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2B7ACA" w14:textId="43BB86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127664" w14:textId="68B6747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54C075" w14:textId="2132E8A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681216" w14:textId="4296ED64" w:rsidR="003906F4" w:rsidRPr="003906F4" w:rsidRDefault="003906F4" w:rsidP="003906F4">
            <w:pPr>
              <w:pStyle w:val="TAL"/>
            </w:pPr>
            <w:r w:rsidRPr="003906F4">
              <w:t>FS_eNS2_SEC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8A97B4" w14:textId="1D5922B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EAB9B3" w14:textId="206F6BF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E2AB51" w14:textId="77777777" w:rsidR="003906F4" w:rsidRPr="003906F4" w:rsidRDefault="003906F4" w:rsidP="003906F4">
            <w:pPr>
              <w:pStyle w:val="TAL"/>
            </w:pPr>
          </w:p>
        </w:tc>
      </w:tr>
      <w:tr w:rsidR="003906F4" w:rsidRPr="003906F4" w14:paraId="519E729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91DA9C7" w14:textId="7F96DCCB"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070153" w14:textId="1AD7F822" w:rsidR="003906F4" w:rsidRPr="003906F4" w:rsidRDefault="003906F4" w:rsidP="003906F4">
            <w:pPr>
              <w:pStyle w:val="TAL"/>
            </w:pPr>
            <w:r w:rsidRPr="003906F4">
              <w:t>SP-220541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CA9251" w14:textId="26490155"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5BD3A3" w14:textId="6ED8C44A" w:rsidR="003906F4" w:rsidRPr="003906F4" w:rsidRDefault="003906F4" w:rsidP="003906F4">
            <w:pPr>
              <w:pStyle w:val="TAL"/>
            </w:pPr>
            <w:r w:rsidRPr="003906F4">
              <w:t>TS 33.503 'Security Aspects of Proximity based Services (</w:t>
            </w:r>
            <w:proofErr w:type="spellStart"/>
            <w:r w:rsidRPr="003906F4">
              <w:t>ProSe</w:t>
            </w:r>
            <w:proofErr w:type="spellEnd"/>
            <w:r w:rsidRPr="003906F4">
              <w:t>) in the 5G System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D3067D" w14:textId="4E38355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AC8D9A" w14:textId="2FECCE34" w:rsidR="003906F4" w:rsidRPr="003906F4" w:rsidRDefault="003906F4" w:rsidP="003906F4">
            <w:pPr>
              <w:pStyle w:val="TAL"/>
            </w:pPr>
            <w:r w:rsidRPr="003906F4">
              <w:t>33.503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C11C85" w14:textId="27AE18F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6FF06A" w14:textId="2724712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66BAAB" w14:textId="7E82CE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1419BF" w14:textId="6D6B92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2C9651" w14:textId="5D58F12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B8F8AC6" w14:textId="65239D74"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CCBB69A" w14:textId="4AD76B7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2928A3" w14:textId="0BB4613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C089DE6" w14:textId="77777777" w:rsidR="003906F4" w:rsidRPr="003906F4" w:rsidRDefault="003906F4" w:rsidP="003906F4">
            <w:pPr>
              <w:pStyle w:val="TAL"/>
            </w:pPr>
          </w:p>
        </w:tc>
      </w:tr>
      <w:tr w:rsidR="003906F4" w:rsidRPr="003906F4" w14:paraId="1909E09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9F1C97" w14:textId="3D577371"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118B1DB" w14:textId="67608E13" w:rsidR="003906F4" w:rsidRPr="003906F4" w:rsidRDefault="003906F4" w:rsidP="003906F4">
            <w:pPr>
              <w:pStyle w:val="TAL"/>
            </w:pPr>
            <w:r w:rsidRPr="003906F4">
              <w:t>SP-220542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6C1912" w14:textId="2E919D4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0A7A57" w14:textId="2CD05AED" w:rsidR="003906F4" w:rsidRPr="003906F4" w:rsidRDefault="003906F4" w:rsidP="003906F4">
            <w:pPr>
              <w:pStyle w:val="TAL"/>
            </w:pPr>
            <w:r w:rsidRPr="003906F4">
              <w:t>Rel-15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043B4A" w14:textId="4F601577"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635E0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19F0DA" w14:textId="719C032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39C6A4" w14:textId="43A036C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866DB2" w14:textId="0F0437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2B49FC" w14:textId="7B592DF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C2405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2BCDFC" w14:textId="2F609CA7" w:rsidR="003906F4" w:rsidRPr="003906F4" w:rsidRDefault="003906F4" w:rsidP="003906F4">
            <w:pPr>
              <w:pStyle w:val="TAL"/>
            </w:pPr>
            <w:r w:rsidRPr="003906F4">
              <w:t>TEI15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C89F7BE" w14:textId="7F771C6C"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3F1FA87" w14:textId="33163BA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5250A53" w14:textId="77777777" w:rsidR="003906F4" w:rsidRPr="003906F4" w:rsidRDefault="003906F4" w:rsidP="003906F4">
            <w:pPr>
              <w:pStyle w:val="TAL"/>
            </w:pPr>
          </w:p>
        </w:tc>
      </w:tr>
      <w:tr w:rsidR="003906F4" w:rsidRPr="003906F4" w14:paraId="5BB14F5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AFA549B" w14:textId="3E12DE44"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8C7DEC" w14:textId="29BB614B" w:rsidR="003906F4" w:rsidRPr="003906F4" w:rsidRDefault="003906F4" w:rsidP="003906F4">
            <w:pPr>
              <w:pStyle w:val="TAL"/>
            </w:pPr>
            <w:r w:rsidRPr="003906F4">
              <w:t>SP-220543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C7A8BF" w14:textId="7B8454E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A14AFA" w14:textId="3AC5FFCF" w:rsidR="003906F4" w:rsidRPr="003906F4" w:rsidRDefault="003906F4" w:rsidP="003906F4">
            <w:pPr>
              <w:pStyle w:val="TAL"/>
            </w:pPr>
            <w:r w:rsidRPr="003906F4">
              <w:t>Rel-16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C63D60" w14:textId="11C4E051"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2D5CB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4AFEAD" w14:textId="0F1B370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18E1AE" w14:textId="010AE75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9697D8" w14:textId="563F58B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4C05D3" w14:textId="73DCE4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8826A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3F9495" w14:textId="74D6DF04"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33EFB9" w14:textId="31F703D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804CA6" w14:textId="288E0D4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0937DF" w14:textId="77777777" w:rsidR="003906F4" w:rsidRPr="003906F4" w:rsidRDefault="003906F4" w:rsidP="003906F4">
            <w:pPr>
              <w:pStyle w:val="TAL"/>
            </w:pPr>
          </w:p>
        </w:tc>
      </w:tr>
      <w:tr w:rsidR="003906F4" w:rsidRPr="003906F4" w14:paraId="2E2F0F8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3E653F" w14:textId="0394D043"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BF0026" w14:textId="306296E9" w:rsidR="003906F4" w:rsidRPr="003906F4" w:rsidRDefault="003906F4" w:rsidP="003906F4">
            <w:pPr>
              <w:pStyle w:val="TAL"/>
            </w:pPr>
            <w:r w:rsidRPr="003906F4">
              <w:t>SP-220544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75789C" w14:textId="3E7E915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7A0EB77" w14:textId="04919BC9" w:rsidR="003906F4" w:rsidRPr="003906F4" w:rsidRDefault="003906F4" w:rsidP="003906F4">
            <w:pPr>
              <w:pStyle w:val="TAL"/>
            </w:pPr>
            <w:r w:rsidRPr="003906F4">
              <w:t>Rel-17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75F232" w14:textId="10764CF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D94A5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0503AF" w14:textId="7007EA7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86B0687" w14:textId="0D6C188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E61421" w14:textId="3633BDB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9EFA78" w14:textId="5DBEF3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FBCE8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92F9B91" w14:textId="770E4EE0"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6FC0E6" w14:textId="212E2D0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4480C60" w14:textId="0C604C9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0F8A07" w14:textId="77777777" w:rsidR="003906F4" w:rsidRPr="003906F4" w:rsidRDefault="003906F4" w:rsidP="003906F4">
            <w:pPr>
              <w:pStyle w:val="TAL"/>
            </w:pPr>
          </w:p>
        </w:tc>
      </w:tr>
      <w:tr w:rsidR="003906F4" w:rsidRPr="003906F4" w14:paraId="1711AEB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E727CFC" w14:textId="59640AD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931C76E" w14:textId="55BDBC03" w:rsidR="003906F4" w:rsidRPr="003906F4" w:rsidRDefault="003906F4" w:rsidP="003906F4">
            <w:pPr>
              <w:pStyle w:val="TAL"/>
            </w:pPr>
            <w:r w:rsidRPr="003906F4">
              <w:t>SP-220545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BCB8C7" w14:textId="10FDC08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0980C3" w14:textId="6BA5D486" w:rsidR="003906F4" w:rsidRPr="003906F4" w:rsidRDefault="003906F4" w:rsidP="003906F4">
            <w:pPr>
              <w:pStyle w:val="TAL"/>
            </w:pPr>
            <w:r w:rsidRPr="003906F4">
              <w:t>Rel-17 CRs on SA WG3 aspects of AKMA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9D83D8" w14:textId="797B9A8A"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D7C87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334723" w14:textId="0082E29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B3D00D9" w14:textId="43F72E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567DB0" w14:textId="5850673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20C8B2" w14:textId="00B2E5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BFFC9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4A72AA" w14:textId="65C4AEEF" w:rsidR="003906F4" w:rsidRPr="003906F4" w:rsidRDefault="003906F4" w:rsidP="003906F4">
            <w:pPr>
              <w:pStyle w:val="TAL"/>
            </w:pPr>
            <w:r w:rsidRPr="003906F4">
              <w:t>AKMA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A1DD1FA" w14:textId="2374059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0D4515" w14:textId="1191880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1FE144" w14:textId="77777777" w:rsidR="003906F4" w:rsidRPr="003906F4" w:rsidRDefault="003906F4" w:rsidP="003906F4">
            <w:pPr>
              <w:pStyle w:val="TAL"/>
            </w:pPr>
          </w:p>
        </w:tc>
      </w:tr>
      <w:tr w:rsidR="003906F4" w:rsidRPr="003906F4" w14:paraId="44DF26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697BFA" w14:textId="4DD98D2D"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C5EE34" w14:textId="4BDB76E4" w:rsidR="003906F4" w:rsidRPr="003906F4" w:rsidRDefault="003906F4" w:rsidP="003906F4">
            <w:pPr>
              <w:pStyle w:val="TAL"/>
            </w:pPr>
            <w:r w:rsidRPr="003906F4">
              <w:t>SP-220546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500633" w14:textId="157CE91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0AAD0A" w14:textId="3696D533" w:rsidR="003906F4" w:rsidRPr="003906F4" w:rsidRDefault="003906F4" w:rsidP="003906F4">
            <w:pPr>
              <w:pStyle w:val="TAL"/>
            </w:pPr>
            <w:r w:rsidRPr="003906F4">
              <w:t>Rel-16 CRs on Security Assurance Specification for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69D42A9" w14:textId="1D3FBE3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1301B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34DB43" w14:textId="61E70A0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CC6BC3" w14:textId="5CE593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14EEA2F" w14:textId="4D022F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7AFED0" w14:textId="39FA26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8E676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A228FB9" w14:textId="6A6BB0C0" w:rsidR="003906F4" w:rsidRPr="003906F4" w:rsidRDefault="003906F4" w:rsidP="003906F4">
            <w:pPr>
              <w:pStyle w:val="TAL"/>
            </w:pPr>
            <w:r w:rsidRPr="003906F4">
              <w:t>SCAS_5G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F07EDB" w14:textId="09224575"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3F5872" w14:textId="67C8B3D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430F2CA" w14:textId="77777777" w:rsidR="003906F4" w:rsidRPr="003906F4" w:rsidRDefault="003906F4" w:rsidP="003906F4">
            <w:pPr>
              <w:pStyle w:val="TAL"/>
            </w:pPr>
          </w:p>
        </w:tc>
      </w:tr>
      <w:tr w:rsidR="003906F4" w:rsidRPr="003906F4" w14:paraId="12B6469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FCFCF12" w14:textId="5A4EAF99"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47C719" w14:textId="56F40F28" w:rsidR="003906F4" w:rsidRPr="003906F4" w:rsidRDefault="003906F4" w:rsidP="003906F4">
            <w:pPr>
              <w:pStyle w:val="TAL"/>
            </w:pPr>
            <w:r w:rsidRPr="003906F4">
              <w:t>SP-220547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ADD097" w14:textId="61FB759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2807C6" w14:textId="19CE6F26" w:rsidR="003906F4" w:rsidRPr="003906F4" w:rsidRDefault="003906F4" w:rsidP="003906F4">
            <w:pPr>
              <w:pStyle w:val="TAL"/>
            </w:pPr>
            <w:r w:rsidRPr="003906F4">
              <w:t>Rel-17 CRs on eSCAS_5G for 5G NWDAF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BF0562" w14:textId="2AA0D33D"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3E3AE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66492C" w14:textId="565208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11D8A1" w14:textId="3DB74C1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B06271" w14:textId="4E9DBB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BD6D9B" w14:textId="67BA57A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22A40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4FAAC41" w14:textId="6ADB59B5" w:rsidR="003906F4" w:rsidRPr="003906F4" w:rsidRDefault="003906F4" w:rsidP="003906F4">
            <w:pPr>
              <w:pStyle w:val="TAL"/>
            </w:pPr>
            <w:r w:rsidRPr="003906F4">
              <w:t>SCAS_5G_NWDAF</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FAF170C" w14:textId="27CBD51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14149A" w14:textId="110676E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6751B5" w14:textId="77777777" w:rsidR="003906F4" w:rsidRPr="003906F4" w:rsidRDefault="003906F4" w:rsidP="003906F4">
            <w:pPr>
              <w:pStyle w:val="TAL"/>
            </w:pPr>
          </w:p>
        </w:tc>
      </w:tr>
      <w:tr w:rsidR="003906F4" w:rsidRPr="003906F4" w14:paraId="6E14FD2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5BF3E1C" w14:textId="1886C49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BEB2E8" w14:textId="2E02A38F" w:rsidR="003906F4" w:rsidRPr="003906F4" w:rsidRDefault="003906F4" w:rsidP="003906F4">
            <w:pPr>
              <w:pStyle w:val="TAL"/>
            </w:pPr>
            <w:r w:rsidRPr="003906F4">
              <w:t>SP-220548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E23623" w14:textId="38F446B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43BDF9" w14:textId="232BA442" w:rsidR="003906F4" w:rsidRPr="003906F4" w:rsidRDefault="003906F4" w:rsidP="003906F4">
            <w:pPr>
              <w:pStyle w:val="TAL"/>
            </w:pPr>
            <w:r w:rsidRPr="003906F4">
              <w:t>Rel-16 CRs on Security Aspects of eV2XARC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0DBCA75" w14:textId="7F2E862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F2AB8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ABC073" w14:textId="516068D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02C429" w14:textId="2B46661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2C1E33" w14:textId="10FD73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8F8B67" w14:textId="3126C3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E3D87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F341CA" w14:textId="0DCD40EB" w:rsidR="003906F4" w:rsidRPr="003906F4" w:rsidRDefault="003906F4" w:rsidP="003906F4">
            <w:pPr>
              <w:pStyle w:val="TAL"/>
            </w:pPr>
            <w:r w:rsidRPr="003906F4">
              <w:t>eV2XARC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2FBAF2" w14:textId="34F82CA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23CA94" w14:textId="6141BA3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1F6290" w14:textId="77777777" w:rsidR="003906F4" w:rsidRPr="003906F4" w:rsidRDefault="003906F4" w:rsidP="003906F4">
            <w:pPr>
              <w:pStyle w:val="TAL"/>
            </w:pPr>
          </w:p>
        </w:tc>
      </w:tr>
      <w:tr w:rsidR="003906F4" w:rsidRPr="003906F4" w14:paraId="51D914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64004DA" w14:textId="3068367F"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106F0A4" w14:textId="6A5F4833" w:rsidR="003906F4" w:rsidRPr="003906F4" w:rsidRDefault="003906F4" w:rsidP="003906F4">
            <w:pPr>
              <w:pStyle w:val="TAL"/>
            </w:pPr>
            <w:r w:rsidRPr="003906F4">
              <w:t>SP-220549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24AAE6E" w14:textId="16067E7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12662F" w14:textId="211F0239" w:rsidR="003906F4" w:rsidRPr="003906F4" w:rsidRDefault="003906F4" w:rsidP="003906F4">
            <w:pPr>
              <w:pStyle w:val="TAL"/>
            </w:pPr>
            <w:r w:rsidRPr="003906F4">
              <w:t>Rel-17 CRs on Security enhancement for SEAL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E70A12" w14:textId="7ECBDDF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7A04B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13D8D0" w14:textId="737EF04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47198D3" w14:textId="68E185E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00BAC2" w14:textId="02897E3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0971BA" w14:textId="7084D9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5CD0D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C409D7" w14:textId="5C30F23B"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BA591E" w14:textId="3CE0C36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F9AFD5" w14:textId="62E51BA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FDB79B5" w14:textId="77777777" w:rsidR="003906F4" w:rsidRPr="003906F4" w:rsidRDefault="003906F4" w:rsidP="003906F4">
            <w:pPr>
              <w:pStyle w:val="TAL"/>
            </w:pPr>
          </w:p>
        </w:tc>
      </w:tr>
      <w:tr w:rsidR="003906F4" w:rsidRPr="003906F4" w14:paraId="043BF1D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FEECDCA" w14:textId="093B65A6" w:rsidR="003906F4" w:rsidRPr="003906F4" w:rsidRDefault="003906F4" w:rsidP="003906F4">
            <w:pPr>
              <w:pStyle w:val="TAL"/>
            </w:pPr>
            <w:r w:rsidRPr="003906F4">
              <w:lastRenderedPageBreak/>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75972FB" w14:textId="00E1D24E" w:rsidR="003906F4" w:rsidRPr="003906F4" w:rsidRDefault="003906F4" w:rsidP="003906F4">
            <w:pPr>
              <w:pStyle w:val="TAL"/>
            </w:pPr>
            <w:r w:rsidRPr="003906F4">
              <w:t>SP-220550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9CF4A8" w14:textId="290EF65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6292F8" w14:textId="425D5C6A" w:rsidR="003906F4" w:rsidRPr="003906F4" w:rsidRDefault="003906F4" w:rsidP="003906F4">
            <w:pPr>
              <w:pStyle w:val="TAL"/>
            </w:pPr>
            <w:r w:rsidRPr="003906F4">
              <w:t>Rel-17 CRs on Security aspects of eNA_Ph2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5AD07F0" w14:textId="6518EB1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1665D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4DD945" w14:textId="75CD75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95290D" w14:textId="0FD199E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548A4D" w14:textId="6FDC08A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4A76BF" w14:textId="7670F1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BA883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09093D" w14:textId="79B1BFAA" w:rsidR="003906F4" w:rsidRPr="003906F4" w:rsidRDefault="003906F4" w:rsidP="003906F4">
            <w:pPr>
              <w:pStyle w:val="TAL"/>
            </w:pPr>
            <w:r w:rsidRPr="003906F4">
              <w:t>eNA_Ph2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B43FC6" w14:textId="7599BC5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0FF8E3B" w14:textId="77CBBE8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005EA7" w14:textId="77777777" w:rsidR="003906F4" w:rsidRPr="003906F4" w:rsidRDefault="003906F4" w:rsidP="003906F4">
            <w:pPr>
              <w:pStyle w:val="TAL"/>
            </w:pPr>
          </w:p>
        </w:tc>
      </w:tr>
      <w:tr w:rsidR="003906F4" w:rsidRPr="003906F4" w14:paraId="579B580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B91E99" w14:textId="03815543"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D7791E" w14:textId="7A17261A" w:rsidR="003906F4" w:rsidRPr="003906F4" w:rsidRDefault="003906F4" w:rsidP="003906F4">
            <w:pPr>
              <w:pStyle w:val="TAL"/>
            </w:pPr>
            <w:r w:rsidRPr="003906F4">
              <w:t>SP-220551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4E742D" w14:textId="4003132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7CBBAFD" w14:textId="725786F7" w:rsidR="003906F4" w:rsidRPr="003906F4" w:rsidRDefault="003906F4" w:rsidP="003906F4">
            <w:pPr>
              <w:pStyle w:val="TAL"/>
            </w:pPr>
            <w:r w:rsidRPr="003906F4">
              <w:t>Rel-17 CRs on Security Aspects of eNPN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D1512E" w14:textId="4496F07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24205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F8654B" w14:textId="6A91898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52CBFA" w14:textId="68916DF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683EF0" w14:textId="598B97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43669D" w14:textId="17F2B4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C45E5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6315A1" w14:textId="6BB944E9" w:rsidR="003906F4" w:rsidRPr="003906F4" w:rsidRDefault="003906F4" w:rsidP="003906F4">
            <w:pPr>
              <w:pStyle w:val="TAL"/>
            </w:pPr>
            <w:r w:rsidRPr="003906F4">
              <w:t>eNPN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74190EA" w14:textId="2EE2094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9612929" w14:textId="321D93D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750706" w14:textId="77777777" w:rsidR="003906F4" w:rsidRPr="003906F4" w:rsidRDefault="003906F4" w:rsidP="003906F4">
            <w:pPr>
              <w:pStyle w:val="TAL"/>
            </w:pPr>
          </w:p>
        </w:tc>
      </w:tr>
      <w:tr w:rsidR="003906F4" w:rsidRPr="003906F4" w14:paraId="221A682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8DF9FB" w14:textId="21809A70"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BC1DC6" w14:textId="7FCFB9E5" w:rsidR="003906F4" w:rsidRPr="003906F4" w:rsidRDefault="003906F4" w:rsidP="003906F4">
            <w:pPr>
              <w:pStyle w:val="TAL"/>
            </w:pPr>
            <w:r w:rsidRPr="003906F4">
              <w:t>SP-220552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DCF1E0E" w14:textId="3BC95BF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DC0D2DA" w14:textId="06C7DF6A" w:rsidR="003906F4" w:rsidRPr="003906F4" w:rsidRDefault="003906F4" w:rsidP="003906F4">
            <w:pPr>
              <w:pStyle w:val="TAL"/>
            </w:pPr>
            <w:r w:rsidRPr="003906F4">
              <w:t>Rel-17 CRs on Security aspects of Uncrewed Aerial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65F83E" w14:textId="74BFBEAD"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F156E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9F1FAD" w14:textId="3844CD4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38F0831" w14:textId="7A9711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39F933" w14:textId="29B64C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19D23F" w14:textId="1B8A00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A3A7F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703402" w14:textId="128091D5" w:rsidR="003906F4" w:rsidRPr="003906F4" w:rsidRDefault="003906F4" w:rsidP="003906F4">
            <w:pPr>
              <w:pStyle w:val="TAL"/>
            </w:pPr>
            <w:r w:rsidRPr="003906F4">
              <w:t>ID_UAS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87F2D0" w14:textId="3C3D321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7AF758" w14:textId="7E38F83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6FC661" w14:textId="77777777" w:rsidR="003906F4" w:rsidRPr="003906F4" w:rsidRDefault="003906F4" w:rsidP="003906F4">
            <w:pPr>
              <w:pStyle w:val="TAL"/>
            </w:pPr>
          </w:p>
        </w:tc>
      </w:tr>
      <w:tr w:rsidR="003906F4" w:rsidRPr="003906F4" w14:paraId="6C03B7F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1A962E" w14:textId="517AAE0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003FC6" w14:textId="06F96AC3" w:rsidR="003906F4" w:rsidRPr="003906F4" w:rsidRDefault="003906F4" w:rsidP="003906F4">
            <w:pPr>
              <w:pStyle w:val="TAL"/>
            </w:pPr>
            <w:r w:rsidRPr="003906F4">
              <w:t>SP-220553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9B5956" w14:textId="66943E0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BEF9E2" w14:textId="49C24FA9" w:rsidR="003906F4" w:rsidRPr="003906F4" w:rsidRDefault="003906F4" w:rsidP="003906F4">
            <w:pPr>
              <w:pStyle w:val="TAL"/>
            </w:pPr>
            <w:r w:rsidRPr="003906F4">
              <w:t>Rel-17 CRs on Enhancements of 3GPP profiles for cryptographic algorithms and security protocols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4850B13" w14:textId="7398F78A"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06A5A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0ECC84" w14:textId="7148726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C8C8A8" w14:textId="5150CA2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C6B3AA" w14:textId="0B058FA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E76A69" w14:textId="5C2364F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E9F61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93AAAD" w14:textId="00061F7F" w:rsidR="003906F4" w:rsidRPr="003906F4" w:rsidRDefault="003906F4" w:rsidP="003906F4">
            <w:pPr>
              <w:pStyle w:val="TAL"/>
            </w:pPr>
            <w:proofErr w:type="spellStart"/>
            <w:r w:rsidRPr="003906F4">
              <w:t>eCryptPr</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07774D" w14:textId="56805A4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78B79D" w14:textId="746C63F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28D86D" w14:textId="77777777" w:rsidR="003906F4" w:rsidRPr="003906F4" w:rsidRDefault="003906F4" w:rsidP="003906F4">
            <w:pPr>
              <w:pStyle w:val="TAL"/>
            </w:pPr>
          </w:p>
        </w:tc>
      </w:tr>
      <w:tr w:rsidR="003906F4" w:rsidRPr="003906F4" w14:paraId="04D8C9E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B688C7" w14:textId="391A59C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6AA1DBA" w14:textId="24BB1A2E" w:rsidR="003906F4" w:rsidRPr="003906F4" w:rsidRDefault="003906F4" w:rsidP="003906F4">
            <w:pPr>
              <w:pStyle w:val="TAL"/>
            </w:pPr>
            <w:r w:rsidRPr="003906F4">
              <w:t>SP-220554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431D78" w14:textId="3D53B1A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CE6794" w14:textId="00DF9F3E" w:rsidR="003906F4" w:rsidRPr="003906F4" w:rsidRDefault="003906F4" w:rsidP="003906F4">
            <w:pPr>
              <w:pStyle w:val="TAL"/>
            </w:pPr>
            <w:r w:rsidRPr="003906F4">
              <w:t>Rel-17 CRs on Enhancements to User Plane Integrity Protection Support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D684A38" w14:textId="1F44A83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F41BB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D70482" w14:textId="1C35E6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D4B356" w14:textId="7B81CA7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F0C85B" w14:textId="704A76C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4303EF" w14:textId="697E893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FA962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5E5392" w14:textId="66E3C763" w:rsidR="003906F4" w:rsidRPr="003906F4" w:rsidRDefault="003906F4" w:rsidP="003906F4">
            <w:pPr>
              <w:pStyle w:val="TAL"/>
            </w:pPr>
            <w:proofErr w:type="spellStart"/>
            <w:r w:rsidRPr="003906F4">
              <w:t>eUPIP_SEC</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B8CAE1" w14:textId="7E69265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4BE51B" w14:textId="61DD5DE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A1236D" w14:textId="77777777" w:rsidR="003906F4" w:rsidRPr="003906F4" w:rsidRDefault="003906F4" w:rsidP="003906F4">
            <w:pPr>
              <w:pStyle w:val="TAL"/>
            </w:pPr>
          </w:p>
        </w:tc>
      </w:tr>
      <w:tr w:rsidR="003906F4" w:rsidRPr="003906F4" w14:paraId="28FB7FD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BC5F9A3" w14:textId="2D66D13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5069278" w14:textId="09986AEA" w:rsidR="003906F4" w:rsidRPr="003906F4" w:rsidRDefault="003906F4" w:rsidP="003906F4">
            <w:pPr>
              <w:pStyle w:val="TAL"/>
            </w:pPr>
            <w:r w:rsidRPr="003906F4">
              <w:t>SP-220555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2DDE89" w14:textId="36F1FB0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BEF88D" w14:textId="384A2216" w:rsidR="003906F4" w:rsidRPr="003906F4" w:rsidRDefault="003906F4" w:rsidP="003906F4">
            <w:pPr>
              <w:pStyle w:val="TAL"/>
            </w:pPr>
            <w:r w:rsidRPr="003906F4">
              <w:t>Rel-16 CRs on Security for 5G_eSBA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351F756" w14:textId="219A5742"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8A8E5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835FF9" w14:textId="0E14708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05880E" w14:textId="32E47E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416E8E" w14:textId="4AE953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3B25F6" w14:textId="136E9F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2C292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34A93F" w14:textId="74E74203" w:rsidR="003906F4" w:rsidRPr="003906F4" w:rsidRDefault="003906F4" w:rsidP="003906F4">
            <w:pPr>
              <w:pStyle w:val="TAL"/>
            </w:pPr>
            <w:r w:rsidRPr="003906F4">
              <w:t>5G_eSBA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4DA011" w14:textId="2F76BDB9"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8027F45" w14:textId="6AE0BDE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D964C4" w14:textId="77777777" w:rsidR="003906F4" w:rsidRPr="003906F4" w:rsidRDefault="003906F4" w:rsidP="003906F4">
            <w:pPr>
              <w:pStyle w:val="TAL"/>
            </w:pPr>
          </w:p>
        </w:tc>
      </w:tr>
      <w:tr w:rsidR="003906F4" w:rsidRPr="003906F4" w14:paraId="7A4F369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64C76E" w14:textId="4F320678"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439CC1" w14:textId="229D48BA" w:rsidR="003906F4" w:rsidRPr="003906F4" w:rsidRDefault="003906F4" w:rsidP="003906F4">
            <w:pPr>
              <w:pStyle w:val="TAL"/>
            </w:pPr>
            <w:r w:rsidRPr="003906F4">
              <w:t>SP-220556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E17121" w14:textId="05430A8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BDD0BC" w14:textId="4EB4E8F9" w:rsidR="003906F4" w:rsidRPr="003906F4" w:rsidRDefault="003906F4" w:rsidP="003906F4">
            <w:pPr>
              <w:pStyle w:val="TAL"/>
            </w:pPr>
            <w:r w:rsidRPr="003906F4">
              <w:t>Rel-17 CRs on Security aspects of Non-Seamless WLAN offload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FD9CA7" w14:textId="62979701"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6FA34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D801AA" w14:textId="59F4E40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C477A6" w14:textId="3B404F6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2F118B" w14:textId="718C3C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C0CD40" w14:textId="6C5C62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8EDC3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7A37DF4" w14:textId="6366FAAE" w:rsidR="003906F4" w:rsidRPr="003906F4" w:rsidRDefault="003906F4" w:rsidP="003906F4">
            <w:pPr>
              <w:pStyle w:val="TAL"/>
            </w:pPr>
            <w:r w:rsidRPr="003906F4">
              <w:t>NSWO_5G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23CE28" w14:textId="595CB56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A8D08B" w14:textId="64F0B68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550937" w14:textId="77777777" w:rsidR="003906F4" w:rsidRPr="003906F4" w:rsidRDefault="003906F4" w:rsidP="003906F4">
            <w:pPr>
              <w:pStyle w:val="TAL"/>
            </w:pPr>
          </w:p>
        </w:tc>
      </w:tr>
      <w:tr w:rsidR="003906F4" w:rsidRPr="003906F4" w14:paraId="0D07C47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EEB7EB" w14:textId="7C1AFD4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128385" w14:textId="3B1F83DB" w:rsidR="003906F4" w:rsidRPr="003906F4" w:rsidRDefault="003906F4" w:rsidP="003906F4">
            <w:pPr>
              <w:pStyle w:val="TAL"/>
            </w:pPr>
            <w:r w:rsidRPr="003906F4">
              <w:t>SP-220557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4C544C" w14:textId="2C1A50C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84A85F4" w14:textId="1FCA3B98" w:rsidR="003906F4" w:rsidRPr="003906F4" w:rsidRDefault="003906F4" w:rsidP="003906F4">
            <w:pPr>
              <w:pStyle w:val="TAL"/>
            </w:pPr>
            <w:r w:rsidRPr="003906F4">
              <w:t>Rel-17 CRs on Security Aspects of Enhancements for 5G Multicast-Broadcast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01D123" w14:textId="06AB9EBE"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C0F57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94E610" w14:textId="65A3857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4AD0F2" w14:textId="3D0708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3ECBA6" w14:textId="6716B98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17832F" w14:textId="0E7FE29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1080D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2C4925" w14:textId="21C5EC3D" w:rsidR="003906F4" w:rsidRPr="003906F4" w:rsidRDefault="003906F4" w:rsidP="003906F4">
            <w:pPr>
              <w:pStyle w:val="TAL"/>
            </w:pPr>
            <w:r w:rsidRPr="003906F4">
              <w:t>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9FEE662" w14:textId="6C2FB16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2D9248E" w14:textId="3CFBA82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5C2516" w14:textId="77777777" w:rsidR="003906F4" w:rsidRPr="003906F4" w:rsidRDefault="003906F4" w:rsidP="003906F4">
            <w:pPr>
              <w:pStyle w:val="TAL"/>
            </w:pPr>
          </w:p>
        </w:tc>
      </w:tr>
      <w:tr w:rsidR="003906F4" w:rsidRPr="003906F4" w14:paraId="42C13BD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08CC4A" w14:textId="6745BCA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922287" w14:textId="1A28FD22" w:rsidR="003906F4" w:rsidRPr="003906F4" w:rsidRDefault="003906F4" w:rsidP="003906F4">
            <w:pPr>
              <w:pStyle w:val="TAL"/>
            </w:pPr>
            <w:r w:rsidRPr="003906F4">
              <w:t>SP-220558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36166" w14:textId="24557F5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FC3D0D" w14:textId="37061C71" w:rsidR="003906F4" w:rsidRPr="003906F4" w:rsidRDefault="003906F4" w:rsidP="003906F4">
            <w:pPr>
              <w:pStyle w:val="TAL"/>
            </w:pPr>
            <w:r w:rsidRPr="003906F4">
              <w:t>Rel-17 CRs on Security Aspects of Enhancements of Support for Edge Computing in 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BF0200" w14:textId="7ACCA4A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BC918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2754C9" w14:textId="5E57292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EC8912" w14:textId="60A0DC2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536083" w14:textId="5A4468C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AA6DCA" w14:textId="33E910B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429CF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8BE374" w14:textId="4EA2DCD0" w:rsidR="003906F4" w:rsidRPr="003906F4" w:rsidRDefault="003906F4" w:rsidP="003906F4">
            <w:pPr>
              <w:pStyle w:val="TAL"/>
            </w:pPr>
            <w:r w:rsidRPr="003906F4">
              <w:t>eEDGE_5GC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A1B66C" w14:textId="2450497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E052E8" w14:textId="68FD13F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D969EB" w14:textId="77777777" w:rsidR="003906F4" w:rsidRPr="003906F4" w:rsidRDefault="003906F4" w:rsidP="003906F4">
            <w:pPr>
              <w:pStyle w:val="TAL"/>
            </w:pPr>
          </w:p>
        </w:tc>
      </w:tr>
      <w:tr w:rsidR="003906F4" w:rsidRPr="003906F4" w14:paraId="46BB80F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211D98" w14:textId="01CA0BE3"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790113" w14:textId="3117ED19" w:rsidR="003906F4" w:rsidRPr="003906F4" w:rsidRDefault="003906F4" w:rsidP="003906F4">
            <w:pPr>
              <w:pStyle w:val="TAL"/>
            </w:pPr>
            <w:r w:rsidRPr="003906F4">
              <w:t>SP-220559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2AF9DD" w14:textId="6C8CDEC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C06375" w14:textId="5714BF59" w:rsidR="003906F4" w:rsidRPr="003906F4" w:rsidRDefault="003906F4" w:rsidP="003906F4">
            <w:pPr>
              <w:pStyle w:val="TAL"/>
            </w:pPr>
            <w:r w:rsidRPr="003906F4">
              <w:t>Rel-15 CRs on Security aspects of 5G System - Phase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B466FB" w14:textId="095CC12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DF7F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1BF312" w14:textId="742513C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48BF4B" w14:textId="2108E19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2DFA493" w14:textId="13C74C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B9467C" w14:textId="1BE0E17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D1EDE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A05BC8" w14:textId="34AFCB24" w:rsidR="003906F4" w:rsidRPr="003906F4" w:rsidRDefault="003906F4" w:rsidP="003906F4">
            <w:pPr>
              <w:pStyle w:val="TAL"/>
            </w:pPr>
            <w:r w:rsidRPr="003906F4">
              <w:t>5GS_Ph1-SEC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8EDEF94" w14:textId="403AC571"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0CFE7E" w14:textId="2DDBCAC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8C2030" w14:textId="77777777" w:rsidR="003906F4" w:rsidRPr="003906F4" w:rsidRDefault="003906F4" w:rsidP="003906F4">
            <w:pPr>
              <w:pStyle w:val="TAL"/>
            </w:pPr>
          </w:p>
        </w:tc>
      </w:tr>
      <w:tr w:rsidR="003906F4" w:rsidRPr="003906F4" w14:paraId="706DA9A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4E7D89" w14:textId="475E6799"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32BE65" w14:textId="5A013437" w:rsidR="003906F4" w:rsidRPr="003906F4" w:rsidRDefault="003906F4" w:rsidP="003906F4">
            <w:pPr>
              <w:pStyle w:val="TAL"/>
            </w:pPr>
            <w:r w:rsidRPr="003906F4">
              <w:t>SP-220560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BF096D" w14:textId="71BD091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D9612D" w14:textId="0D7C21CE" w:rsidR="003906F4" w:rsidRPr="003906F4" w:rsidRDefault="003906F4" w:rsidP="003906F4">
            <w:pPr>
              <w:pStyle w:val="TAL"/>
            </w:pPr>
            <w:r w:rsidRPr="003906F4">
              <w:t>Rel-17 CRs on User Plane Integrity Protection for LTE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71FF98" w14:textId="4A914B9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675AF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1A5D8C" w14:textId="5941787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083A233" w14:textId="1FB1259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F225F1" w14:textId="76B7CE9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A656DA" w14:textId="0ACF74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5EF44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CD8CF9" w14:textId="120158A5" w:rsidR="003906F4" w:rsidRPr="003906F4" w:rsidRDefault="003906F4" w:rsidP="003906F4">
            <w:pPr>
              <w:pStyle w:val="TAL"/>
            </w:pPr>
            <w:r w:rsidRPr="003906F4">
              <w:t>UPIP_SEC_LTE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9A6161B" w14:textId="51538FB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AAE825" w14:textId="512D2A4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E98A137" w14:textId="77777777" w:rsidR="003906F4" w:rsidRPr="003906F4" w:rsidRDefault="003906F4" w:rsidP="003906F4">
            <w:pPr>
              <w:pStyle w:val="TAL"/>
            </w:pPr>
          </w:p>
        </w:tc>
      </w:tr>
      <w:tr w:rsidR="003906F4" w:rsidRPr="003906F4" w14:paraId="416F4B0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122A15" w14:textId="649A9DF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5E54D4E" w14:textId="1088BEA7" w:rsidR="003906F4" w:rsidRPr="003906F4" w:rsidRDefault="003906F4" w:rsidP="003906F4">
            <w:pPr>
              <w:pStyle w:val="TAL"/>
            </w:pPr>
            <w:r w:rsidRPr="003906F4">
              <w:t>SP-220561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D395D5" w14:textId="45E31C23"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27E6D1" w14:textId="0CEEC808" w:rsidR="003906F4" w:rsidRPr="003906F4" w:rsidRDefault="003906F4" w:rsidP="003906F4">
            <w:pPr>
              <w:pStyle w:val="TAL"/>
            </w:pPr>
            <w:r w:rsidRPr="003906F4">
              <w:t>23.501 CR3583R1 (Rel-17, 'F'): Clarification on Mapped NSSAI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DCEC2FC" w14:textId="29B9A867"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01AF5F8" w14:textId="50E69AD5"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5AFC51" w14:textId="4AC7CBF9" w:rsidR="003906F4" w:rsidRPr="003906F4" w:rsidRDefault="003906F4" w:rsidP="003906F4">
            <w:pPr>
              <w:pStyle w:val="TAL"/>
            </w:pPr>
            <w:r w:rsidRPr="003906F4">
              <w:t>3583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E8E855D" w14:textId="1A22C79B" w:rsidR="003906F4" w:rsidRPr="003906F4" w:rsidRDefault="003906F4" w:rsidP="003906F4">
            <w:pPr>
              <w:pStyle w:val="TAL"/>
            </w:pPr>
            <w:r w:rsidRPr="003906F4">
              <w:t>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9F4E1A" w14:textId="77EFC511"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84051A" w14:textId="691F2547"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C47F20" w14:textId="1367DE5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A4DCFCE" w14:textId="72E57DFA" w:rsidR="003906F4" w:rsidRPr="003906F4" w:rsidRDefault="003906F4" w:rsidP="003906F4">
            <w:pPr>
              <w:pStyle w:val="TAL"/>
            </w:pPr>
            <w:r w:rsidRPr="003906F4">
              <w:t>eNS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2A023B" w14:textId="60CFD490" w:rsidR="003906F4" w:rsidRPr="003906F4" w:rsidRDefault="003906F4" w:rsidP="003906F4">
            <w:pPr>
              <w:pStyle w:val="TAL"/>
            </w:pPr>
            <w:r w:rsidRPr="003906F4">
              <w:t>Proposed revision of 23.501 CR3583 in SP-220414.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A45697" w14:textId="33C4DAE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9AD1CC" w14:textId="77777777" w:rsidR="003906F4" w:rsidRPr="003906F4" w:rsidRDefault="003906F4" w:rsidP="003906F4">
            <w:pPr>
              <w:pStyle w:val="TAL"/>
            </w:pPr>
          </w:p>
        </w:tc>
      </w:tr>
      <w:tr w:rsidR="003906F4" w:rsidRPr="003906F4" w14:paraId="4757C99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9D8C00" w14:textId="068D6580"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10DB00" w14:textId="1446B80E" w:rsidR="003906F4" w:rsidRPr="003906F4" w:rsidRDefault="003906F4" w:rsidP="003906F4">
            <w:pPr>
              <w:pStyle w:val="TAL"/>
            </w:pPr>
            <w:r w:rsidRPr="003906F4">
              <w:t>SP-220562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AE8AA1" w14:textId="0EA9D1A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8093773" w14:textId="4EC3716B" w:rsidR="003906F4" w:rsidRPr="003906F4" w:rsidRDefault="003906F4" w:rsidP="003906F4">
            <w:pPr>
              <w:pStyle w:val="TAL"/>
            </w:pPr>
            <w:r w:rsidRPr="003906F4">
              <w:t>Rel-15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A1255F" w14:textId="2DCB398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238B3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A1D2A4" w14:textId="6AE863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E1AC701" w14:textId="6FA7BD3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513AB8" w14:textId="38D549F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467804" w14:textId="48E5F3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76FCC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B6703" w14:textId="4B13BEEB" w:rsidR="003906F4" w:rsidRPr="003906F4" w:rsidRDefault="003906F4" w:rsidP="003906F4">
            <w:pPr>
              <w:pStyle w:val="TAL"/>
            </w:pPr>
            <w:r w:rsidRPr="003906F4">
              <w:t>TEI15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3B8AF8" w14:textId="63EBBA67"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4F44BB" w14:textId="6BA84CF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0C7E58" w14:textId="77777777" w:rsidR="003906F4" w:rsidRPr="003906F4" w:rsidRDefault="003906F4" w:rsidP="003906F4">
            <w:pPr>
              <w:pStyle w:val="TAL"/>
            </w:pPr>
          </w:p>
        </w:tc>
      </w:tr>
      <w:tr w:rsidR="003906F4" w:rsidRPr="003906F4" w14:paraId="602DC34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DD749C" w14:textId="773268F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3CF347B" w14:textId="75733D22" w:rsidR="003906F4" w:rsidRPr="003906F4" w:rsidRDefault="003906F4" w:rsidP="003906F4">
            <w:pPr>
              <w:pStyle w:val="TAL"/>
            </w:pPr>
            <w:r w:rsidRPr="003906F4">
              <w:t>SP-220563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1D01D0" w14:textId="6BCEF8A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DB6C11" w14:textId="38EE4193" w:rsidR="003906F4" w:rsidRPr="003906F4" w:rsidRDefault="003906F4" w:rsidP="003906F4">
            <w:pPr>
              <w:pStyle w:val="TAL"/>
            </w:pPr>
            <w:r w:rsidRPr="003906F4">
              <w:t>Rel-16 CRs on TEI Batch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ACDAA68" w14:textId="38700DA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0F36A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B009C6" w14:textId="4E6EDE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D739C76" w14:textId="53108BD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464929" w14:textId="4D6AB4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719220" w14:textId="16FC693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FF7C2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4A327E" w14:textId="4AC311B6"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7FD534" w14:textId="50E0BE0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230609" w14:textId="2886BCA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AB2817" w14:textId="77777777" w:rsidR="003906F4" w:rsidRPr="003906F4" w:rsidRDefault="003906F4" w:rsidP="003906F4">
            <w:pPr>
              <w:pStyle w:val="TAL"/>
            </w:pPr>
          </w:p>
        </w:tc>
      </w:tr>
      <w:tr w:rsidR="003906F4" w:rsidRPr="003906F4" w14:paraId="069C06A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6A8B110" w14:textId="1810E629"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9D96D8" w14:textId="399CB393" w:rsidR="003906F4" w:rsidRPr="003906F4" w:rsidRDefault="003906F4" w:rsidP="003906F4">
            <w:pPr>
              <w:pStyle w:val="TAL"/>
            </w:pPr>
            <w:r w:rsidRPr="003906F4">
              <w:t>SP-220564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B0A2C0" w14:textId="1ED2D32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608821" w14:textId="543A8F93" w:rsidR="003906F4" w:rsidRPr="003906F4" w:rsidRDefault="003906F4" w:rsidP="003906F4">
            <w:pPr>
              <w:pStyle w:val="TAL"/>
            </w:pPr>
            <w:r w:rsidRPr="003906F4">
              <w:t>Rel-17 CRs on TEI batch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1530E71" w14:textId="35ABFE0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5DBE3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575AE3" w14:textId="45F8865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746898F" w14:textId="3290F9B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181DA6" w14:textId="64F50C3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3635F4" w14:textId="1279A4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C0CAD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33C952" w14:textId="241A1613"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BF0F61" w14:textId="437BFA5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BDC5BE" w14:textId="3D35FB8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157F698" w14:textId="77777777" w:rsidR="003906F4" w:rsidRPr="003906F4" w:rsidRDefault="003906F4" w:rsidP="003906F4">
            <w:pPr>
              <w:pStyle w:val="TAL"/>
            </w:pPr>
          </w:p>
        </w:tc>
      </w:tr>
      <w:tr w:rsidR="003906F4" w:rsidRPr="003906F4" w14:paraId="726FFAB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AB70710" w14:textId="2F2F86F0"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96A99C" w14:textId="5239F8D3" w:rsidR="003906F4" w:rsidRPr="003906F4" w:rsidRDefault="003906F4" w:rsidP="003906F4">
            <w:pPr>
              <w:pStyle w:val="TAL"/>
            </w:pPr>
            <w:r w:rsidRPr="003906F4">
              <w:t>SP-220565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F59360" w14:textId="78BB778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238B37" w14:textId="779050CA" w:rsidR="003906F4" w:rsidRPr="003906F4" w:rsidRDefault="003906F4" w:rsidP="003906F4">
            <w:pPr>
              <w:pStyle w:val="TAL"/>
            </w:pPr>
            <w:r w:rsidRPr="003906F4">
              <w:t>Rel-16 CRs on TEI Batch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6A07F71" w14:textId="7DD7B6EF"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45F05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20F3DF" w14:textId="12BFC5F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F387E70" w14:textId="441DA82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577304" w14:textId="1F7868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E4429C" w14:textId="45749E7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DC329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8C9AA0" w14:textId="5ED64CD3"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14BD93" w14:textId="76F5FA9A"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B974E3" w14:textId="5909EF4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C6030E" w14:textId="77777777" w:rsidR="003906F4" w:rsidRPr="003906F4" w:rsidRDefault="003906F4" w:rsidP="003906F4">
            <w:pPr>
              <w:pStyle w:val="TAL"/>
            </w:pPr>
          </w:p>
        </w:tc>
      </w:tr>
      <w:tr w:rsidR="003906F4" w:rsidRPr="003906F4" w14:paraId="11EDC4B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CF21506" w14:textId="7F69BDC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1D5939" w14:textId="7E553F89" w:rsidR="003906F4" w:rsidRPr="003906F4" w:rsidRDefault="003906F4" w:rsidP="003906F4">
            <w:pPr>
              <w:pStyle w:val="TAL"/>
            </w:pPr>
            <w:r w:rsidRPr="003906F4">
              <w:t>SP-220566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F4DBF0" w14:textId="125CFE50"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A66652" w14:textId="32A5F397" w:rsidR="003906F4" w:rsidRPr="003906F4" w:rsidRDefault="003906F4" w:rsidP="003906F4">
            <w:pPr>
              <w:pStyle w:val="TAL"/>
            </w:pPr>
            <w:r w:rsidRPr="003906F4">
              <w:t>SA WG5 Rel-17 WID Summary for discovery of management services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B0335B" w14:textId="4DFC9C50"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AEDC3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41E4C6" w14:textId="43AC30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F23068" w14:textId="0B16398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37F3A1" w14:textId="7ACB0F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8A25E7" w14:textId="10A5EE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DCF48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B9D77D8" w14:textId="7610DF64" w:rsidR="003906F4" w:rsidRPr="003906F4" w:rsidRDefault="003906F4" w:rsidP="003906F4">
            <w:pPr>
              <w:pStyle w:val="TAL"/>
            </w:pPr>
            <w:r w:rsidRPr="003906F4">
              <w:t>5GDMS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0B7808" w14:textId="227C4E4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088760" w14:textId="63DBF1B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43E37C0" w14:textId="77777777" w:rsidR="003906F4" w:rsidRPr="003906F4" w:rsidRDefault="003906F4" w:rsidP="003906F4">
            <w:pPr>
              <w:pStyle w:val="TAL"/>
            </w:pPr>
          </w:p>
        </w:tc>
      </w:tr>
      <w:tr w:rsidR="003906F4" w:rsidRPr="003906F4" w14:paraId="778AA00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9FDBEB" w14:textId="1A1AF16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C4BEDB" w14:textId="6A1C51C9" w:rsidR="003906F4" w:rsidRPr="003906F4" w:rsidRDefault="003906F4" w:rsidP="003906F4">
            <w:pPr>
              <w:pStyle w:val="TAL"/>
            </w:pPr>
            <w:r w:rsidRPr="003906F4">
              <w:t>SP-220567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DAB464" w14:textId="072B9AD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47628E" w14:textId="5D6F8CDC" w:rsidR="003906F4" w:rsidRPr="003906F4" w:rsidRDefault="003906F4" w:rsidP="003906F4">
            <w:pPr>
              <w:pStyle w:val="TAL"/>
            </w:pPr>
            <w:r w:rsidRPr="003906F4">
              <w:t>SA WG5 Rel-17 WID Summary for Management of the enhanced tenant concept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49CAFBC" w14:textId="74F0AA8D"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0EAA7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ADA783" w14:textId="57996FB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002D1A" w14:textId="31A64B4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CEF020" w14:textId="0647A8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DEBF83" w14:textId="3C2D9C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65CDC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94D059" w14:textId="22BE935D" w:rsidR="003906F4" w:rsidRPr="003906F4" w:rsidRDefault="003906F4" w:rsidP="003906F4">
            <w:pPr>
              <w:pStyle w:val="TAL"/>
            </w:pPr>
            <w:proofErr w:type="spellStart"/>
            <w:r w:rsidRPr="003906F4">
              <w:t>eMEMTANE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099384" w14:textId="140C653E"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86D0DBD" w14:textId="74104FE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B4DCE2" w14:textId="77777777" w:rsidR="003906F4" w:rsidRPr="003906F4" w:rsidRDefault="003906F4" w:rsidP="003906F4">
            <w:pPr>
              <w:pStyle w:val="TAL"/>
            </w:pPr>
          </w:p>
        </w:tc>
      </w:tr>
      <w:tr w:rsidR="003906F4" w:rsidRPr="003906F4" w14:paraId="65E7BDC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2AACF3" w14:textId="41DD651C"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C39AFEF" w14:textId="7D520EEC" w:rsidR="003906F4" w:rsidRPr="003906F4" w:rsidRDefault="003906F4" w:rsidP="003906F4">
            <w:pPr>
              <w:pStyle w:val="TAL"/>
            </w:pPr>
            <w:r w:rsidRPr="003906F4">
              <w:t>SP-220568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1F2C81" w14:textId="151172D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FB320C" w14:textId="1C16CAA0" w:rsidR="003906F4" w:rsidRPr="003906F4" w:rsidRDefault="003906F4" w:rsidP="003906F4">
            <w:pPr>
              <w:pStyle w:val="TAL"/>
            </w:pPr>
            <w:r w:rsidRPr="003906F4">
              <w:t>SA WG5 Rel-17 WID Summary for intent driven management service for mobile network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BBC063" w14:textId="04728759"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D0817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0464FC" w14:textId="15E736D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A309D0" w14:textId="7B0511E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BC4A7A" w14:textId="319E56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8202F6" w14:textId="7AFB87C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B86CA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2C77D1" w14:textId="53CAD73A"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FD5528" w14:textId="17435B6A"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B8BD45" w14:textId="19C65B0D"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541BC76" w14:textId="77777777" w:rsidR="003906F4" w:rsidRPr="003906F4" w:rsidRDefault="003906F4" w:rsidP="003906F4">
            <w:pPr>
              <w:pStyle w:val="TAL"/>
            </w:pPr>
          </w:p>
        </w:tc>
      </w:tr>
      <w:tr w:rsidR="003906F4" w:rsidRPr="003906F4" w14:paraId="4D8DDB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685D01" w14:textId="32A32CE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C49D71" w14:textId="1F5F0FE7" w:rsidR="003906F4" w:rsidRPr="003906F4" w:rsidRDefault="003906F4" w:rsidP="003906F4">
            <w:pPr>
              <w:pStyle w:val="TAL"/>
            </w:pPr>
            <w:r w:rsidRPr="003906F4">
              <w:t>SP-220569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D8ED17" w14:textId="05919FA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0C5AB5" w14:textId="727AA971" w:rsidR="003906F4" w:rsidRPr="003906F4" w:rsidRDefault="003906F4" w:rsidP="003906F4">
            <w:pPr>
              <w:pStyle w:val="TAL"/>
            </w:pPr>
            <w:r w:rsidRPr="003906F4">
              <w:t>SA WG5 Rel-17 WID Summary for improved support for NSA in the service based management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30092F0" w14:textId="6CE3462F"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12027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F46943" w14:textId="6DB70F6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C7722CD" w14:textId="1F214E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7F0F28" w14:textId="748D36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752E98" w14:textId="02B63A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897ED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D40798" w14:textId="7AAF72A8" w:rsidR="003906F4" w:rsidRPr="003906F4" w:rsidRDefault="003906F4" w:rsidP="003906F4">
            <w:pPr>
              <w:pStyle w:val="TAL"/>
            </w:pPr>
            <w:r w:rsidRPr="003906F4">
              <w:t>NSA_SBMA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345E55" w14:textId="0C0B24DB"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213D67F" w14:textId="49354296"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188407" w14:textId="77777777" w:rsidR="003906F4" w:rsidRPr="003906F4" w:rsidRDefault="003906F4" w:rsidP="003906F4">
            <w:pPr>
              <w:pStyle w:val="TAL"/>
            </w:pPr>
          </w:p>
        </w:tc>
      </w:tr>
      <w:tr w:rsidR="003906F4" w:rsidRPr="003906F4" w14:paraId="0427564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63370F2" w14:textId="3DAA5EC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80CFDB" w14:textId="4A549219" w:rsidR="003906F4" w:rsidRPr="003906F4" w:rsidRDefault="003906F4" w:rsidP="003906F4">
            <w:pPr>
              <w:pStyle w:val="TAL"/>
            </w:pPr>
            <w:r w:rsidRPr="003906F4">
              <w:t>SP-220570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B2B329" w14:textId="2281D7B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8902B59" w14:textId="291CB5FE" w:rsidR="003906F4" w:rsidRPr="003906F4" w:rsidRDefault="003906F4" w:rsidP="003906F4">
            <w:pPr>
              <w:pStyle w:val="TAL"/>
            </w:pPr>
            <w:r w:rsidRPr="003906F4">
              <w:t>SA WG5 Rel-17 WID Summary for management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DBCE1F" w14:textId="0A0AE7AD"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7F5E7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57E7F4" w14:textId="7B40E93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86A449E" w14:textId="330F6F0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D75E74" w14:textId="610EE7E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4F680D" w14:textId="37E030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57816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0B4B17" w14:textId="04380982" w:rsidR="003906F4" w:rsidRPr="003906F4" w:rsidRDefault="003906F4" w:rsidP="003906F4">
            <w:pPr>
              <w:pStyle w:val="TAL"/>
            </w:pPr>
            <w:r w:rsidRPr="003906F4">
              <w:t>OAM_NPN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4C9DED" w14:textId="22C94CA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536E82" w14:textId="188A46A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C329CC" w14:textId="77777777" w:rsidR="003906F4" w:rsidRPr="003906F4" w:rsidRDefault="003906F4" w:rsidP="003906F4">
            <w:pPr>
              <w:pStyle w:val="TAL"/>
            </w:pPr>
          </w:p>
        </w:tc>
      </w:tr>
      <w:tr w:rsidR="003906F4" w:rsidRPr="003906F4" w14:paraId="47D168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2579C4" w14:textId="0D5B3CB8"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BD5933" w14:textId="106595F2" w:rsidR="003906F4" w:rsidRPr="003906F4" w:rsidRDefault="003906F4" w:rsidP="003906F4">
            <w:pPr>
              <w:pStyle w:val="TAL"/>
            </w:pPr>
            <w:r w:rsidRPr="003906F4">
              <w:t>SP-220571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13E340" w14:textId="4AE24DE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101F368" w14:textId="56DC0831" w:rsidR="003906F4" w:rsidRPr="003906F4" w:rsidRDefault="003906F4" w:rsidP="003906F4">
            <w:pPr>
              <w:pStyle w:val="TAL"/>
            </w:pPr>
            <w:r w:rsidRPr="003906F4">
              <w:t>SA WG5 Rel-17 WID Summary for Charging Enhancement for URLLC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E39880" w14:textId="11176FF7"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E376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811622" w14:textId="65DB4E1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83ADF68" w14:textId="099698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997671" w14:textId="5410C5B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61A8D6" w14:textId="4F1C49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97072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F9AB0C" w14:textId="48836301" w:rsidR="003906F4" w:rsidRPr="003906F4" w:rsidRDefault="003906F4" w:rsidP="003906F4">
            <w:pPr>
              <w:pStyle w:val="TAL"/>
            </w:pPr>
            <w:r w:rsidRPr="003906F4">
              <w:t>5G_URLLC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23C367" w14:textId="2832E16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0C0A4D" w14:textId="15E99FF3"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F41B8A" w14:textId="77777777" w:rsidR="003906F4" w:rsidRPr="003906F4" w:rsidRDefault="003906F4" w:rsidP="003906F4">
            <w:pPr>
              <w:pStyle w:val="TAL"/>
            </w:pPr>
          </w:p>
        </w:tc>
      </w:tr>
      <w:tr w:rsidR="003906F4" w:rsidRPr="003906F4" w14:paraId="04BCD3C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7ABA17A" w14:textId="1864C3A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E5EB378" w14:textId="2C5FB054" w:rsidR="003906F4" w:rsidRPr="003906F4" w:rsidRDefault="003906F4" w:rsidP="003906F4">
            <w:pPr>
              <w:pStyle w:val="TAL"/>
            </w:pPr>
            <w:r w:rsidRPr="003906F4">
              <w:t>SP-220572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17B685" w14:textId="06934E8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C1E16F" w14:textId="74B7FED9" w:rsidR="003906F4" w:rsidRPr="003906F4" w:rsidRDefault="003906F4" w:rsidP="003906F4">
            <w:pPr>
              <w:pStyle w:val="TAL"/>
            </w:pPr>
            <w:r w:rsidRPr="003906F4">
              <w:t>SA WG5 Rel-17 WID Summary for 5G LAN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F24659" w14:textId="3963293E"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81BB2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F63DC2" w14:textId="13E385E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AC0CDA" w14:textId="3CAEF12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275C4B7" w14:textId="47B369D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0858D3" w14:textId="3E8D80B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44874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065323" w14:textId="10380791" w:rsidR="003906F4" w:rsidRPr="003906F4" w:rsidRDefault="003906F4" w:rsidP="003906F4">
            <w:pPr>
              <w:pStyle w:val="TAL"/>
            </w:pPr>
            <w:r w:rsidRPr="003906F4">
              <w:t>5GLAN_CH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7B01CDD" w14:textId="632B54B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501823" w14:textId="5D3A9F1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DBADCFD" w14:textId="77777777" w:rsidR="003906F4" w:rsidRPr="003906F4" w:rsidRDefault="003906F4" w:rsidP="003906F4">
            <w:pPr>
              <w:pStyle w:val="TAL"/>
            </w:pPr>
          </w:p>
        </w:tc>
      </w:tr>
      <w:tr w:rsidR="003906F4" w:rsidRPr="003906F4" w14:paraId="49B9E39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B15CC37" w14:textId="7D4916E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484008" w14:textId="610C7E99" w:rsidR="003906F4" w:rsidRPr="003906F4" w:rsidRDefault="003906F4" w:rsidP="003906F4">
            <w:pPr>
              <w:pStyle w:val="TAL"/>
            </w:pPr>
            <w:r w:rsidRPr="003906F4">
              <w:t>SP-220573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CD5BE1" w14:textId="38CB083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54AB303" w14:textId="340DAC93" w:rsidR="003906F4" w:rsidRPr="003906F4" w:rsidRDefault="003906F4" w:rsidP="003906F4">
            <w:pPr>
              <w:pStyle w:val="TAL"/>
            </w:pPr>
            <w:r w:rsidRPr="003906F4">
              <w:t>SA WG5 Rel-17 WID Summary for Charging enhancements for 5GS CIoT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DC23FA0" w14:textId="6B538E0F"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00FA62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671060" w14:textId="19187DD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3EBE873" w14:textId="0D5882B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4158BF" w14:textId="589BA95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F6707B" w14:textId="021748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45D10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712283" w14:textId="601339C7" w:rsidR="003906F4" w:rsidRPr="003906F4" w:rsidRDefault="003906F4" w:rsidP="003906F4">
            <w:pPr>
              <w:pStyle w:val="TAL"/>
            </w:pPr>
            <w:r w:rsidRPr="003906F4">
              <w:t>5G_CIoT_CH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45B6B5" w14:textId="775DFA7A"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7F23A8" w14:textId="380E1515"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87BF12" w14:textId="77777777" w:rsidR="003906F4" w:rsidRPr="003906F4" w:rsidRDefault="003906F4" w:rsidP="003906F4">
            <w:pPr>
              <w:pStyle w:val="TAL"/>
            </w:pPr>
          </w:p>
        </w:tc>
      </w:tr>
      <w:tr w:rsidR="003906F4" w:rsidRPr="003906F4" w14:paraId="3F3629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5DE236" w14:textId="63E1E70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BC2C33" w14:textId="393C27AD" w:rsidR="003906F4" w:rsidRPr="003906F4" w:rsidRDefault="003906F4" w:rsidP="003906F4">
            <w:pPr>
              <w:pStyle w:val="TAL"/>
            </w:pPr>
            <w:r w:rsidRPr="003906F4">
              <w:t>SP-220574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F880A9" w14:textId="2CF42F9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6CAEF5" w14:textId="7899CB8E" w:rsidR="003906F4" w:rsidRPr="003906F4" w:rsidRDefault="003906F4" w:rsidP="003906F4">
            <w:pPr>
              <w:pStyle w:val="TAL"/>
            </w:pPr>
            <w:r w:rsidRPr="003906F4">
              <w:t>Summary for System support for Multi-USIM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880C57F" w14:textId="3DB1462A" w:rsidR="003906F4" w:rsidRPr="003906F4" w:rsidRDefault="003906F4" w:rsidP="003906F4">
            <w:pPr>
              <w:pStyle w:val="TAL"/>
            </w:pPr>
            <w:r w:rsidRPr="003906F4">
              <w:t>Intel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256079" w14:textId="538C15D0"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F2B26F" w14:textId="3480562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B43A2C" w14:textId="387F6A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28688E" w14:textId="23ED17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3FB667" w14:textId="7D59FB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454457" w14:textId="0A97E4B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5BA869" w14:textId="0FB28358" w:rsidR="003906F4" w:rsidRPr="003906F4" w:rsidRDefault="003906F4" w:rsidP="003906F4">
            <w:pPr>
              <w:pStyle w:val="TAL"/>
            </w:pPr>
            <w:r w:rsidRPr="003906F4">
              <w:t>MUSIM, MUSIM, MUSIM, MUSIM, MUSIM, MUSIM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058A6D4" w14:textId="2798762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04CEF6" w14:textId="3CF83380"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78472D5" w14:textId="77777777" w:rsidR="003906F4" w:rsidRPr="003906F4" w:rsidRDefault="003906F4" w:rsidP="003906F4">
            <w:pPr>
              <w:pStyle w:val="TAL"/>
            </w:pPr>
          </w:p>
        </w:tc>
      </w:tr>
      <w:tr w:rsidR="003906F4" w:rsidRPr="003906F4" w14:paraId="55B0E2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E0F2FA" w14:textId="60097310"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D61E44" w14:textId="612568CC" w:rsidR="003906F4" w:rsidRPr="003906F4" w:rsidRDefault="003906F4" w:rsidP="003906F4">
            <w:pPr>
              <w:pStyle w:val="TAL"/>
            </w:pPr>
            <w:r w:rsidRPr="003906F4">
              <w:t>SP-220575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53C814" w14:textId="682AE102"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2F9C01" w14:textId="3582AA42"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680AC34" w14:textId="2470BCC5"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5B189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CA25B4" w14:textId="5DED91D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C15389E" w14:textId="74B442C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29DCA7" w14:textId="52F204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02CD56" w14:textId="0A444D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8C077B" w14:textId="31B053FE"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07A5BD" w14:textId="25B17D7D"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6E3C5F" w14:textId="09157D27" w:rsidR="003906F4" w:rsidRPr="003906F4" w:rsidRDefault="003906F4" w:rsidP="003906F4">
            <w:pPr>
              <w:pStyle w:val="TAL"/>
            </w:pPr>
            <w:r w:rsidRPr="003906F4">
              <w:t>Revision of SP-220084. Revised to SP-220681.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0ED3E4" w14:textId="728CBC8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E3A154" w14:textId="15A896A0" w:rsidR="003906F4" w:rsidRPr="003906F4" w:rsidRDefault="003906F4" w:rsidP="003906F4">
            <w:pPr>
              <w:pStyle w:val="TAL"/>
            </w:pPr>
            <w:r w:rsidRPr="003906F4">
              <w:t>SP-220681</w:t>
            </w:r>
          </w:p>
        </w:tc>
      </w:tr>
      <w:tr w:rsidR="003906F4" w:rsidRPr="003906F4" w14:paraId="562E670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F38038" w14:textId="4B37E501"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8AF1F6" w14:textId="0C8D54E0" w:rsidR="003906F4" w:rsidRPr="003906F4" w:rsidRDefault="003906F4" w:rsidP="003906F4">
            <w:pPr>
              <w:pStyle w:val="TAL"/>
            </w:pPr>
            <w:r w:rsidRPr="003906F4">
              <w:t>SP-220576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712988" w14:textId="35E9F20F"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5324F7" w14:textId="4752832D" w:rsidR="003906F4" w:rsidRPr="003906F4" w:rsidRDefault="003906F4" w:rsidP="003906F4">
            <w:pPr>
              <w:pStyle w:val="TAL"/>
            </w:pPr>
            <w:r w:rsidRPr="003906F4">
              <w:t>Rel-19 Release Planning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ABE05DF" w14:textId="0142161D" w:rsidR="003906F4" w:rsidRPr="003906F4" w:rsidRDefault="003906F4" w:rsidP="003906F4">
            <w:pPr>
              <w:pStyle w:val="TAL"/>
            </w:pPr>
            <w:r w:rsidRPr="003906F4">
              <w:t>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6F43CD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CDDAB1" w14:textId="2916A78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E4B9E0D" w14:textId="0519B0A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FB4C2F" w14:textId="638ACB5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A6A3D4" w14:textId="076ADB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E7E66A" w14:textId="0A288E87"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7F47A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EC8EA8" w14:textId="356F1B9F" w:rsidR="003906F4" w:rsidRPr="003906F4" w:rsidRDefault="003906F4" w:rsidP="003906F4">
            <w:pPr>
              <w:pStyle w:val="TAL"/>
            </w:pPr>
            <w:r w:rsidRPr="003906F4">
              <w:t>Revision of SP-220459.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29BDB0" w14:textId="05703E3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EF01C" w14:textId="77777777" w:rsidR="003906F4" w:rsidRPr="003906F4" w:rsidRDefault="003906F4" w:rsidP="003906F4">
            <w:pPr>
              <w:pStyle w:val="TAL"/>
            </w:pPr>
          </w:p>
        </w:tc>
      </w:tr>
      <w:tr w:rsidR="003906F4" w:rsidRPr="003906F4" w14:paraId="0005928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D33069A" w14:textId="152CFBA6"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9912F57" w14:textId="2A1A581A" w:rsidR="003906F4" w:rsidRPr="003906F4" w:rsidRDefault="003906F4" w:rsidP="003906F4">
            <w:pPr>
              <w:pStyle w:val="TAL"/>
            </w:pPr>
            <w:r w:rsidRPr="003906F4">
              <w:t>SP-220577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D1FDF1" w14:textId="11DE6ED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07B827" w14:textId="0E8E8A2B" w:rsidR="003906F4" w:rsidRPr="003906F4" w:rsidRDefault="003906F4" w:rsidP="003906F4">
            <w:pPr>
              <w:pStyle w:val="TAL"/>
            </w:pPr>
            <w:r w:rsidRPr="003906F4">
              <w:t>WI summary of eEdge_5GC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3309374" w14:textId="67A2E383" w:rsidR="003906F4" w:rsidRPr="003906F4" w:rsidRDefault="003906F4" w:rsidP="003906F4">
            <w:pPr>
              <w:pStyle w:val="TAL"/>
            </w:pPr>
            <w:r w:rsidRPr="003906F4">
              <w:t>HUAWEI TECHNOLOGIES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9570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FA80AB" w14:textId="48255AE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270E31" w14:textId="036574C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584131" w14:textId="56DD32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C9FB60" w14:textId="0E41F75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BD4E0B" w14:textId="146715A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67D05D" w14:textId="7A63CC16" w:rsidR="003906F4" w:rsidRPr="003906F4" w:rsidRDefault="003906F4" w:rsidP="003906F4">
            <w:pPr>
              <w:pStyle w:val="TAL"/>
            </w:pPr>
            <w:r w:rsidRPr="003906F4">
              <w:t>eEDGE_5GC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B16DDA" w14:textId="52DDB35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8D03DE0" w14:textId="03DD537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E2B9FA" w14:textId="77777777" w:rsidR="003906F4" w:rsidRPr="003906F4" w:rsidRDefault="003906F4" w:rsidP="003906F4">
            <w:pPr>
              <w:pStyle w:val="TAL"/>
            </w:pPr>
          </w:p>
        </w:tc>
      </w:tr>
      <w:tr w:rsidR="003906F4" w:rsidRPr="003906F4" w14:paraId="185AC2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D3DFD2" w14:textId="76D3927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3E68C4" w14:textId="1FC6B41E" w:rsidR="003906F4" w:rsidRPr="003906F4" w:rsidRDefault="003906F4" w:rsidP="003906F4">
            <w:pPr>
              <w:pStyle w:val="TAL"/>
            </w:pPr>
            <w:r w:rsidRPr="003906F4">
              <w:t>SP-220578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45D0A3" w14:textId="706E49E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561E837" w14:textId="129C2910" w:rsidR="003906F4" w:rsidRPr="003906F4" w:rsidRDefault="003906F4" w:rsidP="003906F4">
            <w:pPr>
              <w:pStyle w:val="TAL"/>
            </w:pPr>
            <w:r w:rsidRPr="003906F4">
              <w:t>SA WG5 Rel-17 WID Summary for Additional NRM features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164825" w14:textId="2DF12E9D" w:rsidR="003906F4" w:rsidRPr="003906F4" w:rsidRDefault="003906F4" w:rsidP="003906F4">
            <w:pPr>
              <w:pStyle w:val="TAL"/>
            </w:pPr>
            <w:r w:rsidRPr="003906F4">
              <w:t>Nokia, Nokia Shanghai Bell (</w:t>
            </w:r>
            <w:proofErr w:type="spellStart"/>
            <w:r w:rsidRPr="003906F4">
              <w:t>adNRM</w:t>
            </w:r>
            <w:proofErr w:type="spellEnd"/>
            <w:r w:rsidRPr="003906F4">
              <w:t xml:space="preserve">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DA75D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E71D4F" w14:textId="4DD665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5C2AA1" w14:textId="556F456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DC2E8B" w14:textId="5DE8B7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F24BFB" w14:textId="3139B83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59D2F2" w14:textId="3C10A76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FE63EE" w14:textId="41B76235" w:rsidR="003906F4" w:rsidRPr="003906F4" w:rsidRDefault="003906F4" w:rsidP="003906F4">
            <w:pPr>
              <w:pStyle w:val="TAL"/>
            </w:pPr>
            <w:proofErr w:type="spellStart"/>
            <w:r w:rsidRPr="003906F4">
              <w:t>adNRM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4C8F62" w14:textId="23386E5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2567FC" w14:textId="1D48998D"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A131008" w14:textId="77777777" w:rsidR="003906F4" w:rsidRPr="003906F4" w:rsidRDefault="003906F4" w:rsidP="003906F4">
            <w:pPr>
              <w:pStyle w:val="TAL"/>
            </w:pPr>
          </w:p>
        </w:tc>
      </w:tr>
      <w:tr w:rsidR="003906F4" w:rsidRPr="003906F4" w14:paraId="6D4F2F2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E26A73" w14:textId="3BF291C6" w:rsidR="003906F4" w:rsidRPr="003906F4" w:rsidRDefault="003906F4" w:rsidP="003906F4">
            <w:pPr>
              <w:pStyle w:val="TAL"/>
            </w:pPr>
            <w:r w:rsidRPr="003906F4">
              <w:lastRenderedPageBreak/>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51AB237" w14:textId="1F85199C" w:rsidR="003906F4" w:rsidRPr="003906F4" w:rsidRDefault="003906F4" w:rsidP="003906F4">
            <w:pPr>
              <w:pStyle w:val="TAL"/>
            </w:pPr>
            <w:r w:rsidRPr="003906F4">
              <w:t>SP-220579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33CC50" w14:textId="7FD89D68"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31D4DB" w14:textId="23EE0D04"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BFAD73" w14:textId="1343D0D0"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LGE, MATRIXX Software, MediaTek, Nokia, Nokia Shanghai Bell , Orange, Samsung, Sony, Tencent, T-Mobile, Uni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6DF11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C6D0CD" w14:textId="6092C58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2453351" w14:textId="0585C7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CEAB86" w14:textId="39480CB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9732B0" w14:textId="31B483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8038D7" w14:textId="48E3BBE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118513" w14:textId="08DAF6F8"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2ACBC5" w14:textId="08BF5FE7" w:rsidR="003906F4" w:rsidRPr="003906F4" w:rsidRDefault="003906F4" w:rsidP="003906F4">
            <w:pPr>
              <w:pStyle w:val="TAL"/>
            </w:pPr>
            <w:r w:rsidRPr="003906F4">
              <w:t>Alternative to SA WG2 update in SP-220420. Revised to SP-220677.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D8224E" w14:textId="0C7FD84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A8DDBB" w14:textId="5D52FBDB" w:rsidR="003906F4" w:rsidRPr="003906F4" w:rsidRDefault="003906F4" w:rsidP="003906F4">
            <w:pPr>
              <w:pStyle w:val="TAL"/>
            </w:pPr>
            <w:r w:rsidRPr="003906F4">
              <w:t>SP-220677</w:t>
            </w:r>
          </w:p>
        </w:tc>
      </w:tr>
      <w:tr w:rsidR="003906F4" w:rsidRPr="003906F4" w14:paraId="5425313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1D05A9D" w14:textId="1587934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30E71F" w14:textId="4522499F" w:rsidR="003906F4" w:rsidRPr="003906F4" w:rsidRDefault="003906F4" w:rsidP="003906F4">
            <w:pPr>
              <w:pStyle w:val="TAL"/>
            </w:pPr>
            <w:r w:rsidRPr="003906F4">
              <w:t>SP-220580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1F3893" w14:textId="773D17E4"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CA2E9A" w14:textId="5CBB7BB4" w:rsidR="003906F4" w:rsidRPr="003906F4" w:rsidRDefault="003906F4" w:rsidP="003906F4">
            <w:pPr>
              <w:pStyle w:val="TAL"/>
            </w:pPr>
            <w:r w:rsidRPr="003906F4">
              <w:t>Rel-17 WI Summary for Autonomous network levels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B6AAF06" w14:textId="63DB7552" w:rsidR="003906F4" w:rsidRPr="003906F4" w:rsidRDefault="003906F4" w:rsidP="003906F4">
            <w:pPr>
              <w:pStyle w:val="TAL"/>
            </w:pPr>
            <w:r w:rsidRPr="003906F4">
              <w:t>China Mobile International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C9544C" w14:textId="6BAEC688"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B39649" w14:textId="34211E5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9974F1" w14:textId="74203A5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28164C" w14:textId="6CCBF0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EC25CB" w14:textId="1A7D1D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72C1D3" w14:textId="485162B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98296D7" w14:textId="13E22B63" w:rsidR="003906F4" w:rsidRPr="003906F4" w:rsidRDefault="003906F4" w:rsidP="003906F4">
            <w:pPr>
              <w:pStyle w:val="TAL"/>
            </w:pPr>
            <w:r w:rsidRPr="003906F4">
              <w:t>FS_ANL, ANL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1E1921E" w14:textId="3651428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AF64D6" w14:textId="2E7B578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BC3AB6" w14:textId="77777777" w:rsidR="003906F4" w:rsidRPr="003906F4" w:rsidRDefault="003906F4" w:rsidP="003906F4">
            <w:pPr>
              <w:pStyle w:val="TAL"/>
            </w:pPr>
          </w:p>
        </w:tc>
      </w:tr>
      <w:tr w:rsidR="003906F4" w:rsidRPr="003906F4" w14:paraId="409398B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DD96F8" w14:textId="68C9ED20"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CF58455" w14:textId="3F91C9FC" w:rsidR="003906F4" w:rsidRPr="003906F4" w:rsidRDefault="003906F4" w:rsidP="003906F4">
            <w:pPr>
              <w:pStyle w:val="TAL"/>
            </w:pPr>
            <w:r w:rsidRPr="003906F4">
              <w:t>SP-220581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E27B5C" w14:textId="019182AD"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A34107" w14:textId="593A3DE9" w:rsidR="003906F4" w:rsidRPr="003906F4" w:rsidRDefault="003906F4" w:rsidP="003906F4">
            <w:pPr>
              <w:pStyle w:val="TAL"/>
            </w:pPr>
            <w:r w:rsidRPr="003906F4">
              <w:t>SA WG2 FS_XRM SID revised for WT#1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0283C1" w14:textId="2728B39F" w:rsidR="003906F4" w:rsidRPr="003906F4" w:rsidRDefault="003906F4" w:rsidP="003906F4">
            <w:pPr>
              <w:pStyle w:val="TAL"/>
            </w:pPr>
            <w:r w:rsidRPr="003906F4">
              <w:t>China Mobile, 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8577A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4B2047" w14:textId="3D8E94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121EDAD" w14:textId="4E9EFFE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A7F44B" w14:textId="5E77435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53B10B" w14:textId="180048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BBDDFE" w14:textId="0D592B7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A4041C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2917DC" w14:textId="6261FA3A"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852A37" w14:textId="3FECBD9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B14AE9" w14:textId="77777777" w:rsidR="003906F4" w:rsidRPr="003906F4" w:rsidRDefault="003906F4" w:rsidP="003906F4">
            <w:pPr>
              <w:pStyle w:val="TAL"/>
            </w:pPr>
          </w:p>
        </w:tc>
      </w:tr>
      <w:tr w:rsidR="003906F4" w:rsidRPr="003906F4" w14:paraId="44ECA3E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55CC83" w14:textId="2B7B14FB"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93B459" w14:textId="678AA5D1" w:rsidR="003906F4" w:rsidRPr="003906F4" w:rsidRDefault="003906F4" w:rsidP="003906F4">
            <w:pPr>
              <w:pStyle w:val="TAL"/>
            </w:pPr>
            <w:r w:rsidRPr="003906F4">
              <w:t>SP-220582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7AB6CA" w14:textId="4C021457"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C331FC" w14:textId="6D0798CF" w:rsidR="003906F4" w:rsidRPr="003906F4" w:rsidRDefault="003906F4" w:rsidP="003906F4">
            <w:pPr>
              <w:pStyle w:val="TAL"/>
            </w:pPr>
            <w:r w:rsidRPr="003906F4">
              <w:t xml:space="preserve">Way-forward on CP based authentication/authorization and secondary authentication for 5G </w:t>
            </w:r>
            <w:proofErr w:type="spellStart"/>
            <w:r w:rsidRPr="003906F4">
              <w:t>ProSe</w:t>
            </w:r>
            <w:proofErr w:type="spellEnd"/>
            <w:r w:rsidRPr="003906F4">
              <w:t xml:space="preserv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6158C8" w14:textId="1E93C65C"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97A807" w14:textId="3ACC044D"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15F74C" w14:textId="54E04F2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0BD07E2" w14:textId="3E797EC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E44ACE" w14:textId="0A153E2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16BBA5" w14:textId="6D9582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2977B1" w14:textId="34BEB50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7E19777" w14:textId="4CC3B55A"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47CAC17" w14:textId="279BAD25"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E2AB92" w14:textId="43E0E28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DCE93D" w14:textId="77777777" w:rsidR="003906F4" w:rsidRPr="003906F4" w:rsidRDefault="003906F4" w:rsidP="003906F4">
            <w:pPr>
              <w:pStyle w:val="TAL"/>
            </w:pPr>
          </w:p>
        </w:tc>
      </w:tr>
      <w:tr w:rsidR="003906F4" w:rsidRPr="003906F4" w14:paraId="2BC5E90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558871F" w14:textId="6D496FB4"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0447E8F" w14:textId="3D685E7B" w:rsidR="003906F4" w:rsidRPr="003906F4" w:rsidRDefault="003906F4" w:rsidP="003906F4">
            <w:pPr>
              <w:pStyle w:val="TAL"/>
            </w:pPr>
            <w:r w:rsidRPr="003906F4">
              <w:t>SP-220583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B82D09" w14:textId="01A26F8D"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A47A20" w14:textId="036E184C"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EDFEE2" w14:textId="667D5B02"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57F5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62A77D" w14:textId="4F8166C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C00D00" w14:textId="0BDCEBD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BF8161" w14:textId="02A0EA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D351E9" w14:textId="5F489C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FA3228" w14:textId="6087F25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63128D" w14:textId="5F4DEB4E"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CBAC54" w14:textId="48B2E32C" w:rsidR="003906F4" w:rsidRPr="003906F4" w:rsidRDefault="003906F4" w:rsidP="003906F4">
            <w:pPr>
              <w:pStyle w:val="TAL"/>
            </w:pPr>
            <w:r w:rsidRPr="003906F4">
              <w:t>Response to SP-220371. Revised to SP-220701.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F9EC4CB" w14:textId="57FF2D7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8F07504" w14:textId="0BCEF0C2" w:rsidR="003906F4" w:rsidRPr="003906F4" w:rsidRDefault="003906F4" w:rsidP="003906F4">
            <w:pPr>
              <w:pStyle w:val="TAL"/>
            </w:pPr>
            <w:r w:rsidRPr="003906F4">
              <w:t>SP-220701</w:t>
            </w:r>
          </w:p>
        </w:tc>
      </w:tr>
      <w:tr w:rsidR="003906F4" w:rsidRPr="003906F4" w14:paraId="47D4E72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28A8651" w14:textId="48D3687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74FAF28" w14:textId="7B562140" w:rsidR="003906F4" w:rsidRPr="003906F4" w:rsidRDefault="003906F4" w:rsidP="003906F4">
            <w:pPr>
              <w:pStyle w:val="TAL"/>
            </w:pPr>
            <w:r w:rsidRPr="003906F4">
              <w:t>SP-220584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FF9AA6" w14:textId="5A7A63B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DCBBBA" w14:textId="31EC0B64" w:rsidR="003906F4" w:rsidRPr="003906F4" w:rsidRDefault="003906F4" w:rsidP="003906F4">
            <w:pPr>
              <w:pStyle w:val="TAL"/>
            </w:pPr>
            <w:r w:rsidRPr="003906F4">
              <w:t>Summary for Enhanced support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1ABE36" w14:textId="3D82312B" w:rsidR="003906F4" w:rsidRPr="003906F4" w:rsidRDefault="003906F4" w:rsidP="003906F4">
            <w:pPr>
              <w:pStyle w:val="TAL"/>
            </w:pPr>
            <w:r w:rsidRPr="003906F4">
              <w:t>Nanjing Ericsson Panda Com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00102F" w14:textId="482C471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79AA93" w14:textId="2103314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5919887" w14:textId="464B8A9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9545AF" w14:textId="4E4BC9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9F5830" w14:textId="47BC2A7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070EF8" w14:textId="2384603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7D5F84B" w14:textId="71123440" w:rsidR="003906F4" w:rsidRPr="003906F4" w:rsidRDefault="003906F4" w:rsidP="003906F4">
            <w:pPr>
              <w:pStyle w:val="TAL"/>
            </w:pPr>
            <w:r w:rsidRPr="003906F4">
              <w:t>eNPN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A31190" w14:textId="4EDC54CA"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E5A39E" w14:textId="20E5B8AF"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C2CA3A" w14:textId="77777777" w:rsidR="003906F4" w:rsidRPr="003906F4" w:rsidRDefault="003906F4" w:rsidP="003906F4">
            <w:pPr>
              <w:pStyle w:val="TAL"/>
            </w:pPr>
          </w:p>
        </w:tc>
      </w:tr>
      <w:tr w:rsidR="003906F4" w:rsidRPr="003906F4" w14:paraId="6A0401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DB42246" w14:textId="76DAFB4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293BB3D" w14:textId="27A385E4" w:rsidR="003906F4" w:rsidRPr="003906F4" w:rsidRDefault="003906F4" w:rsidP="003906F4">
            <w:pPr>
              <w:pStyle w:val="TAL"/>
            </w:pPr>
            <w:r w:rsidRPr="003906F4">
              <w:t>SP-220585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82C48A" w14:textId="05372309"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BAB082" w14:textId="6F80A44E" w:rsidR="003906F4" w:rsidRPr="003906F4" w:rsidRDefault="003906F4" w:rsidP="003906F4">
            <w:pPr>
              <w:pStyle w:val="TAL"/>
            </w:pPr>
            <w:r w:rsidRPr="003906F4">
              <w:t>Summary for 5G Charging for Local breakout roaming of data connectivity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1244EB" w14:textId="7D935C5B"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EAAF1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4C8071" w14:textId="7180D90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E83C9B" w14:textId="4150468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69B9B6" w14:textId="0FB85D6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0645D3" w14:textId="1D7E1C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B17DCE" w14:textId="0110B48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340C9F" w14:textId="29480CD2" w:rsidR="003906F4" w:rsidRPr="003906F4" w:rsidRDefault="003906F4" w:rsidP="003906F4">
            <w:pPr>
              <w:pStyle w:val="TAL"/>
            </w:pPr>
            <w:r w:rsidRPr="003906F4">
              <w:t>CHROAM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D4FFDC" w14:textId="1B664971"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687B6E" w14:textId="59AF318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540301" w14:textId="77777777" w:rsidR="003906F4" w:rsidRPr="003906F4" w:rsidRDefault="003906F4" w:rsidP="003906F4">
            <w:pPr>
              <w:pStyle w:val="TAL"/>
            </w:pPr>
          </w:p>
        </w:tc>
      </w:tr>
      <w:tr w:rsidR="003906F4" w:rsidRPr="003906F4" w14:paraId="734AEF5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6B0BD75" w14:textId="122F82F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60F6BD" w14:textId="42623C7F" w:rsidR="003906F4" w:rsidRPr="003906F4" w:rsidRDefault="003906F4" w:rsidP="003906F4">
            <w:pPr>
              <w:pStyle w:val="TAL"/>
            </w:pPr>
            <w:r w:rsidRPr="003906F4">
              <w:t>SP-220586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E68434" w14:textId="17E280C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6AAD0A" w14:textId="5999206A" w:rsidR="003906F4" w:rsidRPr="003906F4" w:rsidRDefault="003906F4" w:rsidP="003906F4">
            <w:pPr>
              <w:pStyle w:val="TAL"/>
            </w:pPr>
            <w:r w:rsidRPr="003906F4">
              <w:t>Summary for Enhancement of Handover Optimization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7D0C8F" w14:textId="7D6C5E16"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579F1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7E3634" w14:textId="7AE0219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8F23971" w14:textId="57D7D6B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9261A4" w14:textId="0F9F32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B8B642" w14:textId="5B1A65F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34C81B" w14:textId="2294569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DEDB49C" w14:textId="7773C6D3" w:rsidR="003906F4" w:rsidRPr="003906F4" w:rsidRDefault="003906F4" w:rsidP="003906F4">
            <w:pPr>
              <w:pStyle w:val="TAL"/>
            </w:pPr>
            <w:r w:rsidRPr="003906F4">
              <w:t>E_HOO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36A7CD" w14:textId="130BCC0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D0494C" w14:textId="318BD1B5"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98E30B" w14:textId="77777777" w:rsidR="003906F4" w:rsidRPr="003906F4" w:rsidRDefault="003906F4" w:rsidP="003906F4">
            <w:pPr>
              <w:pStyle w:val="TAL"/>
            </w:pPr>
          </w:p>
        </w:tc>
      </w:tr>
      <w:tr w:rsidR="003906F4" w:rsidRPr="003906F4" w14:paraId="0E7E7BB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CCCE59" w14:textId="72CDB3C4"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814FBFA" w14:textId="4D07C65C" w:rsidR="003906F4" w:rsidRPr="003906F4" w:rsidRDefault="003906F4" w:rsidP="003906F4">
            <w:pPr>
              <w:pStyle w:val="TAL"/>
            </w:pPr>
            <w:r w:rsidRPr="003906F4">
              <w:t>SP-220587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13A93E" w14:textId="596132F8"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550A072" w14:textId="27864A4C" w:rsidR="003906F4" w:rsidRPr="003906F4" w:rsidRDefault="003906F4" w:rsidP="003906F4">
            <w:pPr>
              <w:pStyle w:val="TAL"/>
            </w:pPr>
            <w:r w:rsidRPr="003906F4">
              <w:t>WI summary of 5MBS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27DEA1" w14:textId="6D548FBC" w:rsidR="003906F4" w:rsidRPr="003906F4" w:rsidRDefault="003906F4" w:rsidP="003906F4">
            <w:pPr>
              <w:pStyle w:val="TAL"/>
            </w:pPr>
            <w:r w:rsidRPr="003906F4">
              <w:t>Huawei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947637" w14:textId="0A77AFFB"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8810DE" w14:textId="174DD50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FC07D0" w14:textId="2B0E3EC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C49760" w14:textId="53D2638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EFE511" w14:textId="5290A3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337095" w14:textId="3215AE7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72A879" w14:textId="06BC278C" w:rsidR="003906F4" w:rsidRPr="003906F4" w:rsidRDefault="003906F4" w:rsidP="003906F4">
            <w:pPr>
              <w:pStyle w:val="TAL"/>
            </w:pPr>
            <w:r w:rsidRPr="003906F4">
              <w:t>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B5E11B" w14:textId="42B51E2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89ADA7" w14:textId="265B0C9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D7BD1B" w14:textId="77777777" w:rsidR="003906F4" w:rsidRPr="003906F4" w:rsidRDefault="003906F4" w:rsidP="003906F4">
            <w:pPr>
              <w:pStyle w:val="TAL"/>
            </w:pPr>
          </w:p>
        </w:tc>
      </w:tr>
      <w:tr w:rsidR="003906F4" w:rsidRPr="003906F4" w14:paraId="4C5ED8A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5C08B3" w14:textId="16BB6A50"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6C674DF" w14:textId="6CB5465E" w:rsidR="003906F4" w:rsidRPr="003906F4" w:rsidRDefault="003906F4" w:rsidP="003906F4">
            <w:pPr>
              <w:pStyle w:val="TAL"/>
            </w:pPr>
            <w:r w:rsidRPr="003906F4">
              <w:t>SP-220588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7E718C" w14:textId="5FA7DFED"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D6B5DE" w14:textId="18D0287C" w:rsidR="003906F4" w:rsidRPr="003906F4" w:rsidRDefault="003906F4" w:rsidP="003906F4">
            <w:pPr>
              <w:pStyle w:val="TAL"/>
            </w:pPr>
            <w:r w:rsidRPr="003906F4">
              <w:t>Summary for IP address pool information from UDM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0BCD5B" w14:textId="1D3C1E4D"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D1EF61" w14:textId="445F43EF"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D9357A" w14:textId="32C905A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1E56FF8" w14:textId="21EF461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057775" w14:textId="68C146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C46872" w14:textId="10331DB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E7A5F2" w14:textId="20A5913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D6082A" w14:textId="468FC538" w:rsidR="003906F4" w:rsidRPr="003906F4" w:rsidRDefault="003906F4" w:rsidP="003906F4">
            <w:pPr>
              <w:pStyle w:val="TAL"/>
            </w:pPr>
            <w:r w:rsidRPr="003906F4">
              <w:t>TEI17_IPU</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03DF2A" w14:textId="1EB6D6BB"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953909" w14:textId="4C73149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CB9BB9B" w14:textId="77777777" w:rsidR="003906F4" w:rsidRPr="003906F4" w:rsidRDefault="003906F4" w:rsidP="003906F4">
            <w:pPr>
              <w:pStyle w:val="TAL"/>
            </w:pPr>
          </w:p>
        </w:tc>
      </w:tr>
      <w:tr w:rsidR="003906F4" w:rsidRPr="003906F4" w14:paraId="0C5A6C7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AAC3CD" w14:textId="042B2A93"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268BB4" w14:textId="15B3336B" w:rsidR="003906F4" w:rsidRPr="003906F4" w:rsidRDefault="003906F4" w:rsidP="003906F4">
            <w:pPr>
              <w:pStyle w:val="TAL"/>
            </w:pPr>
            <w:r w:rsidRPr="003906F4">
              <w:t>SP-220589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CA5887" w14:textId="1B4844F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B2E83F" w14:textId="5358AB03" w:rsidR="003906F4" w:rsidRPr="003906F4" w:rsidRDefault="003906F4" w:rsidP="003906F4">
            <w:pPr>
              <w:pStyle w:val="TAL"/>
            </w:pPr>
            <w:r w:rsidRPr="003906F4">
              <w:t>Summary of Dynamic management of group-based event monitoring (TEI17_GEM)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846B04" w14:textId="6355A4B3"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0A3FC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3DD8DC" w14:textId="75D5183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B55DC4" w14:textId="7CF8515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DB0CFB" w14:textId="2B8EE7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8DDEDD" w14:textId="52CB14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AB8A6A" w14:textId="212BF56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EA054F" w14:textId="13FC2B87" w:rsidR="003906F4" w:rsidRPr="003906F4" w:rsidRDefault="003906F4" w:rsidP="003906F4">
            <w:pPr>
              <w:pStyle w:val="TAL"/>
            </w:pPr>
            <w:r w:rsidRPr="003906F4">
              <w:t>TEI17_GEM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DA8AD4" w14:textId="4AE5DBF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0CCCC5" w14:textId="4619B28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186EAA" w14:textId="77777777" w:rsidR="003906F4" w:rsidRPr="003906F4" w:rsidRDefault="003906F4" w:rsidP="003906F4">
            <w:pPr>
              <w:pStyle w:val="TAL"/>
            </w:pPr>
          </w:p>
        </w:tc>
      </w:tr>
      <w:tr w:rsidR="003906F4" w:rsidRPr="003906F4" w14:paraId="507DBE3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FEE81F" w14:textId="39CB8228"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51BA229" w14:textId="5A819B49" w:rsidR="003906F4" w:rsidRPr="003906F4" w:rsidRDefault="003906F4" w:rsidP="003906F4">
            <w:pPr>
              <w:pStyle w:val="TAL"/>
            </w:pPr>
            <w:r w:rsidRPr="003906F4">
              <w:t>SP-220590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28E1DF" w14:textId="622E4A9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6E2630" w14:textId="332F7533" w:rsidR="003906F4" w:rsidRPr="003906F4" w:rsidRDefault="003906F4" w:rsidP="003906F4">
            <w:pPr>
              <w:pStyle w:val="TAL"/>
            </w:pPr>
            <w:r w:rsidRPr="003906F4">
              <w:t>Summary for Dynamically Changing AM Policies in the 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BBBFB24" w14:textId="00F5CA0C"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9E901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0A6725" w14:textId="056289A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D23D77A" w14:textId="49D8A48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0E1F69" w14:textId="49746E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D7F2E8" w14:textId="1BE2E0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8EA07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F14E7" w14:textId="76E443FF" w:rsidR="003906F4" w:rsidRPr="003906F4" w:rsidRDefault="003906F4" w:rsidP="003906F4">
            <w:pPr>
              <w:pStyle w:val="TAL"/>
            </w:pPr>
            <w:r w:rsidRPr="003906F4">
              <w:t>TEI17_DCAMP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C1BEC0" w14:textId="6FBDE268"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ABFCDF9" w14:textId="3913F15E"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4DBDF8" w14:textId="77777777" w:rsidR="003906F4" w:rsidRPr="003906F4" w:rsidRDefault="003906F4" w:rsidP="003906F4">
            <w:pPr>
              <w:pStyle w:val="TAL"/>
            </w:pPr>
          </w:p>
        </w:tc>
      </w:tr>
      <w:tr w:rsidR="003906F4" w:rsidRPr="003906F4" w14:paraId="430B5A4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F820A0" w14:textId="489E0F0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085446" w14:textId="640BC6B2" w:rsidR="003906F4" w:rsidRPr="003906F4" w:rsidRDefault="003906F4" w:rsidP="003906F4">
            <w:pPr>
              <w:pStyle w:val="TAL"/>
            </w:pPr>
            <w:r w:rsidRPr="003906F4">
              <w:t>SP-220591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95B31C" w14:textId="526FA0A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05140D" w14:textId="7E36CBD0" w:rsidR="003906F4" w:rsidRPr="003906F4" w:rsidRDefault="003906F4" w:rsidP="003906F4">
            <w:pPr>
              <w:pStyle w:val="TAL"/>
            </w:pPr>
            <w:r w:rsidRPr="003906F4">
              <w:t>Summary for Access Traffic Steering, Switching and Splitting support in the 5G system architecture;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DF0DF1" w14:textId="09DB3A32"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269A83" w14:textId="4EC4CFF7"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0263C4" w14:textId="7828711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3BA1751" w14:textId="3A78B7E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1D5258" w14:textId="061D3B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ECE497" w14:textId="7610B73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0A60E6" w14:textId="06D8E06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83454E9" w14:textId="61605229" w:rsidR="003906F4" w:rsidRPr="003906F4" w:rsidRDefault="003906F4" w:rsidP="003906F4">
            <w:pPr>
              <w:pStyle w:val="TAL"/>
            </w:pPr>
            <w:r w:rsidRPr="003906F4">
              <w:t>ATSSS_Ph2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AAA4423" w14:textId="02B6DCE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104D639" w14:textId="6101F57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19B0493" w14:textId="77777777" w:rsidR="003906F4" w:rsidRPr="003906F4" w:rsidRDefault="003906F4" w:rsidP="003906F4">
            <w:pPr>
              <w:pStyle w:val="TAL"/>
            </w:pPr>
          </w:p>
        </w:tc>
      </w:tr>
      <w:tr w:rsidR="003906F4" w:rsidRPr="003906F4" w14:paraId="7D99F87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929488" w14:textId="6F3C9EC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358F73B" w14:textId="68AC1FD8" w:rsidR="003906F4" w:rsidRPr="003906F4" w:rsidRDefault="003906F4" w:rsidP="003906F4">
            <w:pPr>
              <w:pStyle w:val="TAL"/>
            </w:pPr>
            <w:r w:rsidRPr="003906F4">
              <w:t>SP-220592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115366" w14:textId="1458F1D0"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B9360A" w14:textId="71F9D4DC" w:rsidR="003906F4" w:rsidRPr="003906F4" w:rsidRDefault="003906F4" w:rsidP="003906F4">
            <w:pPr>
              <w:pStyle w:val="TAL"/>
            </w:pPr>
            <w:r w:rsidRPr="003906F4">
              <w:t>On FS_XRM WT#1/2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25AEA22" w14:textId="66715E44" w:rsidR="003906F4" w:rsidRPr="003906F4" w:rsidRDefault="003906F4" w:rsidP="003906F4">
            <w:pPr>
              <w:pStyle w:val="TAL"/>
            </w:pPr>
            <w:r w:rsidRPr="003906F4">
              <w:t>Qualcomm Incorporated, 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4D505A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468F58" w14:textId="251C8B5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F5D4DF" w14:textId="5579796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DF447CD" w14:textId="62937B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7366AD" w14:textId="0775A35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36E792" w14:textId="33C4F1E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5E9504" w14:textId="69965C74"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987B782" w14:textId="03AA0328"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697D622" w14:textId="565F2146"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FEC35F" w14:textId="77777777" w:rsidR="003906F4" w:rsidRPr="003906F4" w:rsidRDefault="003906F4" w:rsidP="003906F4">
            <w:pPr>
              <w:pStyle w:val="TAL"/>
            </w:pPr>
          </w:p>
        </w:tc>
      </w:tr>
      <w:tr w:rsidR="003906F4" w:rsidRPr="003906F4" w14:paraId="05776A4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DCD43B" w14:textId="136759CE" w:rsidR="003906F4" w:rsidRPr="003906F4" w:rsidRDefault="003906F4" w:rsidP="003906F4">
            <w:pPr>
              <w:pStyle w:val="TAL"/>
            </w:pPr>
            <w:r w:rsidRPr="003906F4">
              <w:lastRenderedPageBreak/>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0C69282" w14:textId="60842477" w:rsidR="003906F4" w:rsidRPr="003906F4" w:rsidRDefault="003906F4" w:rsidP="003906F4">
            <w:pPr>
              <w:pStyle w:val="TAL"/>
            </w:pPr>
            <w:r w:rsidRPr="003906F4">
              <w:t>SP-220593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EF4C1C" w14:textId="3AB91F3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47A192" w14:textId="6B117908" w:rsidR="003906F4" w:rsidRPr="003906F4" w:rsidRDefault="003906F4" w:rsidP="003906F4">
            <w:pPr>
              <w:pStyle w:val="TAL"/>
            </w:pPr>
            <w:r w:rsidRPr="003906F4">
              <w:t>Rel-17 CRs on TEI batch 3 (non-inclusive language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0E17E2" w14:textId="4912095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B71BA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ABEA39" w14:textId="26A5921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45546A" w14:textId="62B4B86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C439D3" w14:textId="7B435E5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EB5342" w14:textId="532869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E5CB5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6A392" w14:textId="1064A6C1"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ADDF25" w14:textId="2D0EFB7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5676BF" w14:textId="0B6B5D0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162ADD" w14:textId="77777777" w:rsidR="003906F4" w:rsidRPr="003906F4" w:rsidRDefault="003906F4" w:rsidP="003906F4">
            <w:pPr>
              <w:pStyle w:val="TAL"/>
            </w:pPr>
          </w:p>
        </w:tc>
      </w:tr>
      <w:tr w:rsidR="003906F4" w:rsidRPr="003906F4" w14:paraId="24F7E01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35FC4A" w14:textId="6E1B134F"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1C8770" w14:textId="408FB540" w:rsidR="003906F4" w:rsidRPr="003906F4" w:rsidRDefault="003906F4" w:rsidP="003906F4">
            <w:pPr>
              <w:pStyle w:val="TAL"/>
            </w:pPr>
            <w:r w:rsidRPr="003906F4">
              <w:t>SP-220594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484A463" w14:textId="184BB25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FA3357F" w14:textId="384E2513" w:rsidR="003906F4" w:rsidRPr="003906F4" w:rsidRDefault="003906F4" w:rsidP="003906F4">
            <w:pPr>
              <w:pStyle w:val="TAL"/>
            </w:pPr>
            <w:r w:rsidRPr="003906F4">
              <w:t>Rel-17 CR on edge provisioning procedures [5GMS_EDGE]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3480037" w14:textId="42AAC797"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3CDE7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30A7E6" w14:textId="1E1192E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A5F367" w14:textId="06F300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778FE2" w14:textId="03CED38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D7A64C" w14:textId="742E912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13793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1F0BE0" w14:textId="0244E5DB" w:rsidR="003906F4" w:rsidRPr="003906F4" w:rsidRDefault="003906F4" w:rsidP="003906F4">
            <w:pPr>
              <w:pStyle w:val="TAL"/>
            </w:pPr>
            <w:r w:rsidRPr="003906F4">
              <w:t>5GMS_EDGE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176DBC" w14:textId="3D1C61D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ED9AB94" w14:textId="6BA4853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97FDFF" w14:textId="77777777" w:rsidR="003906F4" w:rsidRPr="003906F4" w:rsidRDefault="003906F4" w:rsidP="003906F4">
            <w:pPr>
              <w:pStyle w:val="TAL"/>
            </w:pPr>
          </w:p>
        </w:tc>
      </w:tr>
      <w:tr w:rsidR="003906F4" w:rsidRPr="003906F4" w14:paraId="71F7A27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45C1AD5" w14:textId="5797A584"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7E46BA" w14:textId="230CB016" w:rsidR="003906F4" w:rsidRPr="003906F4" w:rsidRDefault="003906F4" w:rsidP="003906F4">
            <w:pPr>
              <w:pStyle w:val="TAL"/>
            </w:pPr>
            <w:r w:rsidRPr="003906F4">
              <w:t>SP-220595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6C363F" w14:textId="03C293D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69DF49" w14:textId="01C4BC6A" w:rsidR="003906F4" w:rsidRPr="003906F4" w:rsidRDefault="003906F4" w:rsidP="003906F4">
            <w:pPr>
              <w:pStyle w:val="TAL"/>
            </w:pPr>
            <w:r w:rsidRPr="003906F4">
              <w:t>Rel-17 CR on adding Stage 3 Edge Support [5GMS_EDGE_3]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A7C989" w14:textId="17EDDE1F"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EB7AB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CE9DAF" w14:textId="0EE70B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D84240F" w14:textId="0646AE5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6812FD" w14:textId="5851D5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AD4EF3" w14:textId="72F8DD4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BA8E5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F3F6E0" w14:textId="75373A15" w:rsidR="003906F4" w:rsidRPr="003906F4" w:rsidRDefault="003906F4" w:rsidP="003906F4">
            <w:pPr>
              <w:pStyle w:val="TAL"/>
            </w:pPr>
            <w:r w:rsidRPr="003906F4">
              <w:t>5GMS_EDGE_3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52C399" w14:textId="68A5A45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267E5A" w14:textId="16B5F78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CA1E41" w14:textId="77777777" w:rsidR="003906F4" w:rsidRPr="003906F4" w:rsidRDefault="003906F4" w:rsidP="003906F4">
            <w:pPr>
              <w:pStyle w:val="TAL"/>
            </w:pPr>
          </w:p>
        </w:tc>
      </w:tr>
      <w:tr w:rsidR="003906F4" w:rsidRPr="003906F4" w14:paraId="7EA446A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4209D00" w14:textId="286F3D1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33E6E3" w14:textId="354A512F" w:rsidR="003906F4" w:rsidRPr="003906F4" w:rsidRDefault="003906F4" w:rsidP="003906F4">
            <w:pPr>
              <w:pStyle w:val="TAL"/>
            </w:pPr>
            <w:r w:rsidRPr="003906F4">
              <w:t>SP-220596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C2D5CCC" w14:textId="09822E8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4DB8C7" w14:textId="333A56DE" w:rsidR="003906F4" w:rsidRPr="003906F4" w:rsidRDefault="003906F4" w:rsidP="003906F4">
            <w:pPr>
              <w:pStyle w:val="TAL"/>
            </w:pPr>
            <w:r w:rsidRPr="003906F4">
              <w:t>Rel-16 CRs on Registration of URNs [5GMS3]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7B68CC0" w14:textId="45E54D00"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426F2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AEF6FE" w14:textId="723E72D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466795" w14:textId="6276213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009BF7" w14:textId="30B9BA6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6C2E98" w14:textId="3ED38BD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444B3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06808E" w14:textId="0961FDB7" w:rsidR="003906F4" w:rsidRPr="003906F4" w:rsidRDefault="003906F4" w:rsidP="003906F4">
            <w:pPr>
              <w:pStyle w:val="TAL"/>
            </w:pPr>
            <w:r w:rsidRPr="003906F4">
              <w:t>5GMS3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7E9FED" w14:textId="67F77B14"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CA26DB" w14:textId="666F223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417EA5" w14:textId="77777777" w:rsidR="003906F4" w:rsidRPr="003906F4" w:rsidRDefault="003906F4" w:rsidP="003906F4">
            <w:pPr>
              <w:pStyle w:val="TAL"/>
            </w:pPr>
          </w:p>
        </w:tc>
      </w:tr>
      <w:tr w:rsidR="003906F4" w:rsidRPr="003906F4" w14:paraId="5E81CB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38204D" w14:textId="1A56D133"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3C38DD" w14:textId="2DE952AA" w:rsidR="003906F4" w:rsidRPr="003906F4" w:rsidRDefault="003906F4" w:rsidP="003906F4">
            <w:pPr>
              <w:pStyle w:val="TAL"/>
            </w:pPr>
            <w:r w:rsidRPr="003906F4">
              <w:t>SP-220597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5E38BF" w14:textId="20B08FB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B3D5A5" w14:textId="0FE8A99E" w:rsidR="003906F4" w:rsidRPr="003906F4" w:rsidRDefault="003906F4" w:rsidP="003906F4">
            <w:pPr>
              <w:pStyle w:val="TAL"/>
            </w:pPr>
            <w:r w:rsidRPr="003906F4">
              <w:t xml:space="preserve">Rel-17 CRs on User Service, </w:t>
            </w:r>
            <w:proofErr w:type="spellStart"/>
            <w:r w:rsidRPr="003906F4">
              <w:t>xMB</w:t>
            </w:r>
            <w:proofErr w:type="spellEnd"/>
            <w:r w:rsidRPr="003906F4">
              <w:t xml:space="preserve">, API and 5GMS protocol extensions for 5GMS via </w:t>
            </w:r>
            <w:proofErr w:type="spellStart"/>
            <w:r w:rsidRPr="003906F4">
              <w:t>eMBMS</w:t>
            </w:r>
            <w:proofErr w:type="spellEnd"/>
            <w:r w:rsidRPr="003906F4">
              <w:t xml:space="preserve"> [5MBP3]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F18081C" w14:textId="3A19516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FC0CF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8A1DB2" w14:textId="4F0CCF0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A217D2" w14:textId="2323107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78AB54" w14:textId="5A89B6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519FC3" w14:textId="21E4E21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6AEB6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3D5E073" w14:textId="3D14E04B"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109CBA" w14:textId="0388A97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597CA3" w14:textId="563B04A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0F56CC" w14:textId="77777777" w:rsidR="003906F4" w:rsidRPr="003906F4" w:rsidRDefault="003906F4" w:rsidP="003906F4">
            <w:pPr>
              <w:pStyle w:val="TAL"/>
            </w:pPr>
          </w:p>
        </w:tc>
      </w:tr>
      <w:tr w:rsidR="003906F4" w:rsidRPr="003906F4" w14:paraId="7DAC08E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63A745" w14:textId="73AD6288"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14DEE6" w14:textId="5C34EC48" w:rsidR="003906F4" w:rsidRPr="003906F4" w:rsidRDefault="003906F4" w:rsidP="003906F4">
            <w:pPr>
              <w:pStyle w:val="TAL"/>
            </w:pPr>
            <w:r w:rsidRPr="003906F4">
              <w:t>SP-220598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B81FC8" w14:textId="01E11E8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A809CE" w14:textId="4D9E3787" w:rsidR="003906F4" w:rsidRPr="003906F4" w:rsidRDefault="003906F4" w:rsidP="003906F4">
            <w:pPr>
              <w:pStyle w:val="TAL"/>
            </w:pPr>
            <w:r w:rsidRPr="003906F4">
              <w:t>Rel-17 CRs on Data collection and reporting for 5G Media Streaming, Expanded downlink provisioning procedures and domain model, use cases for newly defined 5GMS event [EVEX]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C8D0EFB" w14:textId="2835C051"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84A9C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72BF44" w14:textId="295F0ED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206A8C" w14:textId="6DA8987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A44458" w14:textId="6C2B0E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DEA263" w14:textId="484E53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086F3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9F036B" w14:textId="654E4822"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52FE6F" w14:textId="2D3CA0C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F7A4A4" w14:textId="5A57429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7409E3" w14:textId="77777777" w:rsidR="003906F4" w:rsidRPr="003906F4" w:rsidRDefault="003906F4" w:rsidP="003906F4">
            <w:pPr>
              <w:pStyle w:val="TAL"/>
            </w:pPr>
          </w:p>
        </w:tc>
      </w:tr>
      <w:tr w:rsidR="003906F4" w:rsidRPr="003906F4" w14:paraId="246B095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DF6688" w14:textId="75A2D7E4"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6D41C0" w14:textId="766E1D96" w:rsidR="003906F4" w:rsidRPr="003906F4" w:rsidRDefault="003906F4" w:rsidP="003906F4">
            <w:pPr>
              <w:pStyle w:val="TAL"/>
            </w:pPr>
            <w:r w:rsidRPr="003906F4">
              <w:t>SP-220599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80547D" w14:textId="2510576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C363546" w14:textId="40640309" w:rsidR="003906F4" w:rsidRPr="003906F4" w:rsidRDefault="003906F4" w:rsidP="003906F4">
            <w:pPr>
              <w:pStyle w:val="TAL"/>
            </w:pPr>
            <w:r w:rsidRPr="003906F4">
              <w:t>Rel-17 CRs on ITT4RT Features and Images [ITT4RT]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A68DA0" w14:textId="2E774F9A"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94331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794F94" w14:textId="4B97710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EEA027" w14:textId="6FFB14D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82EBA1" w14:textId="58D6148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967C2C" w14:textId="3B6BF00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26610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660AFC" w14:textId="4C235756" w:rsidR="003906F4" w:rsidRPr="003906F4" w:rsidRDefault="003906F4" w:rsidP="003906F4">
            <w:pPr>
              <w:pStyle w:val="TAL"/>
            </w:pPr>
            <w:r w:rsidRPr="003906F4">
              <w:t>ITT4RT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C04887" w14:textId="0E94423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FAB3ADB" w14:textId="5BAC177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FDDF45" w14:textId="77777777" w:rsidR="003906F4" w:rsidRPr="003906F4" w:rsidRDefault="003906F4" w:rsidP="003906F4">
            <w:pPr>
              <w:pStyle w:val="TAL"/>
            </w:pPr>
          </w:p>
        </w:tc>
      </w:tr>
      <w:tr w:rsidR="003906F4" w:rsidRPr="003906F4" w14:paraId="1259240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526669" w14:textId="5C3E4E6E"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92FA423" w14:textId="6E9F2162" w:rsidR="003906F4" w:rsidRPr="003906F4" w:rsidRDefault="003906F4" w:rsidP="003906F4">
            <w:pPr>
              <w:pStyle w:val="TAL"/>
            </w:pPr>
            <w:r w:rsidRPr="003906F4">
              <w:t>SP-220600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B88BF6" w14:textId="02E18AD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DE2D83" w14:textId="6E90A611" w:rsidR="003906F4" w:rsidRPr="003906F4" w:rsidRDefault="003906F4" w:rsidP="003906F4">
            <w:pPr>
              <w:pStyle w:val="TAL"/>
            </w:pPr>
            <w:r w:rsidRPr="003906F4">
              <w:t xml:space="preserve">Rel-17 CRs on addition of DNN/Slice in the </w:t>
            </w:r>
            <w:proofErr w:type="spellStart"/>
            <w:r w:rsidRPr="003906F4">
              <w:t>QoE</w:t>
            </w:r>
            <w:proofErr w:type="spellEnd"/>
            <w:r w:rsidRPr="003906F4">
              <w:t xml:space="preserve"> report schema and DNN/Slice in the </w:t>
            </w:r>
            <w:proofErr w:type="spellStart"/>
            <w:r w:rsidRPr="003906F4">
              <w:t>QoE</w:t>
            </w:r>
            <w:proofErr w:type="spellEnd"/>
            <w:r w:rsidRPr="003906F4">
              <w:t xml:space="preserve"> report schema [</w:t>
            </w:r>
            <w:proofErr w:type="spellStart"/>
            <w:r w:rsidRPr="003906F4">
              <w:t>NR_QoE</w:t>
            </w:r>
            <w:proofErr w:type="spellEnd"/>
            <w:r w:rsidRPr="003906F4">
              <w:t>-Core]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84EFED" w14:textId="31115F5A"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F5425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FE1ADA" w14:textId="13ED349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591FF2" w14:textId="4FAE2E7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2B5F67" w14:textId="79E4D7D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F7E01D" w14:textId="68344EA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5D8F6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5243B8" w14:textId="682C1DA2" w:rsidR="003906F4" w:rsidRPr="003906F4" w:rsidRDefault="003906F4" w:rsidP="003906F4">
            <w:pPr>
              <w:pStyle w:val="TAL"/>
            </w:pPr>
            <w:proofErr w:type="spellStart"/>
            <w:r w:rsidRPr="003906F4">
              <w:t>NR_QoE</w:t>
            </w:r>
            <w:proofErr w:type="spellEnd"/>
            <w:r w:rsidRPr="003906F4">
              <w:t>-Core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5FCCEC6" w14:textId="7A0DD5D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954F1C" w14:textId="3E6AEF2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089C19" w14:textId="77777777" w:rsidR="003906F4" w:rsidRPr="003906F4" w:rsidRDefault="003906F4" w:rsidP="003906F4">
            <w:pPr>
              <w:pStyle w:val="TAL"/>
            </w:pPr>
          </w:p>
        </w:tc>
      </w:tr>
      <w:tr w:rsidR="003906F4" w:rsidRPr="003906F4" w14:paraId="648F56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0C7FC2F" w14:textId="007803B1"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22502C" w14:textId="7E7A492C" w:rsidR="003906F4" w:rsidRPr="003906F4" w:rsidRDefault="003906F4" w:rsidP="003906F4">
            <w:pPr>
              <w:pStyle w:val="TAL"/>
            </w:pPr>
            <w:r w:rsidRPr="003906F4">
              <w:t>SP-220601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66A6B33" w14:textId="661F227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9F3FE1" w14:textId="36ADBA8A" w:rsidR="003906F4" w:rsidRPr="003906F4" w:rsidRDefault="003906F4" w:rsidP="003906F4">
            <w:pPr>
              <w:pStyle w:val="TAL"/>
            </w:pPr>
            <w:r w:rsidRPr="003906F4">
              <w:t xml:space="preserve">Rel-16 CR on Correction to </w:t>
            </w:r>
            <w:proofErr w:type="spellStart"/>
            <w:r w:rsidRPr="003906F4">
              <w:t>QoE</w:t>
            </w:r>
            <w:proofErr w:type="spellEnd"/>
            <w:r w:rsidRPr="003906F4">
              <w:t xml:space="preserve"> metrics reporting client configuration [5GMS3, TEI16]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6293B7" w14:textId="67B5D088"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C97DB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E9A696" w14:textId="40293FC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A883C3" w14:textId="4BF630C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D39D52" w14:textId="607798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46FF39" w14:textId="034597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B9FC8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D19CA8B" w14:textId="57947285" w:rsidR="003906F4" w:rsidRPr="003906F4" w:rsidRDefault="003906F4" w:rsidP="003906F4">
            <w:pPr>
              <w:pStyle w:val="TAL"/>
            </w:pPr>
            <w:r w:rsidRPr="003906F4">
              <w:t>5GMS3, 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7C07DE" w14:textId="4100908F"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E46B388" w14:textId="733457A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96220C1" w14:textId="77777777" w:rsidR="003906F4" w:rsidRPr="003906F4" w:rsidRDefault="003906F4" w:rsidP="003906F4">
            <w:pPr>
              <w:pStyle w:val="TAL"/>
            </w:pPr>
          </w:p>
        </w:tc>
      </w:tr>
      <w:tr w:rsidR="003906F4" w:rsidRPr="003906F4" w14:paraId="03471F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F12E36" w14:textId="35A1EBFC"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486B431" w14:textId="7BEE8DD0" w:rsidR="003906F4" w:rsidRPr="003906F4" w:rsidRDefault="003906F4" w:rsidP="003906F4">
            <w:pPr>
              <w:pStyle w:val="TAL"/>
            </w:pPr>
            <w:r w:rsidRPr="003906F4">
              <w:t>SP-220602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EBBAF31" w14:textId="28E09AC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3CBA27" w14:textId="4C5CE73A" w:rsidR="003906F4" w:rsidRPr="003906F4" w:rsidRDefault="003906F4" w:rsidP="003906F4">
            <w:pPr>
              <w:pStyle w:val="TAL"/>
            </w:pPr>
            <w:r w:rsidRPr="003906F4">
              <w:t xml:space="preserve">Rel-17 CRs on Requirement on UE </w:t>
            </w:r>
            <w:proofErr w:type="spellStart"/>
            <w:r w:rsidRPr="003906F4">
              <w:t>Behavior</w:t>
            </w:r>
            <w:proofErr w:type="spellEnd"/>
            <w:r w:rsidRPr="003906F4">
              <w:t xml:space="preserve"> regarding </w:t>
            </w:r>
            <w:proofErr w:type="spellStart"/>
            <w:r w:rsidRPr="003906F4">
              <w:t>QoE</w:t>
            </w:r>
            <w:proofErr w:type="spellEnd"/>
            <w:r w:rsidRPr="003906F4">
              <w:t xml:space="preserve"> Measurement and Reporting and content encoding [TEI17]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BE2B5B" w14:textId="0B4882CF"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921CF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6D566A" w14:textId="590FCAB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990CED" w14:textId="4357AD6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91DA01" w14:textId="554189F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654682" w14:textId="62A93F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4EC3A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4B533D1" w14:textId="6BE7A3FD" w:rsidR="003906F4" w:rsidRPr="003906F4" w:rsidRDefault="003906F4" w:rsidP="003906F4">
            <w:pPr>
              <w:pStyle w:val="TAL"/>
            </w:pPr>
            <w:r w:rsidRPr="003906F4">
              <w:t>TEI17, MEPRO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919159" w14:textId="60AB138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81D48F" w14:textId="27FDCDB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C42187" w14:textId="77777777" w:rsidR="003906F4" w:rsidRPr="003906F4" w:rsidRDefault="003906F4" w:rsidP="003906F4">
            <w:pPr>
              <w:pStyle w:val="TAL"/>
            </w:pPr>
          </w:p>
        </w:tc>
      </w:tr>
      <w:tr w:rsidR="003906F4" w:rsidRPr="003906F4" w14:paraId="359738E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7CE624" w14:textId="27345E38"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95D431" w14:textId="2C35943D" w:rsidR="003906F4" w:rsidRPr="003906F4" w:rsidRDefault="003906F4" w:rsidP="003906F4">
            <w:pPr>
              <w:pStyle w:val="TAL"/>
            </w:pPr>
            <w:r w:rsidRPr="003906F4">
              <w:t>SP-220603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FA0F81" w14:textId="656F730B"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E318814" w14:textId="50572A0B" w:rsidR="003906F4" w:rsidRPr="003906F4" w:rsidRDefault="003906F4" w:rsidP="003906F4">
            <w:pPr>
              <w:pStyle w:val="TAL"/>
            </w:pPr>
            <w:r w:rsidRPr="003906F4">
              <w:t>TS 26.531, Version 2.1.0, 'Data Collection and Reporting; General Description and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3E344B" w14:textId="59F98935"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690799" w14:textId="1F80E6FE" w:rsidR="003906F4" w:rsidRPr="003906F4" w:rsidRDefault="003906F4" w:rsidP="003906F4">
            <w:pPr>
              <w:pStyle w:val="TAL"/>
            </w:pPr>
            <w:r w:rsidRPr="003906F4">
              <w:t>26.531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555710" w14:textId="0A96CA7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FA02E3" w14:textId="78AB2F3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4DA4E5" w14:textId="1F07B9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BBA449" w14:textId="315829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9A35BF" w14:textId="30D8EBC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0CC731" w14:textId="25E0F265"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425E5F" w14:textId="7552D6B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2B2580" w14:textId="1468F84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94A61CF" w14:textId="77777777" w:rsidR="003906F4" w:rsidRPr="003906F4" w:rsidRDefault="003906F4" w:rsidP="003906F4">
            <w:pPr>
              <w:pStyle w:val="TAL"/>
            </w:pPr>
          </w:p>
        </w:tc>
      </w:tr>
      <w:tr w:rsidR="003906F4" w:rsidRPr="003906F4" w14:paraId="41D5EA8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6E2B85" w14:textId="60869E85"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8832A1" w14:textId="61AA6A36" w:rsidR="003906F4" w:rsidRPr="003906F4" w:rsidRDefault="003906F4" w:rsidP="003906F4">
            <w:pPr>
              <w:pStyle w:val="TAL"/>
            </w:pPr>
            <w:r w:rsidRPr="003906F4">
              <w:t>SP-220604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0B35DB" w14:textId="2463AC19"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1E1E01" w14:textId="6005F5EF" w:rsidR="003906F4" w:rsidRPr="003906F4" w:rsidRDefault="003906F4" w:rsidP="003906F4">
            <w:pPr>
              <w:pStyle w:val="TAL"/>
            </w:pPr>
            <w:r w:rsidRPr="003906F4">
              <w:t>TS 26.532, Version 2.0.0,'Data Collection and Reporting; Protocols and Formats;'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71C12F" w14:textId="4E785E12"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0D2A73" w14:textId="5B42DB78" w:rsidR="003906F4" w:rsidRPr="003906F4" w:rsidRDefault="003906F4" w:rsidP="003906F4">
            <w:pPr>
              <w:pStyle w:val="TAL"/>
            </w:pPr>
            <w:r w:rsidRPr="003906F4">
              <w:t>26.532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2259B7" w14:textId="71F63E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D89673" w14:textId="555CB94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1092DE" w14:textId="4D30BA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DF275D" w14:textId="55F0D9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F5F705" w14:textId="3D8DBB2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126BA9" w14:textId="3FDAAE4E"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B8FB27" w14:textId="7D6EC95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C87C8F5" w14:textId="6D6BE82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3524E9" w14:textId="77777777" w:rsidR="003906F4" w:rsidRPr="003906F4" w:rsidRDefault="003906F4" w:rsidP="003906F4">
            <w:pPr>
              <w:pStyle w:val="TAL"/>
            </w:pPr>
          </w:p>
        </w:tc>
      </w:tr>
      <w:tr w:rsidR="003906F4" w:rsidRPr="003906F4" w14:paraId="44E78F8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939F8D" w14:textId="4187152C"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5CC1E3" w14:textId="2D76101C" w:rsidR="003906F4" w:rsidRPr="003906F4" w:rsidRDefault="003906F4" w:rsidP="003906F4">
            <w:pPr>
              <w:pStyle w:val="TAL"/>
            </w:pPr>
            <w:r w:rsidRPr="003906F4">
              <w:t>SP-220605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986D6E4" w14:textId="40AF119C"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EEAFDD" w14:textId="11794C29" w:rsidR="003906F4" w:rsidRPr="003906F4" w:rsidRDefault="003906F4" w:rsidP="003906F4">
            <w:pPr>
              <w:pStyle w:val="TAL"/>
            </w:pPr>
            <w:r w:rsidRPr="003906F4">
              <w:t>TS 26.517, Version 2.0.0, '5G Multicast Broadcast User Services; Protocols and Formats'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DD6C41" w14:textId="3611758C"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8ED195" w14:textId="1CBD9430" w:rsidR="003906F4" w:rsidRPr="003906F4" w:rsidRDefault="003906F4" w:rsidP="003906F4">
            <w:pPr>
              <w:pStyle w:val="TAL"/>
            </w:pPr>
            <w:r w:rsidRPr="003906F4">
              <w:t>26.517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0AFE0D" w14:textId="587BA96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C0DFAF" w14:textId="6B927A3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52334B" w14:textId="1AB0CAC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86B95B" w14:textId="7E36499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81D496" w14:textId="640EE35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C57A80" w14:textId="2D7D154C"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8F94BA7" w14:textId="4446AF4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D826A0" w14:textId="28EB104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54EA39D" w14:textId="77777777" w:rsidR="003906F4" w:rsidRPr="003906F4" w:rsidRDefault="003906F4" w:rsidP="003906F4">
            <w:pPr>
              <w:pStyle w:val="TAL"/>
            </w:pPr>
          </w:p>
        </w:tc>
      </w:tr>
      <w:tr w:rsidR="003906F4" w:rsidRPr="003906F4" w14:paraId="2F1D724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7B2C68" w14:textId="647C2895"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6341E3" w14:textId="1A9BAF60" w:rsidR="003906F4" w:rsidRPr="003906F4" w:rsidRDefault="003906F4" w:rsidP="003906F4">
            <w:pPr>
              <w:pStyle w:val="TAL"/>
            </w:pPr>
            <w:r w:rsidRPr="003906F4">
              <w:t>SP-220606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E36C78" w14:textId="6045809D"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C5219F" w14:textId="461547C2" w:rsidR="003906F4" w:rsidRPr="003906F4" w:rsidRDefault="003906F4" w:rsidP="003906F4">
            <w:pPr>
              <w:pStyle w:val="TAL"/>
            </w:pPr>
            <w:r w:rsidRPr="003906F4">
              <w:t>TR 26.805, Version 2.0.0, 'Study on Media Production over 5G NPN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A7850F" w14:textId="6955BAC2"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A88868" w14:textId="7880C9A3" w:rsidR="003906F4" w:rsidRPr="003906F4" w:rsidRDefault="003906F4" w:rsidP="003906F4">
            <w:pPr>
              <w:pStyle w:val="TAL"/>
            </w:pPr>
            <w:r w:rsidRPr="003906F4">
              <w:t>26.805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85F6A4" w14:textId="2B72468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B53CAE4" w14:textId="3D348A3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9B7A72" w14:textId="7C3809D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B55DB9" w14:textId="782831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D97B24" w14:textId="2559C0D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155F45C" w14:textId="1405CB01" w:rsidR="003906F4" w:rsidRPr="003906F4" w:rsidRDefault="003906F4" w:rsidP="003906F4">
            <w:pPr>
              <w:pStyle w:val="TAL"/>
            </w:pPr>
            <w:r w:rsidRPr="003906F4">
              <w:t>FS_NPN4AVProd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98C56ED" w14:textId="4B00873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EF6BFB" w14:textId="0AB5074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0E6AA0" w14:textId="77777777" w:rsidR="003906F4" w:rsidRPr="003906F4" w:rsidRDefault="003906F4" w:rsidP="003906F4">
            <w:pPr>
              <w:pStyle w:val="TAL"/>
            </w:pPr>
          </w:p>
        </w:tc>
      </w:tr>
      <w:tr w:rsidR="003906F4" w:rsidRPr="003906F4" w14:paraId="69BF10E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7B64585" w14:textId="3F1D1DB8"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95C17A" w14:textId="27AA51AE" w:rsidR="003906F4" w:rsidRPr="003906F4" w:rsidRDefault="003906F4" w:rsidP="003906F4">
            <w:pPr>
              <w:pStyle w:val="TAL"/>
            </w:pPr>
            <w:r w:rsidRPr="003906F4">
              <w:t>SP-220607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2C4E11" w14:textId="0E079781"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0BBDFD5" w14:textId="012BF1F3" w:rsidR="003906F4" w:rsidRPr="003906F4" w:rsidRDefault="003906F4" w:rsidP="003906F4">
            <w:pPr>
              <w:pStyle w:val="TAL"/>
            </w:pPr>
            <w:r w:rsidRPr="003906F4">
              <w:t>TR 26.955, Version 2.0.0, '5G Video Codec Characteristics'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86B963" w14:textId="727FF6F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582B79F" w14:textId="7449E36A" w:rsidR="003906F4" w:rsidRPr="003906F4" w:rsidRDefault="003906F4" w:rsidP="003906F4">
            <w:pPr>
              <w:pStyle w:val="TAL"/>
            </w:pPr>
            <w:r w:rsidRPr="003906F4">
              <w:t>26.955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CB327F" w14:textId="76CC414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5CDC8D" w14:textId="030D0E5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85B95B" w14:textId="560CC0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24B15F" w14:textId="0C6BF8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B57721" w14:textId="5D05F76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A82339" w14:textId="708279C3" w:rsidR="003906F4" w:rsidRPr="003906F4" w:rsidRDefault="003906F4" w:rsidP="003906F4">
            <w:pPr>
              <w:pStyle w:val="TAL"/>
            </w:pPr>
            <w:r w:rsidRPr="003906F4">
              <w:t>FS_5GVideo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95C33D2" w14:textId="2E05F4B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3CF1B4" w14:textId="180338C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116E3D" w14:textId="77777777" w:rsidR="003906F4" w:rsidRPr="003906F4" w:rsidRDefault="003906F4" w:rsidP="003906F4">
            <w:pPr>
              <w:pStyle w:val="TAL"/>
            </w:pPr>
          </w:p>
        </w:tc>
      </w:tr>
      <w:tr w:rsidR="003906F4" w:rsidRPr="003906F4" w14:paraId="375734F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1F903C0" w14:textId="32ED639C" w:rsidR="003906F4" w:rsidRPr="003906F4" w:rsidRDefault="003906F4" w:rsidP="003906F4">
            <w:pPr>
              <w:pStyle w:val="TAL"/>
            </w:pPr>
            <w:r w:rsidRPr="003906F4">
              <w:lastRenderedPageBreak/>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911CAAC" w14:textId="736D9F9D" w:rsidR="003906F4" w:rsidRPr="003906F4" w:rsidRDefault="003906F4" w:rsidP="003906F4">
            <w:pPr>
              <w:pStyle w:val="TAL"/>
            </w:pPr>
            <w:r w:rsidRPr="003906F4">
              <w:t>SP-220608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98EDDF" w14:textId="10B21C53"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EA3F21" w14:textId="30132199" w:rsidR="003906F4" w:rsidRPr="003906F4" w:rsidRDefault="003906F4" w:rsidP="003906F4">
            <w:pPr>
              <w:pStyle w:val="TAL"/>
            </w:pPr>
            <w:r w:rsidRPr="003906F4">
              <w:t xml:space="preserve">Updating </w:t>
            </w:r>
            <w:proofErr w:type="spellStart"/>
            <w:r w:rsidRPr="003906F4">
              <w:t>IVAS_Codec</w:t>
            </w:r>
            <w:proofErr w:type="spellEnd"/>
            <w:r w:rsidRPr="003906F4">
              <w:t xml:space="preserve"> WID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84BAE5" w14:textId="40DAB981"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0297D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88EDBA" w14:textId="2C38C85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14C1ED" w14:textId="13F9267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607445" w14:textId="7EF5750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59465E" w14:textId="2FD352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ED730B" w14:textId="1478D62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63403D" w14:textId="48AF4E81" w:rsidR="003906F4" w:rsidRPr="003906F4" w:rsidRDefault="003906F4" w:rsidP="003906F4">
            <w:pPr>
              <w:pStyle w:val="TAL"/>
            </w:pPr>
            <w:proofErr w:type="spellStart"/>
            <w:r w:rsidRPr="003906F4">
              <w:t>IVAS_Codec</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8A45CCC" w14:textId="6B26533C" w:rsidR="003906F4" w:rsidRPr="003906F4" w:rsidRDefault="003906F4" w:rsidP="003906F4">
            <w:pPr>
              <w:pStyle w:val="TAL"/>
            </w:pPr>
            <w:r w:rsidRPr="003906F4">
              <w:t>No revision marked version provided. 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488C285" w14:textId="0DA6939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D9B3BF0" w14:textId="77777777" w:rsidR="003906F4" w:rsidRPr="003906F4" w:rsidRDefault="003906F4" w:rsidP="003906F4">
            <w:pPr>
              <w:pStyle w:val="TAL"/>
            </w:pPr>
          </w:p>
        </w:tc>
      </w:tr>
      <w:tr w:rsidR="003906F4" w:rsidRPr="003906F4" w14:paraId="0667CA2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96B15B" w14:textId="6D3FA421"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1EC58D" w14:textId="372113B0" w:rsidR="003906F4" w:rsidRPr="003906F4" w:rsidRDefault="003906F4" w:rsidP="003906F4">
            <w:pPr>
              <w:pStyle w:val="TAL"/>
            </w:pPr>
            <w:r w:rsidRPr="003906F4">
              <w:t>SP-220609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8D95BA" w14:textId="29EDFA57"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B5E2CD" w14:textId="6C2D2468" w:rsidR="003906F4" w:rsidRPr="003906F4" w:rsidRDefault="003906F4" w:rsidP="003906F4">
            <w:pPr>
              <w:pStyle w:val="TAL"/>
            </w:pPr>
            <w:r w:rsidRPr="003906F4">
              <w:t>New WID on IMS-based AR Conversational Services (IBACS)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CAB156" w14:textId="4EEC3A92"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701E21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4A9E5D" w14:textId="43463ED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AA16BF" w14:textId="75B2FE5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3789BC" w14:textId="564211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ABBDCD" w14:textId="482A77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9D266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D741D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04C732" w14:textId="57831D43" w:rsidR="003906F4" w:rsidRPr="003906F4" w:rsidRDefault="003906F4" w:rsidP="003906F4">
            <w:pPr>
              <w:pStyle w:val="TAL"/>
            </w:pPr>
            <w:r w:rsidRPr="003906F4">
              <w:t>Company Update in SP-220668. Revised in SP-220668.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95A7B97" w14:textId="7FCAB60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443310" w14:textId="52F0B551" w:rsidR="003906F4" w:rsidRPr="003906F4" w:rsidRDefault="003906F4" w:rsidP="003906F4">
            <w:pPr>
              <w:pStyle w:val="TAL"/>
            </w:pPr>
            <w:r w:rsidRPr="003906F4">
              <w:t>SP-220668</w:t>
            </w:r>
          </w:p>
        </w:tc>
      </w:tr>
      <w:tr w:rsidR="003906F4" w:rsidRPr="003906F4" w14:paraId="428A7C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6C3E043" w14:textId="07527426"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7F41DB" w14:textId="55CC7059" w:rsidR="003906F4" w:rsidRPr="003906F4" w:rsidRDefault="003906F4" w:rsidP="003906F4">
            <w:pPr>
              <w:pStyle w:val="TAL"/>
            </w:pPr>
            <w:r w:rsidRPr="003906F4">
              <w:t>SP-220610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0E4E65" w14:textId="32389D24"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E23862" w14:textId="0027D92A" w:rsidR="003906F4" w:rsidRPr="003906F4" w:rsidRDefault="003906F4" w:rsidP="003906F4">
            <w:pPr>
              <w:pStyle w:val="TAL"/>
            </w:pPr>
            <w:r w:rsidRPr="003906F4">
              <w:t>New WID on Enhancements to UE Testing (</w:t>
            </w:r>
            <w:proofErr w:type="spellStart"/>
            <w:r w:rsidRPr="003906F4">
              <w:t>eUET</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99CA37" w14:textId="33365100"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EEF65C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21C17E" w14:textId="11C84AA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08CC06" w14:textId="08D4691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87E66F" w14:textId="09D1912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A00B82" w14:textId="34F505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E67C9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E46FBE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39E212" w14:textId="495278A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A2A5C8" w14:textId="6CB8235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9BEA9F3" w14:textId="77777777" w:rsidR="003906F4" w:rsidRPr="003906F4" w:rsidRDefault="003906F4" w:rsidP="003906F4">
            <w:pPr>
              <w:pStyle w:val="TAL"/>
            </w:pPr>
          </w:p>
        </w:tc>
      </w:tr>
      <w:tr w:rsidR="003906F4" w:rsidRPr="003906F4" w14:paraId="6628781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5E6C1DF" w14:textId="2A0E6A02"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A86FF1" w14:textId="1F29B67E" w:rsidR="003906F4" w:rsidRPr="003906F4" w:rsidRDefault="003906F4" w:rsidP="003906F4">
            <w:pPr>
              <w:pStyle w:val="TAL"/>
            </w:pPr>
            <w:r w:rsidRPr="003906F4">
              <w:t>SP-220611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DB218E" w14:textId="34CB18E7"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A3167B" w14:textId="527C7FF1" w:rsidR="003906F4" w:rsidRPr="003906F4" w:rsidRDefault="003906F4" w:rsidP="003906F4">
            <w:pPr>
              <w:pStyle w:val="TAL"/>
            </w:pPr>
            <w:r w:rsidRPr="003906F4">
              <w:t>New WID on 5G media delivery architecture extensions for real-time and AR/MR experience (5G_AREA)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A25AFB" w14:textId="30C72C58"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F89110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5FC63C" w14:textId="7AE07E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44DF1D" w14:textId="36668D7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3023FE" w14:textId="795549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E1938D" w14:textId="32F5D72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E65E9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8976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665478" w14:textId="09F1D830" w:rsidR="003906F4" w:rsidRPr="003906F4" w:rsidRDefault="003906F4" w:rsidP="003906F4">
            <w:pPr>
              <w:pStyle w:val="TAL"/>
            </w:pPr>
            <w:r w:rsidRPr="003906F4">
              <w:t>Company Update in SP-220672. Revised in SP-220672.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C33C96" w14:textId="67D037D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1F81AC9" w14:textId="0F749DC7" w:rsidR="003906F4" w:rsidRPr="003906F4" w:rsidRDefault="003906F4" w:rsidP="003906F4">
            <w:pPr>
              <w:pStyle w:val="TAL"/>
            </w:pPr>
            <w:r w:rsidRPr="003906F4">
              <w:t>SP-220672</w:t>
            </w:r>
          </w:p>
        </w:tc>
      </w:tr>
      <w:tr w:rsidR="003906F4" w:rsidRPr="003906F4" w14:paraId="3823060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9514B4" w14:textId="27B04348"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481642" w14:textId="3B360D10" w:rsidR="003906F4" w:rsidRPr="003906F4" w:rsidRDefault="003906F4" w:rsidP="003906F4">
            <w:pPr>
              <w:pStyle w:val="TAL"/>
            </w:pPr>
            <w:r w:rsidRPr="003906F4">
              <w:t>SP-220612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8AA5CA" w14:textId="4891ED2E"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06F89F" w14:textId="68BAB1A5" w:rsidR="003906F4" w:rsidRPr="003906F4" w:rsidRDefault="003906F4" w:rsidP="003906F4">
            <w:pPr>
              <w:pStyle w:val="TAL"/>
            </w:pPr>
            <w:r w:rsidRPr="003906F4">
              <w:t>WID on Split Rendering Media Service Enabler (SR_MSE)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7CB51E" w14:textId="2A7D837A"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3D131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1164D8" w14:textId="53A37A4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A567AFF" w14:textId="2DD3C83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B98240" w14:textId="0EA022B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C67D28" w14:textId="25E52B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BC524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AE4E0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F45E9F" w14:textId="67FDBE12" w:rsidR="003906F4" w:rsidRPr="003906F4" w:rsidRDefault="003906F4" w:rsidP="003906F4">
            <w:pPr>
              <w:pStyle w:val="TAL"/>
            </w:pPr>
            <w:r w:rsidRPr="003906F4">
              <w:t>Company updated proposed in SP-220685. Revised in SP-220685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DEF22D" w14:textId="7EBE25B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FD57ED" w14:textId="1B8B6084" w:rsidR="003906F4" w:rsidRPr="003906F4" w:rsidRDefault="003906F4" w:rsidP="003906F4">
            <w:pPr>
              <w:pStyle w:val="TAL"/>
            </w:pPr>
            <w:r w:rsidRPr="003906F4">
              <w:t>SP-220685</w:t>
            </w:r>
          </w:p>
        </w:tc>
      </w:tr>
      <w:tr w:rsidR="003906F4" w:rsidRPr="003906F4" w14:paraId="172669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2ABEA3A" w14:textId="6DBF8509"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845942E" w14:textId="5BF09791" w:rsidR="003906F4" w:rsidRPr="003906F4" w:rsidRDefault="003906F4" w:rsidP="003906F4">
            <w:pPr>
              <w:pStyle w:val="TAL"/>
            </w:pPr>
            <w:r w:rsidRPr="003906F4">
              <w:t>SP-220613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526BC5" w14:textId="147C64ED"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FD5436" w14:textId="2B5DB76E" w:rsidR="003906F4" w:rsidRPr="003906F4" w:rsidRDefault="003906F4" w:rsidP="003906F4">
            <w:pPr>
              <w:pStyle w:val="TAL"/>
            </w:pPr>
            <w:r w:rsidRPr="003906F4">
              <w:t>New WID on 5G Real-time Transport Protocols (5G_RTP)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9467F9" w14:textId="11F9757E"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65727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E4B26B" w14:textId="388F6B1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9D8A64" w14:textId="4F56A45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D2D7CC" w14:textId="095831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AD9329" w14:textId="463B231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F374D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D754D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DEC766" w14:textId="6CCEA2B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94614F" w14:textId="49BFA08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65D198" w14:textId="77777777" w:rsidR="003906F4" w:rsidRPr="003906F4" w:rsidRDefault="003906F4" w:rsidP="003906F4">
            <w:pPr>
              <w:pStyle w:val="TAL"/>
            </w:pPr>
          </w:p>
        </w:tc>
      </w:tr>
      <w:tr w:rsidR="003906F4" w:rsidRPr="003906F4" w14:paraId="10316BB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98A703" w14:textId="1961BD1B"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4BEAAA" w14:textId="0535310D" w:rsidR="003906F4" w:rsidRPr="003906F4" w:rsidRDefault="003906F4" w:rsidP="003906F4">
            <w:pPr>
              <w:pStyle w:val="TAL"/>
            </w:pPr>
            <w:r w:rsidRPr="003906F4">
              <w:t>SP-220614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766E06" w14:textId="0526B249"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67B62B" w14:textId="5CE4428B" w:rsidR="003906F4" w:rsidRPr="003906F4" w:rsidRDefault="003906F4" w:rsidP="003906F4">
            <w:pPr>
              <w:pStyle w:val="TAL"/>
            </w:pPr>
            <w:r w:rsidRPr="003906F4">
              <w:t>WID on Advanced 5G Media Streaming Architecture (5GMS_ADVANCED)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C46F3B" w14:textId="2B887579"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2EBFB9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1F521B" w14:textId="41BE432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69D9A84" w14:textId="1FC5AB1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3DA972" w14:textId="4C6A8C0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9A5F0C" w14:textId="7E6C13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3D00B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52210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CA2FF6" w14:textId="29FB9BD4" w:rsidR="003906F4" w:rsidRPr="003906F4" w:rsidRDefault="003906F4" w:rsidP="003906F4">
            <w:pPr>
              <w:pStyle w:val="TAL"/>
            </w:pPr>
            <w:r w:rsidRPr="003906F4">
              <w:t>Company Update in SP-220667. Revised in SP-220667.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9EB41A" w14:textId="721892A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702B13" w14:textId="61EF1383" w:rsidR="003906F4" w:rsidRPr="003906F4" w:rsidRDefault="003906F4" w:rsidP="003906F4">
            <w:pPr>
              <w:pStyle w:val="TAL"/>
            </w:pPr>
            <w:r w:rsidRPr="003906F4">
              <w:t>SP-220667</w:t>
            </w:r>
          </w:p>
        </w:tc>
      </w:tr>
      <w:tr w:rsidR="003906F4" w:rsidRPr="003906F4" w14:paraId="565D6D9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FF2AD2" w14:textId="5C83F523"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1A891E" w14:textId="7E5BE4BE" w:rsidR="003906F4" w:rsidRPr="003906F4" w:rsidRDefault="003906F4" w:rsidP="003906F4">
            <w:pPr>
              <w:pStyle w:val="TAL"/>
            </w:pPr>
            <w:r w:rsidRPr="003906F4">
              <w:t>SP-220615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AFAAB" w14:textId="47BF3C9C"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3F69DC" w14:textId="23629E37"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CCDA98" w14:textId="0B9E9B1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EA992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01BC17" w14:textId="539603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399B02A" w14:textId="49F4315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A080271" w14:textId="0B7EBF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5271F6" w14:textId="2F6B22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EA93B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322A9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991C3A" w14:textId="0CCFB5B8" w:rsidR="003906F4" w:rsidRPr="003906F4" w:rsidRDefault="003906F4" w:rsidP="003906F4">
            <w:pPr>
              <w:pStyle w:val="TAL"/>
            </w:pPr>
            <w:r w:rsidRPr="003906F4">
              <w:t>Updated proposal in SP-220673. Revised to SP-220673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ADCC571" w14:textId="65140F20"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8F813B" w14:textId="6CE9729D" w:rsidR="003906F4" w:rsidRPr="003906F4" w:rsidRDefault="003906F4" w:rsidP="003906F4">
            <w:pPr>
              <w:pStyle w:val="TAL"/>
            </w:pPr>
            <w:r w:rsidRPr="003906F4">
              <w:t>SP-220673</w:t>
            </w:r>
          </w:p>
        </w:tc>
      </w:tr>
      <w:tr w:rsidR="003906F4" w:rsidRPr="003906F4" w14:paraId="325935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9429D7D" w14:textId="4C9A7130"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A0AE82" w14:textId="642FD348" w:rsidR="003906F4" w:rsidRPr="003906F4" w:rsidRDefault="003906F4" w:rsidP="003906F4">
            <w:pPr>
              <w:pStyle w:val="TAL"/>
            </w:pPr>
            <w:r w:rsidRPr="003906F4">
              <w:t>SP-220616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5392DD" w14:textId="5F0913DC"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35CF79" w14:textId="4A5FCFF2" w:rsidR="003906F4" w:rsidRPr="003906F4" w:rsidRDefault="003906F4" w:rsidP="003906F4">
            <w:pPr>
              <w:pStyle w:val="TAL"/>
            </w:pPr>
            <w:r w:rsidRPr="003906F4">
              <w:t xml:space="preserve">Feasibility Study on AR and MR </w:t>
            </w:r>
            <w:proofErr w:type="spellStart"/>
            <w:r w:rsidRPr="003906F4">
              <w:t>QoE</w:t>
            </w:r>
            <w:proofErr w:type="spellEnd"/>
            <w:r w:rsidRPr="003906F4">
              <w:t xml:space="preserve"> Metrics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652EB9" w14:textId="584A8E8F"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2BE39E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C07D28" w14:textId="602BB62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8E3562" w14:textId="4A01E2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A2BFE1" w14:textId="58314E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A7D4F6" w14:textId="3371901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A19A0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09E4B3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B86CEC" w14:textId="5D365A5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53781CF" w14:textId="43EB2A5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D7BD2F8" w14:textId="77777777" w:rsidR="003906F4" w:rsidRPr="003906F4" w:rsidRDefault="003906F4" w:rsidP="003906F4">
            <w:pPr>
              <w:pStyle w:val="TAL"/>
            </w:pPr>
          </w:p>
        </w:tc>
      </w:tr>
      <w:tr w:rsidR="003906F4" w:rsidRPr="003906F4" w14:paraId="0AD57AA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6F2545" w14:textId="147B4577"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F595D7" w14:textId="12262407" w:rsidR="003906F4" w:rsidRPr="003906F4" w:rsidRDefault="003906F4" w:rsidP="003906F4">
            <w:pPr>
              <w:pStyle w:val="TAL"/>
            </w:pPr>
            <w:r w:rsidRPr="003906F4">
              <w:t>SP-220617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8247C6" w14:textId="4073FA1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085BB5" w14:textId="0066B2B0" w:rsidR="003906F4" w:rsidRPr="003906F4" w:rsidRDefault="003906F4" w:rsidP="003906F4">
            <w:pPr>
              <w:pStyle w:val="TAL"/>
            </w:pPr>
            <w:r w:rsidRPr="003906F4">
              <w:t>Feasibility Study on Audio Aspects for 5G Glasses-type AR/MR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B3145B" w14:textId="362951C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20CC9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55750E" w14:textId="675237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785667" w14:textId="1FE14E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978FB9" w14:textId="34FE0C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719208" w14:textId="172CBC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FC375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E3D6F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BA1A05" w14:textId="3C0AC0D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E850177" w14:textId="2ACC8D5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960F4B" w14:textId="77777777" w:rsidR="003906F4" w:rsidRPr="003906F4" w:rsidRDefault="003906F4" w:rsidP="003906F4">
            <w:pPr>
              <w:pStyle w:val="TAL"/>
            </w:pPr>
          </w:p>
        </w:tc>
      </w:tr>
      <w:tr w:rsidR="003906F4" w:rsidRPr="003906F4" w14:paraId="47A0585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CF1A4E" w14:textId="7DFEB73F" w:rsidR="003906F4" w:rsidRPr="003906F4" w:rsidRDefault="003906F4" w:rsidP="003906F4">
            <w:pPr>
              <w:pStyle w:val="TAL"/>
            </w:pPr>
            <w:r w:rsidRPr="003906F4">
              <w:t>4.4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63100AC" w14:textId="49190B7C" w:rsidR="003906F4" w:rsidRPr="003906F4" w:rsidRDefault="003906F4" w:rsidP="003906F4">
            <w:pPr>
              <w:pStyle w:val="TAL"/>
            </w:pPr>
            <w:r w:rsidRPr="003906F4">
              <w:t>SP-220618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F39443" w14:textId="348BA819"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8B96A5" w14:textId="19DB41E7" w:rsidR="003906F4" w:rsidRPr="003906F4" w:rsidRDefault="003906F4" w:rsidP="003906F4">
            <w:pPr>
              <w:pStyle w:val="TAL"/>
            </w:pPr>
            <w:r w:rsidRPr="003906F4">
              <w:t>SA WG4 Chair report to SA Plenary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1F1CA5" w14:textId="2E7AD316" w:rsidR="003906F4" w:rsidRPr="003906F4" w:rsidRDefault="003906F4" w:rsidP="003906F4">
            <w:pPr>
              <w:pStyle w:val="TAL"/>
            </w:pPr>
            <w:r w:rsidRPr="003906F4">
              <w:t>SA WG4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9AC4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74250D" w14:textId="6CBF301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BBE420E" w14:textId="17B6DF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F90739" w14:textId="1E7AC6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970488" w14:textId="26BDA1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957B5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A8CF2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821021D" w14:textId="2BAEA71E"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55AC350" w14:textId="5A76756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03B76B" w14:textId="77777777" w:rsidR="003906F4" w:rsidRPr="003906F4" w:rsidRDefault="003906F4" w:rsidP="003906F4">
            <w:pPr>
              <w:pStyle w:val="TAL"/>
            </w:pPr>
          </w:p>
        </w:tc>
      </w:tr>
      <w:tr w:rsidR="003906F4" w:rsidRPr="003906F4" w14:paraId="5E75765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68EA19" w14:textId="511C5F9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E9B6A4" w14:textId="682A3CAC" w:rsidR="003906F4" w:rsidRPr="003906F4" w:rsidRDefault="003906F4" w:rsidP="003906F4">
            <w:pPr>
              <w:pStyle w:val="TAL"/>
            </w:pPr>
            <w:r w:rsidRPr="003906F4">
              <w:t>SP-220619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10B1A1" w14:textId="71CEE15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7B57A9" w14:textId="71CC1DE7" w:rsidR="003906F4" w:rsidRPr="003906F4" w:rsidRDefault="003906F4" w:rsidP="003906F4">
            <w:pPr>
              <w:pStyle w:val="TAL"/>
            </w:pPr>
            <w:r w:rsidRPr="003906F4">
              <w:t>Summary for Remote Identification of Uncrewed Aerial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DED6FE" w14:textId="384D1B27"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EABDF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878C85" w14:textId="7D5E1FA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269C97" w14:textId="383C057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522844" w14:textId="5564EF1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DFA99E" w14:textId="546C84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7B0855" w14:textId="583A0EF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7FBA17D" w14:textId="658042F1" w:rsidR="003906F4" w:rsidRPr="003906F4" w:rsidRDefault="003906F4" w:rsidP="003906F4">
            <w:pPr>
              <w:pStyle w:val="TAL"/>
            </w:pPr>
            <w:r w:rsidRPr="003906F4">
              <w:t>ID_UAS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6EEE96" w14:textId="61C691F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C3B07B" w14:textId="55F600BF"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563D2B" w14:textId="77777777" w:rsidR="003906F4" w:rsidRPr="003906F4" w:rsidRDefault="003906F4" w:rsidP="003906F4">
            <w:pPr>
              <w:pStyle w:val="TAL"/>
            </w:pPr>
          </w:p>
        </w:tc>
      </w:tr>
      <w:tr w:rsidR="003906F4" w:rsidRPr="003906F4" w14:paraId="0421F45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B49814E" w14:textId="3E732A0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F272CA" w14:textId="6CEF1F39" w:rsidR="003906F4" w:rsidRPr="003906F4" w:rsidRDefault="003906F4" w:rsidP="003906F4">
            <w:pPr>
              <w:pStyle w:val="TAL"/>
            </w:pPr>
            <w:r w:rsidRPr="003906F4">
              <w:t>SP-220620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2A86F9" w14:textId="56917BD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88E541" w14:textId="6A3A08E7" w:rsidR="003906F4" w:rsidRPr="003906F4" w:rsidRDefault="003906F4" w:rsidP="003906F4">
            <w:pPr>
              <w:pStyle w:val="TAL"/>
            </w:pPr>
            <w:r w:rsidRPr="003906F4">
              <w:t>Summary for AKMA TLS protocol profiles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1CFF6E8" w14:textId="3FE077C2"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2400BB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0DE809" w14:textId="5BA1F2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8B6D7A" w14:textId="61D02D7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F38A62" w14:textId="1F5528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1099C1" w14:textId="621AA3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E77E3E" w14:textId="2CB4C00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1E2F78C" w14:textId="6DF3BC4B" w:rsidR="003906F4" w:rsidRPr="003906F4" w:rsidRDefault="003906F4" w:rsidP="003906F4">
            <w:pPr>
              <w:pStyle w:val="TAL"/>
            </w:pPr>
            <w:r w:rsidRPr="003906F4">
              <w:t>AKMA_TLS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3FACB2" w14:textId="11E6436A"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4D105CD" w14:textId="3BA9C01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D85AD9" w14:textId="77777777" w:rsidR="003906F4" w:rsidRPr="003906F4" w:rsidRDefault="003906F4" w:rsidP="003906F4">
            <w:pPr>
              <w:pStyle w:val="TAL"/>
            </w:pPr>
          </w:p>
        </w:tc>
      </w:tr>
      <w:tr w:rsidR="003906F4" w:rsidRPr="003906F4" w14:paraId="07B48AE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5A7D90B" w14:textId="4846B534"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3E4540" w14:textId="013F3BF0" w:rsidR="003906F4" w:rsidRPr="003906F4" w:rsidRDefault="003906F4" w:rsidP="003906F4">
            <w:pPr>
              <w:pStyle w:val="TAL"/>
            </w:pPr>
            <w:r w:rsidRPr="003906F4">
              <w:t>SP-220621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F38250" w14:textId="602B042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DB1DA3" w14:textId="4E63C00A" w:rsidR="003906F4" w:rsidRPr="003906F4" w:rsidRDefault="003906F4" w:rsidP="003906F4">
            <w:pPr>
              <w:pStyle w:val="TAL"/>
            </w:pPr>
            <w:r w:rsidRPr="003906F4">
              <w:t>Rel-17 CRs on Corrections to 5GMS, MBS user service protocols, Additional stage 2 details and various other corrections pertaining to WID: 5MBUSA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0CE9AE" w14:textId="04156C2E"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6D8E9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049458" w14:textId="755B2F9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DBBCB1C" w14:textId="2836E58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6BD488" w14:textId="43B4A0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C51357" w14:textId="7AE12C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83B158" w14:textId="02C18EF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1375469" w14:textId="43B4179D" w:rsidR="003906F4" w:rsidRPr="003906F4" w:rsidRDefault="003906F4" w:rsidP="003906F4">
            <w:pPr>
              <w:pStyle w:val="TAL"/>
            </w:pPr>
            <w:r w:rsidRPr="003906F4">
              <w:t>5MBUSA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AE1902" w14:textId="22E6DEF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C024BE6" w14:textId="73B0527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269F27" w14:textId="77777777" w:rsidR="003906F4" w:rsidRPr="003906F4" w:rsidRDefault="003906F4" w:rsidP="003906F4">
            <w:pPr>
              <w:pStyle w:val="TAL"/>
            </w:pPr>
          </w:p>
        </w:tc>
      </w:tr>
      <w:tr w:rsidR="003906F4" w:rsidRPr="003906F4" w14:paraId="60CEEC4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40F9B6" w14:textId="0E5AE138"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B88D64" w14:textId="516F1A2C" w:rsidR="003906F4" w:rsidRPr="003906F4" w:rsidRDefault="003906F4" w:rsidP="003906F4">
            <w:pPr>
              <w:pStyle w:val="TAL"/>
            </w:pPr>
            <w:r w:rsidRPr="003906F4">
              <w:t>SP-220622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14F9BD" w14:textId="339D62BA"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BD9B47" w14:textId="57EB301A" w:rsidR="003906F4" w:rsidRPr="003906F4" w:rsidRDefault="003906F4" w:rsidP="003906F4">
            <w:pPr>
              <w:pStyle w:val="TAL"/>
            </w:pPr>
            <w:r w:rsidRPr="003906F4">
              <w:t>Work Item Summary for Rel-17 EDGEAPP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9FAE7E8" w14:textId="6A62C9DD"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9F8574" w14:textId="404F03D3"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CF6246" w14:textId="230A357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F9D493" w14:textId="002A218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5CC745" w14:textId="4C7903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5580EE" w14:textId="610B60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3FDC49" w14:textId="562EB4F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DF2D4B5" w14:textId="6F005FCB" w:rsidR="003906F4" w:rsidRPr="003906F4" w:rsidRDefault="003906F4" w:rsidP="003906F4">
            <w:pPr>
              <w:pStyle w:val="TAL"/>
            </w:pPr>
            <w:r w:rsidRPr="003906F4">
              <w:t>EDGEAPP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D6E4B7" w14:textId="37ABD007"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A112CD3" w14:textId="3E4C591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F18D85" w14:textId="77777777" w:rsidR="003906F4" w:rsidRPr="003906F4" w:rsidRDefault="003906F4" w:rsidP="003906F4">
            <w:pPr>
              <w:pStyle w:val="TAL"/>
            </w:pPr>
          </w:p>
        </w:tc>
      </w:tr>
      <w:tr w:rsidR="003906F4" w:rsidRPr="003906F4" w14:paraId="555A583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4A3148" w14:textId="6679253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5195CA" w14:textId="42FA113E" w:rsidR="003906F4" w:rsidRPr="003906F4" w:rsidRDefault="003906F4" w:rsidP="003906F4">
            <w:pPr>
              <w:pStyle w:val="TAL"/>
            </w:pPr>
            <w:r w:rsidRPr="003906F4">
              <w:t>SP-220623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EC18F6" w14:textId="1CAA8DC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866026" w14:textId="4B86A959" w:rsidR="003906F4" w:rsidRPr="003906F4" w:rsidRDefault="003906F4" w:rsidP="003906F4">
            <w:pPr>
              <w:pStyle w:val="TAL"/>
            </w:pPr>
            <w:r w:rsidRPr="003906F4">
              <w:t xml:space="preserve">Work Item Summary for Rel-17 </w:t>
            </w:r>
            <w:proofErr w:type="spellStart"/>
            <w:r w:rsidRPr="003906F4">
              <w:t>eSEAL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234FEB" w14:textId="245654BF"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BDDA77" w14:textId="0D4515A6"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72D6E1" w14:textId="2130FC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AA52CD" w14:textId="4A754E0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374CE1" w14:textId="2D19BD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8D1560" w14:textId="79E540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79E236" w14:textId="2ADCB5D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E7FF65" w14:textId="3B27443C"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3D8E00" w14:textId="5A884393"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47D5457" w14:textId="53BD449A"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196C3D" w14:textId="77777777" w:rsidR="003906F4" w:rsidRPr="003906F4" w:rsidRDefault="003906F4" w:rsidP="003906F4">
            <w:pPr>
              <w:pStyle w:val="TAL"/>
            </w:pPr>
          </w:p>
        </w:tc>
      </w:tr>
      <w:tr w:rsidR="003906F4" w:rsidRPr="003906F4" w14:paraId="164CC63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F64F8F" w14:textId="05D50F6F" w:rsidR="003906F4" w:rsidRPr="003906F4" w:rsidRDefault="003906F4" w:rsidP="003906F4">
            <w:pPr>
              <w:pStyle w:val="TAL"/>
            </w:pPr>
            <w:r w:rsidRPr="003906F4">
              <w:lastRenderedPageBreak/>
              <w:t>4.3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56C8CF" w14:textId="5FF2BBF9" w:rsidR="003906F4" w:rsidRPr="003906F4" w:rsidRDefault="003906F4" w:rsidP="003906F4">
            <w:pPr>
              <w:pStyle w:val="TAL"/>
            </w:pPr>
            <w:r w:rsidRPr="003906F4">
              <w:t>SP-220624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D629F50" w14:textId="7E118031"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86B267" w14:textId="5B7F89F9" w:rsidR="003906F4" w:rsidRPr="003906F4" w:rsidRDefault="003906F4" w:rsidP="003906F4">
            <w:pPr>
              <w:pStyle w:val="TAL"/>
            </w:pPr>
            <w:r w:rsidRPr="003906F4">
              <w:t>SA WG3 Chair Report to SA#96-e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76FA74" w14:textId="2898086C" w:rsidR="003906F4" w:rsidRPr="003906F4" w:rsidRDefault="003906F4" w:rsidP="003906F4">
            <w:pPr>
              <w:pStyle w:val="TAL"/>
            </w:pPr>
            <w:r w:rsidRPr="003906F4">
              <w:t>SA WG3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72F03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76FB33" w14:textId="5807854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8F9F5B" w14:textId="5D3B937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E13900" w14:textId="72D263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54B820" w14:textId="1F7E373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2878A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AA182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6E714E" w14:textId="60F71273" w:rsidR="003906F4" w:rsidRPr="003906F4" w:rsidRDefault="003906F4" w:rsidP="003906F4">
            <w:pPr>
              <w:pStyle w:val="TAL"/>
            </w:pPr>
            <w:r w:rsidRPr="003906F4">
              <w:t xml:space="preserve">NOTE: TR 33.840: 'Study on security aspects of the disaggregated </w:t>
            </w:r>
            <w:proofErr w:type="spellStart"/>
            <w:r w:rsidRPr="003906F4">
              <w:t>gNB</w:t>
            </w:r>
            <w:proofErr w:type="spellEnd"/>
            <w:r w:rsidRPr="003906F4">
              <w:t xml:space="preserve"> architecture' is withdrawn and the Study '</w:t>
            </w:r>
            <w:proofErr w:type="spellStart"/>
            <w:r w:rsidRPr="003906F4">
              <w:t>FS_disagg_gNB_Sec</w:t>
            </w:r>
            <w:proofErr w:type="spellEnd"/>
            <w:r w:rsidRPr="003906F4">
              <w:t>' is stopped.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FD99F2" w14:textId="660C8FD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507C63D" w14:textId="77777777" w:rsidR="003906F4" w:rsidRPr="003906F4" w:rsidRDefault="003906F4" w:rsidP="003906F4">
            <w:pPr>
              <w:pStyle w:val="TAL"/>
            </w:pPr>
          </w:p>
        </w:tc>
      </w:tr>
      <w:tr w:rsidR="003906F4" w:rsidRPr="003906F4" w14:paraId="0B5435A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5DCEDB" w14:textId="3ADD01B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D55FFB" w14:textId="38A2E55C" w:rsidR="003906F4" w:rsidRPr="003906F4" w:rsidRDefault="003906F4" w:rsidP="003906F4">
            <w:pPr>
              <w:pStyle w:val="TAL"/>
            </w:pPr>
            <w:r w:rsidRPr="003906F4">
              <w:t>SP-220626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CFF167" w14:textId="7B68FCFA"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6CF8B9" w14:textId="65D18B90" w:rsidR="003906F4" w:rsidRPr="003906F4" w:rsidRDefault="003906F4" w:rsidP="003906F4">
            <w:pPr>
              <w:pStyle w:val="TAL"/>
            </w:pPr>
            <w:r w:rsidRPr="003906F4">
              <w:t>Summary for WI Handsets Featuring Non-Traditional Earpieces (</w:t>
            </w:r>
            <w:proofErr w:type="spellStart"/>
            <w:r w:rsidRPr="003906F4">
              <w:t>HaNTE</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E8EB828" w14:textId="6F3889E1" w:rsidR="003906F4" w:rsidRPr="003906F4" w:rsidRDefault="003906F4" w:rsidP="003906F4">
            <w:pPr>
              <w:pStyle w:val="TAL"/>
            </w:pPr>
            <w:r w:rsidRPr="003906F4">
              <w:t>Qualcomm Technologies Int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3BC66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37182A" w14:textId="2D94CCA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0A6C651" w14:textId="65AE6AD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130112" w14:textId="5364B78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1CDBE3" w14:textId="1806D0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2C9730" w14:textId="2C62390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0B0F2DD" w14:textId="56A76439" w:rsidR="003906F4" w:rsidRPr="003906F4" w:rsidRDefault="003906F4" w:rsidP="003906F4">
            <w:pPr>
              <w:pStyle w:val="TAL"/>
            </w:pPr>
            <w:proofErr w:type="spellStart"/>
            <w:r w:rsidRPr="003906F4">
              <w:t>HaNTE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F61EDBD" w14:textId="584E6C8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EA4340" w14:textId="4EF2C9C3"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22D50E" w14:textId="77777777" w:rsidR="003906F4" w:rsidRPr="003906F4" w:rsidRDefault="003906F4" w:rsidP="003906F4">
            <w:pPr>
              <w:pStyle w:val="TAL"/>
            </w:pPr>
          </w:p>
        </w:tc>
      </w:tr>
      <w:tr w:rsidR="003906F4" w:rsidRPr="003906F4" w14:paraId="31060CE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89B3105" w14:textId="6BFD6A6A" w:rsidR="003906F4" w:rsidRPr="003906F4" w:rsidRDefault="003906F4" w:rsidP="003906F4">
            <w:pPr>
              <w:pStyle w:val="TAL"/>
            </w:pPr>
            <w:r w:rsidRPr="003906F4">
              <w:t>4.5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B44F21" w14:textId="3092A3BC" w:rsidR="003906F4" w:rsidRPr="003906F4" w:rsidRDefault="003906F4" w:rsidP="003906F4">
            <w:pPr>
              <w:pStyle w:val="TAL"/>
            </w:pPr>
            <w:r w:rsidRPr="003906F4">
              <w:t>SP-220627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44C7551" w14:textId="0FE95553"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3D4D1E" w14:textId="5C87197C" w:rsidR="003906F4" w:rsidRPr="003906F4" w:rsidRDefault="003906F4" w:rsidP="003906F4">
            <w:pPr>
              <w:pStyle w:val="TAL"/>
            </w:pPr>
            <w:r w:rsidRPr="003906F4">
              <w:t>SA WG5 Status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C41D37" w14:textId="2D1BCE9E"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A18BF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844DEA" w14:textId="053916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2ADDE28" w14:textId="18F5701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305756" w14:textId="24C4359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93378F" w14:textId="2CACA31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C7676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D7C8E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42BC2E" w14:textId="29AB08D9"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639F306" w14:textId="2A8D88B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2CFD81" w14:textId="77777777" w:rsidR="003906F4" w:rsidRPr="003906F4" w:rsidRDefault="003906F4" w:rsidP="003906F4">
            <w:pPr>
              <w:pStyle w:val="TAL"/>
            </w:pPr>
          </w:p>
        </w:tc>
      </w:tr>
      <w:tr w:rsidR="003906F4" w:rsidRPr="003906F4" w14:paraId="69B1F3F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02A38AF" w14:textId="7AADB8E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CD7CF1" w14:textId="6501782F" w:rsidR="003906F4" w:rsidRPr="003906F4" w:rsidRDefault="003906F4" w:rsidP="003906F4">
            <w:pPr>
              <w:pStyle w:val="TAL"/>
            </w:pPr>
            <w:r w:rsidRPr="003906F4">
              <w:t>SP-220628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3F34EB" w14:textId="533FD4D0"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FDDEF85" w14:textId="2E5F24BA" w:rsidR="003906F4" w:rsidRPr="003906F4" w:rsidRDefault="003906F4" w:rsidP="003906F4">
            <w:pPr>
              <w:pStyle w:val="TAL"/>
            </w:pPr>
            <w:r w:rsidRPr="003906F4">
              <w:t xml:space="preserve">SA WG5 Rel-17 WID Summary for 5G </w:t>
            </w:r>
            <w:proofErr w:type="spellStart"/>
            <w:r w:rsidRPr="003906F4">
              <w:t>ProSe</w:t>
            </w:r>
            <w:proofErr w:type="spellEnd"/>
            <w:r w:rsidRPr="003906F4">
              <w:t xml:space="preserve">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3A741E" w14:textId="0277B6EE"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858294" w14:textId="44A1BB39"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EF663F" w14:textId="6FFA7A4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3249BE" w14:textId="00F154E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43C31B" w14:textId="71CBF43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A0CEC7" w14:textId="332C10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299EC2" w14:textId="231A067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BC32B2" w14:textId="2F0693CD"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7F1B5AC" w14:textId="6289036B" w:rsidR="003906F4" w:rsidRPr="003906F4" w:rsidRDefault="003906F4" w:rsidP="003906F4">
            <w:pPr>
              <w:pStyle w:val="TAL"/>
            </w:pPr>
            <w:r w:rsidRPr="003906F4">
              <w:t>Revised to SP-220696.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D36D9D" w14:textId="01BFD87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020E9B0" w14:textId="4ABB7BFE" w:rsidR="003906F4" w:rsidRPr="003906F4" w:rsidRDefault="003906F4" w:rsidP="003906F4">
            <w:pPr>
              <w:pStyle w:val="TAL"/>
            </w:pPr>
            <w:r w:rsidRPr="003906F4">
              <w:t>SP-220696</w:t>
            </w:r>
          </w:p>
        </w:tc>
      </w:tr>
      <w:tr w:rsidR="003906F4" w:rsidRPr="003906F4" w14:paraId="2D8C271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E9C55D" w14:textId="66464B1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545712E" w14:textId="19190E84" w:rsidR="003906F4" w:rsidRPr="003906F4" w:rsidRDefault="003906F4" w:rsidP="003906F4">
            <w:pPr>
              <w:pStyle w:val="TAL"/>
            </w:pPr>
            <w:r w:rsidRPr="003906F4">
              <w:t>SP-220629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13B6DE" w14:textId="6EA0F57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5B5597" w14:textId="77F04AAC" w:rsidR="003906F4" w:rsidRPr="003906F4" w:rsidRDefault="003906F4" w:rsidP="003906F4">
            <w:pPr>
              <w:pStyle w:val="TAL"/>
            </w:pPr>
            <w:r w:rsidRPr="003906F4">
              <w:t>Summary for eNA_Ph2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EF4DE8" w14:textId="0182DE8C" w:rsidR="003906F4" w:rsidRPr="003906F4" w:rsidRDefault="003906F4" w:rsidP="003906F4">
            <w:pPr>
              <w:pStyle w:val="TAL"/>
            </w:pPr>
            <w:r w:rsidRPr="003906F4">
              <w:t>vivo Mobile Communication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8CA521" w14:textId="67B04351"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A7D9C1" w14:textId="32959F4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5970C4" w14:textId="1A0777E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47FD21" w14:textId="59F0C3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C69102" w14:textId="72374B7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B5F882" w14:textId="2235D3C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0B5398" w14:textId="3E6CF6A6" w:rsidR="003906F4" w:rsidRPr="003906F4" w:rsidRDefault="003906F4" w:rsidP="003906F4">
            <w:pPr>
              <w:pStyle w:val="TAL"/>
            </w:pPr>
            <w:r w:rsidRPr="003906F4">
              <w:t>eNA_Ph2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B92A2D1" w14:textId="124BA11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7D1965" w14:textId="0CFC0BA0"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1441FFF" w14:textId="77777777" w:rsidR="003906F4" w:rsidRPr="003906F4" w:rsidRDefault="003906F4" w:rsidP="003906F4">
            <w:pPr>
              <w:pStyle w:val="TAL"/>
            </w:pPr>
          </w:p>
        </w:tc>
      </w:tr>
      <w:tr w:rsidR="003906F4" w:rsidRPr="003906F4" w14:paraId="3AB8D1A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C58D8D" w14:textId="65DD4DF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9D455E4" w14:textId="2AF4896E" w:rsidR="003906F4" w:rsidRPr="003906F4" w:rsidRDefault="003906F4" w:rsidP="003906F4">
            <w:pPr>
              <w:pStyle w:val="TAL"/>
            </w:pPr>
            <w:r w:rsidRPr="003906F4">
              <w:t>SP-220630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EFF135" w14:textId="47BE915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054EE1" w14:textId="149E9F5B" w:rsidR="003906F4" w:rsidRPr="003906F4" w:rsidRDefault="003906F4" w:rsidP="003906F4">
            <w:pPr>
              <w:pStyle w:val="TAL"/>
            </w:pPr>
            <w:proofErr w:type="spellStart"/>
            <w:r w:rsidRPr="003906F4">
              <w:t>WI_summary_Charging</w:t>
            </w:r>
            <w:proofErr w:type="spellEnd"/>
            <w:r w:rsidRPr="003906F4">
              <w:t xml:space="preserve"> aspects of ARCH_NR_REDCAP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FAFD24C" w14:textId="4BFF5070" w:rsidR="003906F4" w:rsidRPr="003906F4" w:rsidRDefault="003906F4" w:rsidP="003906F4">
            <w:pPr>
              <w:pStyle w:val="TAL"/>
            </w:pPr>
            <w:r w:rsidRPr="003906F4">
              <w:t>China Mobile E-Commerce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238F2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382B22" w14:textId="34D8725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7DB67E8" w14:textId="02C2D72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2DFDBC" w14:textId="0472028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6BCF98" w14:textId="24372F9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07B9D6" w14:textId="70E456C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710263" w14:textId="3166DA83"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7559EB" w14:textId="24587ABC" w:rsidR="003906F4" w:rsidRPr="003906F4" w:rsidRDefault="003906F4" w:rsidP="003906F4">
            <w:pPr>
              <w:pStyle w:val="TAL"/>
            </w:pPr>
            <w:r w:rsidRPr="003906F4">
              <w:t>Revised to SP-220697.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70770EE" w14:textId="70F40D8F"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8404CC" w14:textId="1F0983FE" w:rsidR="003906F4" w:rsidRPr="003906F4" w:rsidRDefault="003906F4" w:rsidP="003906F4">
            <w:pPr>
              <w:pStyle w:val="TAL"/>
            </w:pPr>
            <w:r w:rsidRPr="003906F4">
              <w:t>SP-220697</w:t>
            </w:r>
          </w:p>
        </w:tc>
      </w:tr>
      <w:tr w:rsidR="003906F4" w:rsidRPr="003906F4" w14:paraId="26DA5B0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4F37A6" w14:textId="284AD773"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D16C88C" w14:textId="33418D89" w:rsidR="003906F4" w:rsidRPr="003906F4" w:rsidRDefault="003906F4" w:rsidP="003906F4">
            <w:pPr>
              <w:pStyle w:val="TAL"/>
            </w:pPr>
            <w:r w:rsidRPr="003906F4">
              <w:t>SP-220631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E189C9E" w14:textId="40804CC0"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13D39AE" w14:textId="378BA357" w:rsidR="003906F4" w:rsidRPr="003906F4" w:rsidRDefault="003906F4" w:rsidP="003906F4">
            <w:pPr>
              <w:pStyle w:val="TAL"/>
            </w:pPr>
            <w:r w:rsidRPr="003906F4">
              <w:t>Summary for File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DAB1C8" w14:textId="1945FAB7" w:rsidR="003906F4" w:rsidRPr="003906F4" w:rsidRDefault="003906F4" w:rsidP="003906F4">
            <w:pPr>
              <w:pStyle w:val="TAL"/>
            </w:pPr>
            <w:r w:rsidRPr="003906F4">
              <w:t>Nokia (FIMA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E3433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973F20" w14:textId="7469721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E5D586E" w14:textId="477F317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1681CC" w14:textId="0A1D00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7E6978" w14:textId="5E1E40C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A0EBD3" w14:textId="30C5C9C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83BF37" w14:textId="1E729ED3" w:rsidR="003906F4" w:rsidRPr="003906F4" w:rsidRDefault="003906F4" w:rsidP="003906F4">
            <w:pPr>
              <w:pStyle w:val="TAL"/>
            </w:pPr>
            <w:r w:rsidRPr="003906F4">
              <w:t>FIMA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D4B7859" w14:textId="7B28EB8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54C03B" w14:textId="3F7127C0"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5F5F5E" w14:textId="77777777" w:rsidR="003906F4" w:rsidRPr="003906F4" w:rsidRDefault="003906F4" w:rsidP="003906F4">
            <w:pPr>
              <w:pStyle w:val="TAL"/>
            </w:pPr>
          </w:p>
        </w:tc>
      </w:tr>
      <w:tr w:rsidR="003906F4" w:rsidRPr="003906F4" w14:paraId="788C58F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E24EF8" w14:textId="17962A84"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FC4183" w14:textId="0184E615" w:rsidR="003906F4" w:rsidRPr="003906F4" w:rsidRDefault="003906F4" w:rsidP="003906F4">
            <w:pPr>
              <w:pStyle w:val="TAL"/>
            </w:pPr>
            <w:r w:rsidRPr="003906F4">
              <w:t>SP-220632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69E1A8" w14:textId="3493B87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02C42D" w14:textId="0512FC7D" w:rsidR="003906F4" w:rsidRPr="003906F4" w:rsidRDefault="003906F4" w:rsidP="003906F4">
            <w:pPr>
              <w:pStyle w:val="TAL"/>
            </w:pPr>
            <w:r w:rsidRPr="003906F4">
              <w:t xml:space="preserve">Rel-17 CR for fixing </w:t>
            </w:r>
            <w:proofErr w:type="spellStart"/>
            <w:r w:rsidRPr="003906F4">
              <w:t>api</w:t>
            </w:r>
            <w:proofErr w:type="spellEnd"/>
            <w:r w:rsidRPr="003906F4">
              <w:t>-version in Open API (5GMS3)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2CAA2C" w14:textId="22D0946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78919D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B08433" w14:textId="0416B6C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CC7C8E" w14:textId="09D6190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D3403A" w14:textId="09FE83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53FFD0" w14:textId="7E0DCC4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898316" w14:textId="66C7B56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76C97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C1CD332" w14:textId="5A8C5F0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8DEF8A2" w14:textId="77CB37B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F54607" w14:textId="77777777" w:rsidR="003906F4" w:rsidRPr="003906F4" w:rsidRDefault="003906F4" w:rsidP="003906F4">
            <w:pPr>
              <w:pStyle w:val="TAL"/>
            </w:pPr>
          </w:p>
        </w:tc>
      </w:tr>
      <w:tr w:rsidR="003906F4" w:rsidRPr="003906F4" w14:paraId="2351578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3D5D63" w14:textId="7DBB6533"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34633A" w14:textId="6D46A907" w:rsidR="003906F4" w:rsidRPr="003906F4" w:rsidRDefault="003906F4" w:rsidP="003906F4">
            <w:pPr>
              <w:pStyle w:val="TAL"/>
            </w:pPr>
            <w:r w:rsidRPr="003906F4">
              <w:t>SP-220633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0CF6DC1" w14:textId="112C36A7"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B25C1A" w14:textId="7EBA49C9" w:rsidR="003906F4" w:rsidRPr="003906F4" w:rsidRDefault="003906F4" w:rsidP="003906F4">
            <w:pPr>
              <w:pStyle w:val="TAL"/>
            </w:pPr>
            <w:r w:rsidRPr="003906F4">
              <w:t>Findings from Rel-18 Discussions Input to Rel-19 Process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844D3B" w14:textId="5F84D03F"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F93869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9FCEAA" w14:textId="032548E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2C807E2" w14:textId="51DB1CA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E31E73" w14:textId="30DE62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140835" w14:textId="3DFC573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8B986C" w14:textId="0DA20830"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631F6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B9A1A4" w14:textId="314AFFB7"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7AF2E2" w14:textId="45638A8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C4ADEE" w14:textId="77777777" w:rsidR="003906F4" w:rsidRPr="003906F4" w:rsidRDefault="003906F4" w:rsidP="003906F4">
            <w:pPr>
              <w:pStyle w:val="TAL"/>
            </w:pPr>
          </w:p>
        </w:tc>
      </w:tr>
      <w:tr w:rsidR="003906F4" w:rsidRPr="003906F4" w14:paraId="0F9EB69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97CE9B" w14:textId="6C0F6A62"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DDCDC1" w14:textId="5E5FCB4A" w:rsidR="003906F4" w:rsidRPr="003906F4" w:rsidRDefault="003906F4" w:rsidP="003906F4">
            <w:pPr>
              <w:pStyle w:val="TAL"/>
            </w:pPr>
            <w:r w:rsidRPr="003906F4">
              <w:t>SP-220634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2B167F" w14:textId="4AC35905"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0AC527" w14:textId="49077C00" w:rsidR="003906F4" w:rsidRPr="003906F4" w:rsidRDefault="003906F4" w:rsidP="003906F4">
            <w:pPr>
              <w:pStyle w:val="TAL"/>
            </w:pPr>
            <w:r w:rsidRPr="003906F4">
              <w:t>New WID on enhanced architecture for enabling Edge Applications (</w:t>
            </w:r>
            <w:proofErr w:type="spellStart"/>
            <w:r w:rsidRPr="003906F4">
              <w:t>eEDGEAPP</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3A39CB" w14:textId="3B2EFB9C" w:rsidR="003906F4" w:rsidRPr="003906F4" w:rsidRDefault="003906F4" w:rsidP="003906F4">
            <w:pPr>
              <w:pStyle w:val="TAL"/>
            </w:pPr>
            <w:r w:rsidRPr="003906F4">
              <w:t>Samsung, Intel, NTT DOCOMO, Qualcomm, Vodafone, Ericsson, Verizon UK Ltd., Interdigital, AT&amp;T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C7E54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B4C2E5" w14:textId="44AA31A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A591B3" w14:textId="4A1D9D8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D356F1" w14:textId="67CE2B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BB505D" w14:textId="11ED951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06E072" w14:textId="1109AE1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DD350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4482F8D" w14:textId="3299D25F" w:rsidR="003906F4" w:rsidRPr="003906F4" w:rsidRDefault="003906F4" w:rsidP="003906F4">
            <w:pPr>
              <w:pStyle w:val="TAL"/>
            </w:pPr>
            <w:r w:rsidRPr="003906F4">
              <w:t>Revised to SP-220676.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54FE2E" w14:textId="72782931"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7A7E8E7" w14:textId="2257F58C" w:rsidR="003906F4" w:rsidRPr="003906F4" w:rsidRDefault="003906F4" w:rsidP="003906F4">
            <w:pPr>
              <w:pStyle w:val="TAL"/>
            </w:pPr>
            <w:r w:rsidRPr="003906F4">
              <w:t>SP-220676</w:t>
            </w:r>
          </w:p>
        </w:tc>
      </w:tr>
      <w:tr w:rsidR="003906F4" w:rsidRPr="003906F4" w14:paraId="22455EE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6D096ED" w14:textId="28EC1E7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3ADF89" w14:textId="650FB714" w:rsidR="003906F4" w:rsidRPr="003906F4" w:rsidRDefault="003906F4" w:rsidP="003906F4">
            <w:pPr>
              <w:pStyle w:val="TAL"/>
            </w:pPr>
            <w:r w:rsidRPr="003906F4">
              <w:t>SP-220635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9E51A7" w14:textId="4BD583C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AF4711" w14:textId="4E0168D9" w:rsidR="003906F4" w:rsidRPr="003906F4" w:rsidRDefault="003906F4" w:rsidP="003906F4">
            <w:pPr>
              <w:pStyle w:val="TAL"/>
            </w:pPr>
            <w:r w:rsidRPr="003906F4">
              <w:t>Summary for WI EVEX 5GMS Event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461104" w14:textId="16955060"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07CF5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AA5DC7" w14:textId="233B9CF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DC69F8" w14:textId="4FE24C8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DA1E4B" w14:textId="36F860C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C8FCDC" w14:textId="0DBD80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99670E" w14:textId="15DC431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F13437A" w14:textId="00F128EF"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1106C6D" w14:textId="4FD1B067"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E1C418D" w14:textId="7355F8A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0BA1A7" w14:textId="77777777" w:rsidR="003906F4" w:rsidRPr="003906F4" w:rsidRDefault="003906F4" w:rsidP="003906F4">
            <w:pPr>
              <w:pStyle w:val="TAL"/>
            </w:pPr>
          </w:p>
        </w:tc>
      </w:tr>
      <w:tr w:rsidR="003906F4" w:rsidRPr="003906F4" w14:paraId="5CB36A3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57B371" w14:textId="42CC7613"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18BCDDD" w14:textId="3334C31A" w:rsidR="003906F4" w:rsidRPr="003906F4" w:rsidRDefault="003906F4" w:rsidP="003906F4">
            <w:pPr>
              <w:pStyle w:val="TAL"/>
            </w:pPr>
            <w:r w:rsidRPr="003906F4">
              <w:t>SP-220636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B6592FF" w14:textId="11C0222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2C4EFEB" w14:textId="3F2C7FFC" w:rsidR="003906F4" w:rsidRPr="003906F4" w:rsidRDefault="003906F4" w:rsidP="003906F4">
            <w:pPr>
              <w:pStyle w:val="TAL"/>
            </w:pPr>
            <w:r w:rsidRPr="003906F4">
              <w:t>Summary for Work Item on 5G Multicast-Broadcast Protocols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34D572" w14:textId="348DC6FE"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ED76C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F21CE3" w14:textId="30A2E68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4B0895" w14:textId="0A9E133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9506FC" w14:textId="249DC3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39B6A2" w14:textId="20331B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202A76" w14:textId="6ECE848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09C0E4" w14:textId="7F471732"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39C45E" w14:textId="120F45D3"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72F264F" w14:textId="7DFAD28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DD8E92" w14:textId="77777777" w:rsidR="003906F4" w:rsidRPr="003906F4" w:rsidRDefault="003906F4" w:rsidP="003906F4">
            <w:pPr>
              <w:pStyle w:val="TAL"/>
            </w:pPr>
          </w:p>
        </w:tc>
      </w:tr>
      <w:tr w:rsidR="003906F4" w:rsidRPr="003906F4" w14:paraId="24A26E8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FE2DB2" w14:textId="0E6C8FF8"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72BF994" w14:textId="0C6D27C2" w:rsidR="003906F4" w:rsidRPr="003906F4" w:rsidRDefault="003906F4" w:rsidP="003906F4">
            <w:pPr>
              <w:pStyle w:val="TAL"/>
            </w:pPr>
            <w:r w:rsidRPr="003906F4">
              <w:t>SP-220637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127C87" w14:textId="1E23066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40381C" w14:textId="37FB6305" w:rsidR="003906F4" w:rsidRPr="003906F4" w:rsidRDefault="003906F4" w:rsidP="003906F4">
            <w:pPr>
              <w:pStyle w:val="TAL"/>
            </w:pPr>
            <w:r w:rsidRPr="003906F4">
              <w:t>Summary for Feasibility Study on 5G Video Codec Characteristics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B567B0" w14:textId="5E584249"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57726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CD8EDF" w14:textId="78A3625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EEE199" w14:textId="4B5057A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516339" w14:textId="504125B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588E33" w14:textId="0D583B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54042E" w14:textId="16D9D21E"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3147C0" w14:textId="6F1AE66C" w:rsidR="003906F4" w:rsidRPr="003906F4" w:rsidRDefault="003906F4" w:rsidP="003906F4">
            <w:pPr>
              <w:pStyle w:val="TAL"/>
            </w:pPr>
            <w:r w:rsidRPr="003906F4">
              <w:t>FS_5GVideo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9A9873" w14:textId="7787F281"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D72574" w14:textId="0965AED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C4BD63" w14:textId="77777777" w:rsidR="003906F4" w:rsidRPr="003906F4" w:rsidRDefault="003906F4" w:rsidP="003906F4">
            <w:pPr>
              <w:pStyle w:val="TAL"/>
            </w:pPr>
          </w:p>
        </w:tc>
      </w:tr>
      <w:tr w:rsidR="003906F4" w:rsidRPr="003906F4" w14:paraId="432EAFD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774302" w14:textId="4DA40536" w:rsidR="003906F4" w:rsidRPr="003906F4" w:rsidRDefault="003906F4" w:rsidP="003906F4">
            <w:pPr>
              <w:pStyle w:val="TAL"/>
            </w:pPr>
            <w:r w:rsidRPr="003906F4">
              <w:t>6.3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5250E9" w14:textId="54C54203" w:rsidR="003906F4" w:rsidRPr="003906F4" w:rsidRDefault="003906F4" w:rsidP="003906F4">
            <w:pPr>
              <w:pStyle w:val="TAL"/>
            </w:pPr>
            <w:r w:rsidRPr="003906F4">
              <w:t>SP-220638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F6C26C" w14:textId="59ADEA30"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8DA9E3" w14:textId="52EDF055" w:rsidR="003906F4" w:rsidRPr="003906F4" w:rsidRDefault="003906F4" w:rsidP="003906F4">
            <w:pPr>
              <w:pStyle w:val="TAL"/>
            </w:pPr>
            <w:r w:rsidRPr="003906F4">
              <w:t>Revised WID on Management data collection control and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EBB3EA9" w14:textId="167FD51B"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5FA10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B155E5" w14:textId="62EF992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390F8D" w14:textId="5C0AD33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167A7F" w14:textId="4976C00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665805" w14:textId="283DA3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4B714A" w14:textId="1E7F195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45E392" w14:textId="3A4BB584" w:rsidR="003906F4" w:rsidRPr="003906F4" w:rsidRDefault="003906F4" w:rsidP="003906F4">
            <w:pPr>
              <w:pStyle w:val="TAL"/>
            </w:pPr>
            <w:r w:rsidRPr="003906F4">
              <w:t>MADCOL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384104" w14:textId="033754D6" w:rsidR="003906F4" w:rsidRPr="003906F4" w:rsidRDefault="003906F4" w:rsidP="003906F4">
            <w:pPr>
              <w:pStyle w:val="TAL"/>
            </w:pPr>
            <w:r w:rsidRPr="003906F4">
              <w:t>This WID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22FC5D" w14:textId="2A2005A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384153" w14:textId="77777777" w:rsidR="003906F4" w:rsidRPr="003906F4" w:rsidRDefault="003906F4" w:rsidP="003906F4">
            <w:pPr>
              <w:pStyle w:val="TAL"/>
            </w:pPr>
          </w:p>
        </w:tc>
      </w:tr>
      <w:tr w:rsidR="003906F4" w:rsidRPr="003906F4" w14:paraId="5237CAC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1CCF21" w14:textId="5D44113C"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4317C6" w14:textId="5A69EDF9" w:rsidR="003906F4" w:rsidRPr="003906F4" w:rsidRDefault="003906F4" w:rsidP="003906F4">
            <w:pPr>
              <w:pStyle w:val="TAL"/>
            </w:pPr>
            <w:r w:rsidRPr="003906F4">
              <w:t>SP-220639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F411A0" w14:textId="7227927C"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54E2FE" w14:textId="6C5DE26D" w:rsidR="003906F4" w:rsidRPr="003906F4" w:rsidRDefault="003906F4" w:rsidP="003906F4">
            <w:pPr>
              <w:pStyle w:val="TAL"/>
            </w:pPr>
            <w:r w:rsidRPr="003906F4">
              <w:t>23.501 CR3633R2 (Rel-17, 'F'): RFSP Index authorized by PCF and subscribed RFSP Index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950922" w14:textId="4E89D0B1"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8C358B" w14:textId="68F44BCB"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EEE752" w14:textId="1F4CD466" w:rsidR="003906F4" w:rsidRPr="003906F4" w:rsidRDefault="003906F4" w:rsidP="003906F4">
            <w:pPr>
              <w:pStyle w:val="TAL"/>
            </w:pPr>
            <w:r w:rsidRPr="003906F4">
              <w:t>3633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72CF5C0" w14:textId="14C664DB" w:rsidR="003906F4" w:rsidRPr="003906F4" w:rsidRDefault="003906F4" w:rsidP="003906F4">
            <w:pPr>
              <w:pStyle w:val="TAL"/>
            </w:pPr>
            <w:r w:rsidRPr="003906F4">
              <w:t>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DCB319" w14:textId="20EAF490"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CF9296" w14:textId="6ADA129E"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37496D" w14:textId="39177E2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108B8A3" w14:textId="0B089D45" w:rsidR="003906F4" w:rsidRPr="003906F4" w:rsidRDefault="003906F4" w:rsidP="003906F4">
            <w:pPr>
              <w:pStyle w:val="TAL"/>
            </w:pPr>
            <w:r w:rsidRPr="003906F4">
              <w:t>5GS_Ph1, 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69FF71D" w14:textId="09F2C747" w:rsidR="003906F4" w:rsidRPr="003906F4" w:rsidRDefault="003906F4" w:rsidP="003906F4">
            <w:pPr>
              <w:pStyle w:val="TAL"/>
            </w:pPr>
            <w:r w:rsidRPr="003906F4">
              <w:t>Proposed revision of 23.501 CR3633R1 in SP-220410. Revised to SP-220688.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1D812B1" w14:textId="71F900B9"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951CD24" w14:textId="545AB446" w:rsidR="003906F4" w:rsidRPr="003906F4" w:rsidRDefault="003906F4" w:rsidP="003906F4">
            <w:pPr>
              <w:pStyle w:val="TAL"/>
            </w:pPr>
            <w:r w:rsidRPr="003906F4">
              <w:t>SP-220688</w:t>
            </w:r>
          </w:p>
        </w:tc>
      </w:tr>
      <w:tr w:rsidR="003906F4" w:rsidRPr="003906F4" w14:paraId="4ADB50D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16BE387" w14:textId="6A6B7725"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048FB4" w14:textId="5F46BF0B" w:rsidR="003906F4" w:rsidRPr="003906F4" w:rsidRDefault="003906F4" w:rsidP="003906F4">
            <w:pPr>
              <w:pStyle w:val="TAL"/>
            </w:pPr>
            <w:r w:rsidRPr="003906F4">
              <w:t>SP-220640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09C82E" w14:textId="23B9DC4F"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5153BF" w14:textId="02A20DB1" w:rsidR="003906F4" w:rsidRPr="003906F4" w:rsidRDefault="003906F4" w:rsidP="003906F4">
            <w:pPr>
              <w:pStyle w:val="TAL"/>
            </w:pPr>
            <w:r w:rsidRPr="003906F4">
              <w:t>Discussion of Rel-19 content planning/prioritization process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E06815B" w14:textId="3379052D"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9D580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46C176" w14:textId="5359379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2789931" w14:textId="786DCF1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99D805" w14:textId="1C2AABC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01353F" w14:textId="035DB7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648E6D" w14:textId="73640EA3"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B8AB9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89B77FB" w14:textId="6B6A4400"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568D88" w14:textId="5E7D59B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8080D5" w14:textId="77777777" w:rsidR="003906F4" w:rsidRPr="003906F4" w:rsidRDefault="003906F4" w:rsidP="003906F4">
            <w:pPr>
              <w:pStyle w:val="TAL"/>
            </w:pPr>
          </w:p>
        </w:tc>
      </w:tr>
      <w:tr w:rsidR="003906F4" w:rsidRPr="003906F4" w14:paraId="22193E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B8D2F8" w14:textId="41A70AFA" w:rsidR="003906F4" w:rsidRPr="003906F4" w:rsidRDefault="003906F4" w:rsidP="003906F4">
            <w:pPr>
              <w:pStyle w:val="TAL"/>
            </w:pPr>
            <w:r w:rsidRPr="003906F4">
              <w:lastRenderedPageBreak/>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825AE4" w14:textId="499C6625" w:rsidR="003906F4" w:rsidRPr="003906F4" w:rsidRDefault="003906F4" w:rsidP="003906F4">
            <w:pPr>
              <w:pStyle w:val="TAL"/>
            </w:pPr>
            <w:r w:rsidRPr="003906F4">
              <w:t>SP-220641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E5E51F" w14:textId="066E9EE5"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93BFAF" w14:textId="110AC002" w:rsidR="003906F4" w:rsidRPr="003906F4" w:rsidRDefault="003906F4" w:rsidP="003906F4">
            <w:pPr>
              <w:pStyle w:val="TAL"/>
            </w:pPr>
            <w:r w:rsidRPr="003906F4">
              <w:t>Draft report of TSG SA meeting #95E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B2D8C38" w14:textId="712BD7F6" w:rsidR="003906F4" w:rsidRPr="003906F4" w:rsidRDefault="003906F4" w:rsidP="003906F4">
            <w:pPr>
              <w:pStyle w:val="TAL"/>
            </w:pPr>
            <w:r w:rsidRPr="003906F4">
              <w:t>TSG SA Secretary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690CB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18E607" w14:textId="02D6460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3D5A76" w14:textId="7AFC0B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C41205" w14:textId="0A9A9F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F429A7" w14:textId="1140B0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EEB9B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58923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EDA91D" w14:textId="40F5EF4D" w:rsidR="003906F4" w:rsidRPr="003906F4" w:rsidRDefault="003906F4" w:rsidP="003906F4">
            <w:pPr>
              <w:pStyle w:val="TAL"/>
            </w:pPr>
            <w:r w:rsidRPr="003906F4">
              <w:t>Revision of SP-220361: Adds TSG SA Voting List as attachment. This REPORT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7D774E" w14:textId="7379AFE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56C6E6" w14:textId="77777777" w:rsidR="003906F4" w:rsidRPr="003906F4" w:rsidRDefault="003906F4" w:rsidP="003906F4">
            <w:pPr>
              <w:pStyle w:val="TAL"/>
            </w:pPr>
          </w:p>
        </w:tc>
      </w:tr>
      <w:tr w:rsidR="003906F4" w:rsidRPr="003906F4" w14:paraId="50EE161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6E19B1" w14:textId="3C50AD4C"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DC7225" w14:textId="072E0C6E" w:rsidR="003906F4" w:rsidRPr="003906F4" w:rsidRDefault="003906F4" w:rsidP="003906F4">
            <w:pPr>
              <w:pStyle w:val="TAL"/>
            </w:pPr>
            <w:r w:rsidRPr="003906F4">
              <w:t>SP-220642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13BCEB" w14:textId="61E88002"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438E83" w14:textId="6DF7DC87" w:rsidR="003906F4" w:rsidRPr="003906F4" w:rsidRDefault="003906F4" w:rsidP="003906F4">
            <w:pPr>
              <w:pStyle w:val="TAL"/>
            </w:pPr>
            <w:r w:rsidRPr="003906F4">
              <w:t xml:space="preserve">Discussion on 5G </w:t>
            </w:r>
            <w:proofErr w:type="spellStart"/>
            <w:r w:rsidRPr="003906F4">
              <w:t>ProSe</w:t>
            </w:r>
            <w:proofErr w:type="spellEnd"/>
            <w:r w:rsidRPr="003906F4">
              <w:t xml:space="preserve"> Control Plane Security procedures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BF1D45" w14:textId="5BE1856E"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D2A63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3ECCF6" w14:textId="2D54FC6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4A02C9" w14:textId="0F8C2EC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59B7F5" w14:textId="5D109D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F2EACD" w14:textId="45C017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26882C" w14:textId="696AD00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42E7AF" w14:textId="334B26BA"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BF0D66" w14:textId="1F4FDA1D"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71E064" w14:textId="2806C6A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BA2A1B" w14:textId="77777777" w:rsidR="003906F4" w:rsidRPr="003906F4" w:rsidRDefault="003906F4" w:rsidP="003906F4">
            <w:pPr>
              <w:pStyle w:val="TAL"/>
            </w:pPr>
          </w:p>
        </w:tc>
      </w:tr>
      <w:tr w:rsidR="003906F4" w:rsidRPr="003906F4" w14:paraId="455211C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8D33B3D" w14:textId="13CED026"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9471CC" w14:textId="1CB4EECA" w:rsidR="003906F4" w:rsidRPr="003906F4" w:rsidRDefault="003906F4" w:rsidP="003906F4">
            <w:pPr>
              <w:pStyle w:val="TAL"/>
            </w:pPr>
            <w:r w:rsidRPr="003906F4">
              <w:t>SP-220643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DE6265" w14:textId="0EA8DBD5"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719AE0" w14:textId="2B2B3B75" w:rsidR="003906F4" w:rsidRPr="003906F4" w:rsidRDefault="003906F4" w:rsidP="003906F4">
            <w:pPr>
              <w:pStyle w:val="TAL"/>
            </w:pPr>
            <w:r w:rsidRPr="003906F4">
              <w:t>23.304 CR0102R4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4F69A8" w14:textId="486A1A18"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95032E" w14:textId="7800CE30"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A801E9" w14:textId="707692FB"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5E0768" w14:textId="4472F581" w:rsidR="003906F4" w:rsidRPr="003906F4" w:rsidRDefault="003906F4" w:rsidP="003906F4">
            <w:pPr>
              <w:pStyle w:val="TAL"/>
            </w:pPr>
            <w:r w:rsidRPr="003906F4">
              <w:t>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4F10B9" w14:textId="228E180F"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417149" w14:textId="1C28D15D"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A3BC75" w14:textId="15CAC67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81C486" w14:textId="78B2DDA0"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5D115D" w14:textId="276DF429" w:rsidR="003906F4" w:rsidRPr="003906F4" w:rsidRDefault="003906F4" w:rsidP="003906F4">
            <w:pPr>
              <w:pStyle w:val="TAL"/>
            </w:pPr>
            <w:r w:rsidRPr="003906F4">
              <w:t>Proposed revision of 23.304 CR0102R1 in SP-220413. Revised to SP-220700.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B6FD79B" w14:textId="6F339AE0"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CAF1F56" w14:textId="31B882BA" w:rsidR="003906F4" w:rsidRPr="003906F4" w:rsidRDefault="003906F4" w:rsidP="003906F4">
            <w:pPr>
              <w:pStyle w:val="TAL"/>
            </w:pPr>
            <w:r w:rsidRPr="003906F4">
              <w:t>SP-220700</w:t>
            </w:r>
          </w:p>
        </w:tc>
      </w:tr>
      <w:tr w:rsidR="003906F4" w:rsidRPr="003906F4" w14:paraId="0FA1E07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88058C7" w14:textId="3F92AA3A"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DABC8E" w14:textId="2E30A0E9" w:rsidR="003906F4" w:rsidRPr="003906F4" w:rsidRDefault="003906F4" w:rsidP="003906F4">
            <w:pPr>
              <w:pStyle w:val="TAL"/>
            </w:pPr>
            <w:r w:rsidRPr="003906F4">
              <w:t>SP-220644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8093F0" w14:textId="1A4458BA"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7B83DDF" w14:textId="3ABAE2FB" w:rsidR="003906F4" w:rsidRPr="003906F4" w:rsidRDefault="003906F4" w:rsidP="003906F4">
            <w:pPr>
              <w:pStyle w:val="TAL"/>
            </w:pPr>
            <w:r w:rsidRPr="003906F4">
              <w:t>On Release contents planning for Rel-19 (and beyond)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2A6C20" w14:textId="2D3AE982"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82F8D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913B8D" w14:textId="19DD796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A67C33" w14:textId="560F36E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F75A43" w14:textId="42D29B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4E9CDA" w14:textId="4473F37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E408DF" w14:textId="4FB06BCC"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B353D4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7BFC8B" w14:textId="105F2955"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3944C18" w14:textId="6F7DF88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380843" w14:textId="77777777" w:rsidR="003906F4" w:rsidRPr="003906F4" w:rsidRDefault="003906F4" w:rsidP="003906F4">
            <w:pPr>
              <w:pStyle w:val="TAL"/>
            </w:pPr>
          </w:p>
        </w:tc>
      </w:tr>
      <w:tr w:rsidR="003906F4" w:rsidRPr="003906F4" w14:paraId="44EE3DC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02DCF56" w14:textId="4D02CC47"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877EB5D" w14:textId="2B6E4900" w:rsidR="003906F4" w:rsidRPr="003906F4" w:rsidRDefault="003906F4" w:rsidP="003906F4">
            <w:pPr>
              <w:pStyle w:val="TAL"/>
            </w:pPr>
            <w:r w:rsidRPr="003906F4">
              <w:t>SP-220645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8D0F72" w14:textId="4F1DA2BB"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967F3F" w14:textId="68C79DE8" w:rsidR="003906F4" w:rsidRPr="003906F4" w:rsidRDefault="003906F4" w:rsidP="003906F4">
            <w:pPr>
              <w:pStyle w:val="TAL"/>
            </w:pPr>
            <w:r w:rsidRPr="003906F4">
              <w:t>Considerations for Release 19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19C9763" w14:textId="580FACE9" w:rsidR="003906F4" w:rsidRPr="003906F4" w:rsidRDefault="003906F4" w:rsidP="003906F4">
            <w:pPr>
              <w:pStyle w:val="TAL"/>
            </w:pPr>
            <w:proofErr w:type="spellStart"/>
            <w:r w:rsidRPr="003906F4">
              <w:t>Futurewei</w:t>
            </w:r>
            <w:proofErr w:type="spellEnd"/>
            <w:r w:rsidRPr="003906F4">
              <w:t xml:space="preserve"> Technologies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68826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5FE0FE" w14:textId="1C8B2A5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4474ADD" w14:textId="487D581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0FCAEB" w14:textId="71D906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E8498E" w14:textId="2E8E579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5A783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9C1E51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7D7AEC" w14:textId="727BD7A5" w:rsidR="003906F4" w:rsidRPr="003906F4" w:rsidRDefault="003906F4" w:rsidP="003906F4">
            <w:pPr>
              <w:pStyle w:val="TAL"/>
            </w:pPr>
            <w:r w:rsidRPr="003906F4">
              <w:t>Noted. Moderated e-mail discussion to be held until TSG SA#97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E16501" w14:textId="4AC724B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ECDD30" w14:textId="77777777" w:rsidR="003906F4" w:rsidRPr="003906F4" w:rsidRDefault="003906F4" w:rsidP="003906F4">
            <w:pPr>
              <w:pStyle w:val="TAL"/>
            </w:pPr>
          </w:p>
        </w:tc>
      </w:tr>
      <w:tr w:rsidR="003906F4" w:rsidRPr="003906F4" w14:paraId="3291C24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C5A044" w14:textId="023D52F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2A20C6B" w14:textId="318B2009" w:rsidR="003906F4" w:rsidRPr="003906F4" w:rsidRDefault="003906F4" w:rsidP="003906F4">
            <w:pPr>
              <w:pStyle w:val="TAL"/>
            </w:pPr>
            <w:r w:rsidRPr="003906F4">
              <w:t>SP-220646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C35C29" w14:textId="0396BDB0"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B3620A" w14:textId="656284E4" w:rsidR="003906F4" w:rsidRPr="003906F4" w:rsidRDefault="003906F4" w:rsidP="003906F4">
            <w:pPr>
              <w:pStyle w:val="TAL"/>
            </w:pPr>
            <w:r w:rsidRPr="003906F4">
              <w:t>Summary of Study on Multicast Architecture Enhancement for 5G Media Streaming FS_5GMS_Multicast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EC50EF9" w14:textId="497AD474" w:rsidR="003906F4" w:rsidRPr="003906F4" w:rsidRDefault="003906F4" w:rsidP="003906F4">
            <w:pPr>
              <w:pStyle w:val="TAL"/>
            </w:pPr>
            <w:r w:rsidRPr="003906F4">
              <w:t>TELUS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DC2B2A" w14:textId="7F686065" w:rsidR="003906F4" w:rsidRPr="003906F4" w:rsidRDefault="003906F4" w:rsidP="003906F4">
            <w:pPr>
              <w:pStyle w:val="TAL"/>
            </w:pPr>
            <w:r w:rsidRPr="003906F4">
              <w:t>26.802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70D9C1" w14:textId="5652DEE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5E7F61" w14:textId="772BCCB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4983E8" w14:textId="3AD112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5622B0" w14:textId="560D6E6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7D97C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033641D" w14:textId="464ABC76" w:rsidR="003906F4" w:rsidRPr="003906F4" w:rsidRDefault="003906F4" w:rsidP="003906F4">
            <w:pPr>
              <w:pStyle w:val="TAL"/>
            </w:pPr>
            <w:r w:rsidRPr="003906F4">
              <w:t>FS_5GMS_Multicast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946B53" w14:textId="20D19F71"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EE6313B" w14:textId="07170D9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FFB9BB8" w14:textId="77777777" w:rsidR="003906F4" w:rsidRPr="003906F4" w:rsidRDefault="003906F4" w:rsidP="003906F4">
            <w:pPr>
              <w:pStyle w:val="TAL"/>
            </w:pPr>
          </w:p>
        </w:tc>
      </w:tr>
      <w:tr w:rsidR="003906F4" w:rsidRPr="003906F4" w14:paraId="1A3FC0B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D6EEDE" w14:textId="1B003AAB"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9682A7" w14:textId="4F2A502E" w:rsidR="003906F4" w:rsidRPr="003906F4" w:rsidRDefault="003906F4" w:rsidP="003906F4">
            <w:pPr>
              <w:pStyle w:val="TAL"/>
            </w:pPr>
            <w:r w:rsidRPr="003906F4">
              <w:t>SP-220647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1F2FDD" w14:textId="76D0319D"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7BFA0B" w14:textId="6E08D0ED" w:rsidR="003906F4" w:rsidRPr="003906F4" w:rsidRDefault="003906F4" w:rsidP="003906F4">
            <w:pPr>
              <w:pStyle w:val="TAL"/>
            </w:pPr>
            <w:r w:rsidRPr="003906F4">
              <w:t>Revised SID: Study on 5G AM Policy (FS_AMP)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73439C9" w14:textId="41B82E97"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9999E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B304FF" w14:textId="209F0F8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D373B2" w14:textId="72A06D4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0A2AF7" w14:textId="0D0F67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1EFB27" w14:textId="545AD9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960B8F" w14:textId="4F2D4A0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463600" w14:textId="6F975787" w:rsidR="003906F4" w:rsidRPr="003906F4" w:rsidRDefault="003906F4" w:rsidP="003906F4">
            <w:pPr>
              <w:pStyle w:val="TAL"/>
            </w:pPr>
            <w:r w:rsidRPr="003906F4">
              <w:t>FS_AMP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C92A206" w14:textId="2638693A" w:rsidR="003906F4" w:rsidRPr="003906F4" w:rsidRDefault="003906F4" w:rsidP="003906F4">
            <w:pPr>
              <w:pStyle w:val="TAL"/>
            </w:pPr>
            <w:r w:rsidRPr="003906F4">
              <w:t>Revision of SP-211642.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5E9C1F" w14:textId="1E9FA53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97FFDF" w14:textId="77777777" w:rsidR="003906F4" w:rsidRPr="003906F4" w:rsidRDefault="003906F4" w:rsidP="003906F4">
            <w:pPr>
              <w:pStyle w:val="TAL"/>
            </w:pPr>
          </w:p>
        </w:tc>
      </w:tr>
      <w:tr w:rsidR="003906F4" w:rsidRPr="003906F4" w14:paraId="1123AB0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D1EB61" w14:textId="43280E99"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3F9E1E" w14:textId="04F0CF9A" w:rsidR="003906F4" w:rsidRPr="003906F4" w:rsidRDefault="003906F4" w:rsidP="003906F4">
            <w:pPr>
              <w:pStyle w:val="TAL"/>
            </w:pPr>
            <w:r w:rsidRPr="003906F4">
              <w:t>SP-220648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A18903" w14:textId="5FEDE587"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122710" w14:textId="30A56283" w:rsidR="003906F4" w:rsidRPr="003906F4" w:rsidRDefault="003906F4" w:rsidP="003906F4">
            <w:pPr>
              <w:pStyle w:val="TAL"/>
            </w:pPr>
            <w:r w:rsidRPr="003906F4">
              <w:t>Considerations on future release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715BAA" w14:textId="30857876" w:rsidR="003906F4" w:rsidRPr="003906F4" w:rsidRDefault="003906F4" w:rsidP="003906F4">
            <w:pPr>
              <w:pStyle w:val="TAL"/>
            </w:pPr>
            <w:r w:rsidRPr="003906F4">
              <w:t>MediaTek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D6743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34DADD" w14:textId="28B2C75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BD2050" w14:textId="3341B6F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8D503D" w14:textId="5AC24B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4C1053" w14:textId="15B6C76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1B03A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9685D7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D737E4" w14:textId="1DBD385C"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287D123" w14:textId="35A0D2E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F6F051A" w14:textId="77777777" w:rsidR="003906F4" w:rsidRPr="003906F4" w:rsidRDefault="003906F4" w:rsidP="003906F4">
            <w:pPr>
              <w:pStyle w:val="TAL"/>
            </w:pPr>
          </w:p>
        </w:tc>
      </w:tr>
      <w:tr w:rsidR="003906F4" w:rsidRPr="003906F4" w14:paraId="4314B5C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0654406" w14:textId="20C20AEA" w:rsidR="003906F4" w:rsidRPr="003906F4" w:rsidRDefault="003906F4" w:rsidP="003906F4">
            <w:pPr>
              <w:pStyle w:val="TAL"/>
            </w:pPr>
            <w:r w:rsidRPr="003906F4">
              <w:t>21.7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EF6628" w14:textId="04F3D634" w:rsidR="003906F4" w:rsidRPr="003906F4" w:rsidRDefault="003906F4" w:rsidP="003906F4">
            <w:pPr>
              <w:pStyle w:val="TAL"/>
            </w:pPr>
            <w:r w:rsidRPr="003906F4">
              <w:t>SP-220649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62EED69" w14:textId="0C9B0BE1"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56D007" w14:textId="708093B8" w:rsidR="003906F4" w:rsidRPr="003906F4" w:rsidRDefault="003906F4" w:rsidP="003906F4">
            <w:pPr>
              <w:pStyle w:val="TAL"/>
            </w:pPr>
            <w:r w:rsidRPr="003906F4">
              <w:t>MCC Support Team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77722F" w14:textId="6B694381" w:rsidR="003906F4" w:rsidRPr="003906F4" w:rsidRDefault="003906F4" w:rsidP="003906F4">
            <w:pPr>
              <w:pStyle w:val="TAL"/>
            </w:pPr>
            <w:r w:rsidRPr="003906F4">
              <w:t>MCC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64668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BDAFF1" w14:textId="4769E94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139029" w14:textId="39C4E58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8E460A" w14:textId="636ED2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21E2F9" w14:textId="5C99A3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0D2F2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D74DC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0CEA361" w14:textId="35904E80"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5E97FA" w14:textId="0231916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F9468F" w14:textId="77777777" w:rsidR="003906F4" w:rsidRPr="003906F4" w:rsidRDefault="003906F4" w:rsidP="003906F4">
            <w:pPr>
              <w:pStyle w:val="TAL"/>
            </w:pPr>
          </w:p>
        </w:tc>
      </w:tr>
      <w:tr w:rsidR="003906F4" w:rsidRPr="003906F4" w14:paraId="5E5D3AF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C8ED80F" w14:textId="77E5741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F036A79" w14:textId="129E1DB1" w:rsidR="003906F4" w:rsidRPr="003906F4" w:rsidRDefault="003906F4" w:rsidP="003906F4">
            <w:pPr>
              <w:pStyle w:val="TAL"/>
            </w:pPr>
            <w:r w:rsidRPr="003906F4">
              <w:t>SP-220650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18988C" w14:textId="4A341E0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A0FE9D" w14:textId="157BE393" w:rsidR="003906F4" w:rsidRPr="003906F4" w:rsidRDefault="003906F4" w:rsidP="003906F4">
            <w:pPr>
              <w:pStyle w:val="TAL"/>
            </w:pPr>
            <w:r w:rsidRPr="003906F4">
              <w:t>Summary for FS_NPN4AVProd Study on Media Production over 5G NPN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6549904" w14:textId="5007F920" w:rsidR="003906F4" w:rsidRPr="003906F4" w:rsidRDefault="003906F4" w:rsidP="003906F4">
            <w:pPr>
              <w:pStyle w:val="TAL"/>
            </w:pPr>
            <w:r w:rsidRPr="003906F4">
              <w:t>Ericsson-LG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7EE8F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BC6CF9" w14:textId="108468B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0AD8877" w14:textId="63D3E14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590862" w14:textId="121D84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A3788F" w14:textId="15B581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54E170" w14:textId="534AC03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595736" w14:textId="5DFFE014" w:rsidR="003906F4" w:rsidRPr="003906F4" w:rsidRDefault="003906F4" w:rsidP="003906F4">
            <w:pPr>
              <w:pStyle w:val="TAL"/>
            </w:pPr>
            <w:r w:rsidRPr="003906F4">
              <w:t>FS_NPN4AVProd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5737E11" w14:textId="21CB0169"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B84F02" w14:textId="58B9CBE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BBCABB" w14:textId="77777777" w:rsidR="003906F4" w:rsidRPr="003906F4" w:rsidRDefault="003906F4" w:rsidP="003906F4">
            <w:pPr>
              <w:pStyle w:val="TAL"/>
            </w:pPr>
          </w:p>
        </w:tc>
      </w:tr>
      <w:tr w:rsidR="003906F4" w:rsidRPr="003906F4" w14:paraId="72526B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AB865F" w14:textId="428926A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4EBB4A" w14:textId="6DC31B36" w:rsidR="003906F4" w:rsidRPr="003906F4" w:rsidRDefault="003906F4" w:rsidP="003906F4">
            <w:pPr>
              <w:pStyle w:val="TAL"/>
            </w:pPr>
            <w:r w:rsidRPr="003906F4">
              <w:t>SP-220651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B73B204" w14:textId="6CAD4E1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0811CC6" w14:textId="5A1D22C8" w:rsidR="003906F4" w:rsidRPr="003906F4" w:rsidRDefault="003906F4" w:rsidP="003906F4">
            <w:pPr>
              <w:pStyle w:val="TAL"/>
            </w:pPr>
            <w:r w:rsidRPr="003906F4">
              <w:t>Summary for Application layer support for Uncrewed Aerial System (UAS)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3978D2" w14:textId="76552FFC"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DD068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50402F" w14:textId="64046B5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BB2E6E" w14:textId="00E701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F10641" w14:textId="33EE191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89D2B7" w14:textId="2374B4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658DEC" w14:textId="1A19049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7026F99" w14:textId="3ED8A3DD" w:rsidR="003906F4" w:rsidRPr="003906F4" w:rsidRDefault="003906F4" w:rsidP="003906F4">
            <w:pPr>
              <w:pStyle w:val="TAL"/>
            </w:pPr>
            <w:r w:rsidRPr="003906F4">
              <w:t>FS_UASAPP, UASAPP, UASAPP, UASAPP, UASAPP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802AC2" w14:textId="3200FBF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F516B7" w14:textId="79E9F4F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7533D5" w14:textId="77777777" w:rsidR="003906F4" w:rsidRPr="003906F4" w:rsidRDefault="003906F4" w:rsidP="003906F4">
            <w:pPr>
              <w:pStyle w:val="TAL"/>
            </w:pPr>
          </w:p>
        </w:tc>
      </w:tr>
      <w:tr w:rsidR="003906F4" w:rsidRPr="003906F4" w14:paraId="567C052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02BB76" w14:textId="718C4FD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DE746A" w14:textId="006A2A67" w:rsidR="003906F4" w:rsidRPr="003906F4" w:rsidRDefault="003906F4" w:rsidP="003906F4">
            <w:pPr>
              <w:pStyle w:val="TAL"/>
            </w:pPr>
            <w:r w:rsidRPr="003906F4">
              <w:t>SP-220652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24B21E" w14:textId="2A8BA57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D1F7CC" w14:textId="3257C34E" w:rsidR="003906F4" w:rsidRPr="003906F4" w:rsidRDefault="003906F4" w:rsidP="003906F4">
            <w:pPr>
              <w:pStyle w:val="TAL"/>
            </w:pPr>
            <w:r w:rsidRPr="003906F4">
              <w:t>WI Summary - CMED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1C3136" w14:textId="636A8EC6" w:rsidR="003906F4" w:rsidRPr="003906F4" w:rsidRDefault="003906F4" w:rsidP="003906F4">
            <w:pPr>
              <w:pStyle w:val="TAL"/>
            </w:pPr>
            <w:r w:rsidRPr="003906F4">
              <w:t>B-Com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98D83B" w14:textId="7502646D"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AC33AF" w14:textId="0B2F115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E47C220" w14:textId="218548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EF21B7" w14:textId="13D0DC1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ED2606" w14:textId="16840D9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D88508" w14:textId="109AAAF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744E03" w14:textId="112B0EB5" w:rsidR="003906F4" w:rsidRPr="003906F4" w:rsidRDefault="003906F4" w:rsidP="003906F4">
            <w:pPr>
              <w:pStyle w:val="TAL"/>
            </w:pPr>
            <w:r w:rsidRPr="003906F4">
              <w:t>FS_CMED, CMED, CMED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E19539" w14:textId="16C71C5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64DCD" w14:textId="04996B7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837DC0" w14:textId="77777777" w:rsidR="003906F4" w:rsidRPr="003906F4" w:rsidRDefault="003906F4" w:rsidP="003906F4">
            <w:pPr>
              <w:pStyle w:val="TAL"/>
            </w:pPr>
          </w:p>
        </w:tc>
      </w:tr>
      <w:tr w:rsidR="003906F4" w:rsidRPr="003906F4" w14:paraId="2D568EF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DE2079" w14:textId="201D34A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90BF76" w14:textId="32A3D71C" w:rsidR="003906F4" w:rsidRPr="003906F4" w:rsidRDefault="003906F4" w:rsidP="003906F4">
            <w:pPr>
              <w:pStyle w:val="TAL"/>
            </w:pPr>
            <w:r w:rsidRPr="003906F4">
              <w:t>SP-220653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0DF54B" w14:textId="1A11E80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8883FDE" w14:textId="228422D4" w:rsidR="003906F4" w:rsidRPr="003906F4" w:rsidRDefault="003906F4" w:rsidP="003906F4">
            <w:pPr>
              <w:pStyle w:val="TAL"/>
            </w:pPr>
            <w:r w:rsidRPr="003906F4">
              <w:t>Summary for Enhanced application layer support for V2X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E073125" w14:textId="19A7F52C"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4F517E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A2F35A" w14:textId="3EA9D5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B5E95E5" w14:textId="0FC015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A92FA3" w14:textId="02798E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953197" w14:textId="2FB50A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9C6298" w14:textId="069B2A3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37F3B0F" w14:textId="01753056" w:rsidR="003906F4" w:rsidRPr="003906F4" w:rsidRDefault="003906F4" w:rsidP="003906F4">
            <w:pPr>
              <w:pStyle w:val="TAL"/>
            </w:pPr>
            <w:r w:rsidRPr="003906F4">
              <w:t>FS_eV2XAPP, eV2XAPP, eV2XAPP, eV2XAPP, eV2XAPP, eV2XAPP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09801F" w14:textId="38EE353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84FEA8" w14:textId="4887C50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2A1AE5" w14:textId="77777777" w:rsidR="003906F4" w:rsidRPr="003906F4" w:rsidRDefault="003906F4" w:rsidP="003906F4">
            <w:pPr>
              <w:pStyle w:val="TAL"/>
            </w:pPr>
          </w:p>
        </w:tc>
      </w:tr>
      <w:tr w:rsidR="003906F4" w:rsidRPr="003906F4" w14:paraId="235D93F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B6A5E4" w14:textId="45F8B27E"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606FCB6" w14:textId="05770593" w:rsidR="003906F4" w:rsidRPr="003906F4" w:rsidRDefault="003906F4" w:rsidP="003906F4">
            <w:pPr>
              <w:pStyle w:val="TAL"/>
            </w:pPr>
            <w:r w:rsidRPr="003906F4">
              <w:t>SP-220654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19A6B6" w14:textId="7FFCA5E5"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1D70BC" w14:textId="1C8450D7" w:rsidR="003906F4" w:rsidRPr="003906F4" w:rsidRDefault="003906F4" w:rsidP="003906F4">
            <w:pPr>
              <w:pStyle w:val="TAL"/>
            </w:pPr>
            <w:r w:rsidRPr="003906F4">
              <w:t>Release 19 Planning Considerations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7A7CE3" w14:textId="6C908386" w:rsidR="003906F4" w:rsidRPr="003906F4" w:rsidRDefault="003906F4" w:rsidP="003906F4">
            <w:pPr>
              <w:pStyle w:val="TAL"/>
            </w:pPr>
            <w:r w:rsidRPr="003906F4">
              <w:t>Apple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16113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9E6109" w14:textId="0AB1EAE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FD871C" w14:textId="6DE690F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352C4B" w14:textId="426B26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F0FB1C" w14:textId="703F22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DE2E0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996A2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898A26" w14:textId="488884CD"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858795" w14:textId="2D0DFC46"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AF264F" w14:textId="77777777" w:rsidR="003906F4" w:rsidRPr="003906F4" w:rsidRDefault="003906F4" w:rsidP="003906F4">
            <w:pPr>
              <w:pStyle w:val="TAL"/>
            </w:pPr>
          </w:p>
        </w:tc>
      </w:tr>
      <w:tr w:rsidR="003906F4" w:rsidRPr="003906F4" w14:paraId="4B579F9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80260D1" w14:textId="20A7FE0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4915F4" w14:textId="575DA695" w:rsidR="003906F4" w:rsidRPr="003906F4" w:rsidRDefault="003906F4" w:rsidP="003906F4">
            <w:pPr>
              <w:pStyle w:val="TAL"/>
            </w:pPr>
            <w:r w:rsidRPr="003906F4">
              <w:t>SP-220655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4DC1E4A" w14:textId="48436DA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82BF0C" w14:textId="047FE512" w:rsidR="003906F4" w:rsidRPr="003906F4" w:rsidRDefault="003906F4" w:rsidP="003906F4">
            <w:pPr>
              <w:pStyle w:val="TAL"/>
            </w:pPr>
            <w:r w:rsidRPr="003906F4">
              <w:t>Summary of enh3MCPTT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E7F1BF" w14:textId="0825A78D"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3203AE" w14:textId="47BEDC73"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C3F523" w14:textId="4B68D3B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A03222" w14:textId="19A96CF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B003D7" w14:textId="3393136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901F81" w14:textId="6E28FB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156DE3" w14:textId="007BE17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B253EA9" w14:textId="4EB1614F" w:rsidR="003906F4" w:rsidRPr="003906F4" w:rsidRDefault="003906F4" w:rsidP="003906F4">
            <w:pPr>
              <w:pStyle w:val="TAL"/>
            </w:pPr>
            <w:r w:rsidRPr="003906F4">
              <w:t>enh3MCPTT, enh3MCPTT-CT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EE19EC8" w14:textId="3D5323B7" w:rsidR="003906F4" w:rsidRPr="003906F4" w:rsidRDefault="003906F4" w:rsidP="003906F4">
            <w:pPr>
              <w:pStyle w:val="TAL"/>
            </w:pPr>
            <w:r w:rsidRPr="003906F4">
              <w:t>Revised to SP-220682.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9530C5" w14:textId="17EE3C72"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7CC328" w14:textId="52ECAAC6" w:rsidR="003906F4" w:rsidRPr="003906F4" w:rsidRDefault="003906F4" w:rsidP="003906F4">
            <w:pPr>
              <w:pStyle w:val="TAL"/>
            </w:pPr>
            <w:r w:rsidRPr="003906F4">
              <w:t>SP-220682</w:t>
            </w:r>
          </w:p>
        </w:tc>
      </w:tr>
      <w:tr w:rsidR="003906F4" w:rsidRPr="003906F4" w14:paraId="739DC72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928C67" w14:textId="7457E61D"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214F71" w14:textId="5C8E2470" w:rsidR="003906F4" w:rsidRPr="003906F4" w:rsidRDefault="003906F4" w:rsidP="003906F4">
            <w:pPr>
              <w:pStyle w:val="TAL"/>
            </w:pPr>
            <w:r w:rsidRPr="003906F4">
              <w:t>SP-220656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F17DFD" w14:textId="566684F3"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7B27E1" w14:textId="5192BF72" w:rsidR="003906F4" w:rsidRPr="003906F4" w:rsidRDefault="003906F4" w:rsidP="003906F4">
            <w:pPr>
              <w:pStyle w:val="TAL"/>
            </w:pPr>
            <w:r w:rsidRPr="003906F4">
              <w:t>Summary of MCSMI_CT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B5BBD3" w14:textId="49AE64AA"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F38CBB" w14:textId="60AC0D06"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6ABE2B" w14:textId="1D51D76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00E6877" w14:textId="11C88A8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CA65FD" w14:textId="3844CC9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B75CB2" w14:textId="564885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6C04EF" w14:textId="1A3E212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0630B8" w14:textId="6467FF8F" w:rsidR="003906F4" w:rsidRPr="003906F4" w:rsidRDefault="003906F4" w:rsidP="003906F4">
            <w:pPr>
              <w:pStyle w:val="TAL"/>
            </w:pPr>
            <w:r w:rsidRPr="003906F4">
              <w:t>MCSMI_CT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87F242" w14:textId="6BB411CF" w:rsidR="003906F4" w:rsidRPr="003906F4" w:rsidRDefault="003906F4" w:rsidP="003906F4">
            <w:pPr>
              <w:pStyle w:val="TAL"/>
            </w:pPr>
            <w:r w:rsidRPr="003906F4">
              <w:t>Revised to SP-220683.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65D213" w14:textId="329E2CF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3905BC" w14:textId="4B1C9689" w:rsidR="003906F4" w:rsidRPr="003906F4" w:rsidRDefault="003906F4" w:rsidP="003906F4">
            <w:pPr>
              <w:pStyle w:val="TAL"/>
            </w:pPr>
            <w:r w:rsidRPr="003906F4">
              <w:t>SP-220683</w:t>
            </w:r>
          </w:p>
        </w:tc>
      </w:tr>
      <w:tr w:rsidR="003906F4" w:rsidRPr="003906F4" w14:paraId="6007494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EEE6F0" w14:textId="67D1C13D"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61E33B9" w14:textId="18EDA6FF" w:rsidR="003906F4" w:rsidRPr="003906F4" w:rsidRDefault="003906F4" w:rsidP="003906F4">
            <w:pPr>
              <w:pStyle w:val="TAL"/>
            </w:pPr>
            <w:r w:rsidRPr="003906F4">
              <w:t>SP-220657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B2EBF8" w14:textId="6BE47D08"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133F91" w14:textId="32BA4418" w:rsidR="003906F4" w:rsidRPr="003906F4" w:rsidRDefault="003906F4" w:rsidP="003906F4">
            <w:pPr>
              <w:pStyle w:val="TAL"/>
            </w:pPr>
            <w:r w:rsidRPr="003906F4">
              <w:t>Considerations for Rel-19 Content Planning/Prioritization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7A798A" w14:textId="7510B267" w:rsidR="003906F4" w:rsidRPr="003906F4" w:rsidRDefault="003906F4" w:rsidP="003906F4">
            <w:pPr>
              <w:pStyle w:val="TAL"/>
            </w:pPr>
            <w:r w:rsidRPr="003906F4">
              <w:t>SA WG2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95712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220291" w14:textId="38421C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C926A8" w14:textId="5491FFD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DCB46D" w14:textId="2F6479F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0298AE" w14:textId="25BD90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A8384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84F42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D978B0F" w14:textId="00EA5A6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9BE80D5" w14:textId="6960985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616909" w14:textId="77777777" w:rsidR="003906F4" w:rsidRPr="003906F4" w:rsidRDefault="003906F4" w:rsidP="003906F4">
            <w:pPr>
              <w:pStyle w:val="TAL"/>
            </w:pPr>
          </w:p>
        </w:tc>
      </w:tr>
      <w:tr w:rsidR="003906F4" w:rsidRPr="003906F4" w14:paraId="5C9DCC9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292D574" w14:textId="34E1195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6138082" w14:textId="37C7D705" w:rsidR="003906F4" w:rsidRPr="003906F4" w:rsidRDefault="003906F4" w:rsidP="003906F4">
            <w:pPr>
              <w:pStyle w:val="TAL"/>
            </w:pPr>
            <w:r w:rsidRPr="003906F4">
              <w:t>SP-220658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35CC00" w14:textId="3152CF8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DFEE80" w14:textId="0E18FED0" w:rsidR="003906F4" w:rsidRPr="003906F4" w:rsidRDefault="003906F4" w:rsidP="003906F4">
            <w:pPr>
              <w:pStyle w:val="TAL"/>
            </w:pPr>
            <w:r w:rsidRPr="003906F4">
              <w:t>New SID on security aspects of Artificial Intelligence (AI)/Machine Learning (ML) for the NG-RAN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CD5774" w14:textId="02A2B4CD" w:rsidR="003906F4" w:rsidRPr="003906F4" w:rsidRDefault="003906F4" w:rsidP="003906F4">
            <w:pPr>
              <w:pStyle w:val="TAL"/>
            </w:pPr>
            <w:r w:rsidRPr="003906F4">
              <w:t>Ericsson, 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A0C46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9B4CED" w14:textId="6A81D7A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E31211" w14:textId="1A01002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38D44A" w14:textId="4E8E266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350AFA" w14:textId="7D2B0BC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F2E87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CD20A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16A9797" w14:textId="0F0B4B73" w:rsidR="003906F4" w:rsidRPr="003906F4" w:rsidRDefault="003906F4" w:rsidP="003906F4">
            <w:pPr>
              <w:pStyle w:val="TAL"/>
            </w:pPr>
            <w:r w:rsidRPr="003906F4">
              <w:t>Company input of SP-220529.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462511" w14:textId="00A4D13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08D345" w14:textId="77777777" w:rsidR="003906F4" w:rsidRPr="003906F4" w:rsidRDefault="003906F4" w:rsidP="003906F4">
            <w:pPr>
              <w:pStyle w:val="TAL"/>
            </w:pPr>
          </w:p>
        </w:tc>
      </w:tr>
      <w:tr w:rsidR="003906F4" w:rsidRPr="003906F4" w14:paraId="29F66D0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CBEA47C" w14:textId="03391838"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B8E48B" w14:textId="2BF64401" w:rsidR="003906F4" w:rsidRPr="003906F4" w:rsidRDefault="003906F4" w:rsidP="003906F4">
            <w:pPr>
              <w:pStyle w:val="TAL"/>
            </w:pPr>
            <w:r w:rsidRPr="003906F4">
              <w:t>SP-220659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246483" w14:textId="6C884A2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730E264" w14:textId="25CD31B0"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969BFE9" w14:textId="02E70BF7" w:rsidR="003906F4" w:rsidRPr="003906F4" w:rsidRDefault="003906F4" w:rsidP="003906F4">
            <w:pPr>
              <w:pStyle w:val="TAL"/>
            </w:pPr>
            <w:r w:rsidRPr="003906F4">
              <w:t>OPPO, Apple, vivo, Inter Digital, China Mobile, Samsung, 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F4469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447C32" w14:textId="6A6ADCB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5D819A" w14:textId="245E4F5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41B91A" w14:textId="67158D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66F137" w14:textId="641B7C9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408B7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3449A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FB30B7" w14:textId="7C9B69BB" w:rsidR="003906F4" w:rsidRPr="003906F4" w:rsidRDefault="003906F4" w:rsidP="003906F4">
            <w:pPr>
              <w:pStyle w:val="TAL"/>
            </w:pPr>
            <w:r w:rsidRPr="003906F4">
              <w:t>Company input of SP-220535. Revised to SP-220687.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4889F2A" w14:textId="791CF2D2"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4F016D" w14:textId="18478FDA" w:rsidR="003906F4" w:rsidRPr="003906F4" w:rsidRDefault="003906F4" w:rsidP="003906F4">
            <w:pPr>
              <w:pStyle w:val="TAL"/>
            </w:pPr>
            <w:r w:rsidRPr="003906F4">
              <w:t>SP-220687</w:t>
            </w:r>
          </w:p>
        </w:tc>
      </w:tr>
      <w:tr w:rsidR="003906F4" w:rsidRPr="003906F4" w14:paraId="2F6CA7F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C20C8B" w14:textId="4CF05E4D"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6830A0" w14:textId="138BCEB6" w:rsidR="003906F4" w:rsidRPr="003906F4" w:rsidRDefault="003906F4" w:rsidP="003906F4">
            <w:pPr>
              <w:pStyle w:val="TAL"/>
            </w:pPr>
            <w:r w:rsidRPr="003906F4">
              <w:t>SP-220660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1E34FA" w14:textId="2823BB48"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1E34646" w14:textId="5DCAA14F"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0B8AAE" w14:textId="7BC9BACC"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D3DED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1A018C" w14:textId="57AF9E6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BA1BAB" w14:textId="183581F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1C457B8" w14:textId="0A8E0D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661D8F" w14:textId="2AA18F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88F07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7E907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E7A54F8" w14:textId="338D9DB4" w:rsidR="003906F4" w:rsidRPr="003906F4" w:rsidRDefault="003906F4" w:rsidP="003906F4">
            <w:pPr>
              <w:pStyle w:val="TAL"/>
            </w:pPr>
            <w:r w:rsidRPr="003906F4">
              <w:t>Company input of SP-220536. Revised to SP-220674.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1A793F" w14:textId="077DA8B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AA46D8" w14:textId="65729FD9" w:rsidR="003906F4" w:rsidRPr="003906F4" w:rsidRDefault="003906F4" w:rsidP="003906F4">
            <w:pPr>
              <w:pStyle w:val="TAL"/>
            </w:pPr>
            <w:r w:rsidRPr="003906F4">
              <w:t>SP-220674</w:t>
            </w:r>
          </w:p>
        </w:tc>
      </w:tr>
      <w:tr w:rsidR="003906F4" w:rsidRPr="003906F4" w14:paraId="01D9D82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6743386" w14:textId="1F78C3D4"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E98D7E" w14:textId="72493F21" w:rsidR="003906F4" w:rsidRPr="003906F4" w:rsidRDefault="003906F4" w:rsidP="003906F4">
            <w:pPr>
              <w:pStyle w:val="TAL"/>
            </w:pPr>
            <w:r w:rsidRPr="003906F4">
              <w:t>SP-220661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E617AE" w14:textId="66B93684"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A27402E" w14:textId="00347262" w:rsidR="003906F4" w:rsidRPr="003906F4" w:rsidRDefault="003906F4" w:rsidP="003906F4">
            <w:pPr>
              <w:pStyle w:val="TAL"/>
            </w:pPr>
            <w:r w:rsidRPr="003906F4">
              <w:t>SA WG1's content of Rel-19</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D619F9" w14:textId="72969AC0"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AF49A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A8C670" w14:textId="36B009E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ED17076" w14:textId="7D65178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D41410" w14:textId="7D4B617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12A8AA" w14:textId="511EF3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DD6F75" w14:textId="350AFCD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098BF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4C0A07" w14:textId="06260839" w:rsidR="003906F4" w:rsidRPr="003906F4" w:rsidRDefault="003906F4" w:rsidP="003906F4">
            <w:pPr>
              <w:pStyle w:val="TAL"/>
            </w:pPr>
            <w:r w:rsidRPr="003906F4">
              <w:t>Revision of SP-220524.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299353" w14:textId="7AC63F1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05AD64" w14:textId="77777777" w:rsidR="003906F4" w:rsidRPr="003906F4" w:rsidRDefault="003906F4" w:rsidP="003906F4">
            <w:pPr>
              <w:pStyle w:val="TAL"/>
            </w:pPr>
          </w:p>
        </w:tc>
      </w:tr>
      <w:tr w:rsidR="003906F4" w:rsidRPr="003906F4" w14:paraId="2AF1C98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462FB4" w14:textId="23E1A452" w:rsidR="003906F4" w:rsidRPr="003906F4" w:rsidRDefault="003906F4" w:rsidP="003906F4">
            <w:pPr>
              <w:pStyle w:val="TAL"/>
            </w:pPr>
            <w:r w:rsidRPr="003906F4">
              <w:t>21.3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A0D693" w14:textId="47FC439B" w:rsidR="003906F4" w:rsidRPr="003906F4" w:rsidRDefault="003906F4" w:rsidP="003906F4">
            <w:pPr>
              <w:pStyle w:val="TAL"/>
            </w:pPr>
            <w:r w:rsidRPr="003906F4">
              <w:t>SP-220662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D548923" w14:textId="12E6B462" w:rsidR="003906F4" w:rsidRPr="003906F4" w:rsidRDefault="003906F4" w:rsidP="003906F4">
            <w:pPr>
              <w:pStyle w:val="TAL"/>
            </w:pPr>
            <w:r w:rsidRPr="003906F4">
              <w:t>WORK PLAN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1DE558" w14:textId="7C572971" w:rsidR="003906F4" w:rsidRPr="003906F4" w:rsidRDefault="003906F4" w:rsidP="003906F4">
            <w:pPr>
              <w:pStyle w:val="TAL"/>
            </w:pPr>
            <w:r w:rsidRPr="003906F4">
              <w:t>3GPP Work Plan presentation at TSG#96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F454CE" w14:textId="74FF8BFC"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665C2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E9D433" w14:textId="3DF8524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7EA3C9" w14:textId="2E0819D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5E369A" w14:textId="64B530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6190F5" w14:textId="2F78D2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02C6C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03D2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869C85" w14:textId="3209E6A6" w:rsidR="003906F4" w:rsidRPr="003906F4" w:rsidRDefault="003906F4" w:rsidP="003906F4">
            <w:pPr>
              <w:pStyle w:val="TAL"/>
            </w:pPr>
            <w:r w:rsidRPr="003906F4">
              <w:t>Revised to SP-220718.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2F5943" w14:textId="44DC7AC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58002A1" w14:textId="1D4D9C8C" w:rsidR="003906F4" w:rsidRPr="003906F4" w:rsidRDefault="003906F4" w:rsidP="003906F4">
            <w:pPr>
              <w:pStyle w:val="TAL"/>
            </w:pPr>
            <w:r w:rsidRPr="003906F4">
              <w:t>SP-220718</w:t>
            </w:r>
          </w:p>
        </w:tc>
      </w:tr>
      <w:tr w:rsidR="003906F4" w:rsidRPr="003906F4" w14:paraId="67C587A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8CD4797" w14:textId="29EED3C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64035E3" w14:textId="75298D49" w:rsidR="003906F4" w:rsidRPr="003906F4" w:rsidRDefault="003906F4" w:rsidP="003906F4">
            <w:pPr>
              <w:pStyle w:val="TAL"/>
            </w:pPr>
            <w:r w:rsidRPr="003906F4">
              <w:t>SP-220663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8600AA0" w14:textId="5E786CD9"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78468B3" w14:textId="624582F8" w:rsidR="003906F4" w:rsidRPr="003906F4" w:rsidRDefault="003906F4" w:rsidP="003906F4">
            <w:pPr>
              <w:pStyle w:val="TAL"/>
            </w:pPr>
            <w:r w:rsidRPr="003906F4">
              <w:t>TR 21.917 v.0.6.0 on Rel-17 description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DB18D4C" w14:textId="62E18E65"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F865028" w14:textId="3B56A6E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BE0D8A" w14:textId="5F49B43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1A161D" w14:textId="1F5FFB2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CF2C1A" w14:textId="6D5E779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DBCBEB" w14:textId="5380BB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2AD48F" w14:textId="66CA6EC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2931C9" w14:textId="79351CD4"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567E2EF" w14:textId="61102474"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79A869" w14:textId="7346474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F3ED030" w14:textId="77777777" w:rsidR="003906F4" w:rsidRPr="003906F4" w:rsidRDefault="003906F4" w:rsidP="003906F4">
            <w:pPr>
              <w:pStyle w:val="TAL"/>
            </w:pPr>
          </w:p>
        </w:tc>
      </w:tr>
      <w:tr w:rsidR="003906F4" w:rsidRPr="003906F4" w14:paraId="453E2B4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F1A65A" w14:textId="4334CF81"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878345" w14:textId="71548CC6" w:rsidR="003906F4" w:rsidRPr="003906F4" w:rsidRDefault="003906F4" w:rsidP="003906F4">
            <w:pPr>
              <w:pStyle w:val="TAL"/>
            </w:pPr>
            <w:r w:rsidRPr="003906F4">
              <w:t>SP-220664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DC3A6DD" w14:textId="25F2DEE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E539FC" w14:textId="3E6CBDE8" w:rsidR="003906F4" w:rsidRPr="003906F4" w:rsidRDefault="003906F4" w:rsidP="003906F4">
            <w:pPr>
              <w:pStyle w:val="TAL"/>
            </w:pPr>
            <w:r w:rsidRPr="003906F4">
              <w:t>Summary for 5G Enhancement for UAVs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EE6040" w14:textId="57CA23D1" w:rsidR="003906F4" w:rsidRPr="003906F4" w:rsidRDefault="003906F4" w:rsidP="003906F4">
            <w:pPr>
              <w:pStyle w:val="TAL"/>
            </w:pPr>
            <w:r w:rsidRPr="003906F4">
              <w:t>China Unicom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EF39B7" w14:textId="4FE7C215"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85D961" w14:textId="632822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1F1250C" w14:textId="1A08E35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2709C9" w14:textId="5103E9B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AF4859" w14:textId="440296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776091" w14:textId="0267D65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C0532C" w14:textId="65C4063D" w:rsidR="003906F4" w:rsidRPr="003906F4" w:rsidRDefault="003906F4" w:rsidP="003906F4">
            <w:pPr>
              <w:pStyle w:val="TAL"/>
            </w:pPr>
            <w:r w:rsidRPr="003906F4">
              <w:t>EAV</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943972C" w14:textId="50178208"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0B6B2B" w14:textId="425249D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1B37F3" w14:textId="77777777" w:rsidR="003906F4" w:rsidRPr="003906F4" w:rsidRDefault="003906F4" w:rsidP="003906F4">
            <w:pPr>
              <w:pStyle w:val="TAL"/>
            </w:pPr>
          </w:p>
        </w:tc>
      </w:tr>
      <w:tr w:rsidR="003906F4" w:rsidRPr="003906F4" w14:paraId="6C44874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0E75D7" w14:textId="02383697" w:rsidR="003906F4" w:rsidRPr="003906F4" w:rsidRDefault="003906F4" w:rsidP="003906F4">
            <w:pPr>
              <w:pStyle w:val="TAL"/>
            </w:pPr>
            <w:r w:rsidRPr="003906F4">
              <w:t>1.2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ECBA467" w14:textId="3AFA947D" w:rsidR="003906F4" w:rsidRPr="003906F4" w:rsidRDefault="003906F4" w:rsidP="003906F4">
            <w:pPr>
              <w:pStyle w:val="TAL"/>
            </w:pPr>
            <w:r w:rsidRPr="003906F4">
              <w:t>SP-220665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6EE174" w14:textId="5E7C2BC2"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CBF769" w14:textId="255E7428" w:rsidR="003906F4" w:rsidRPr="003906F4" w:rsidRDefault="003906F4" w:rsidP="003906F4">
            <w:pPr>
              <w:pStyle w:val="TAL"/>
            </w:pPr>
            <w:r w:rsidRPr="003906F4">
              <w:t>TSG SA#96 Start of Meeting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DF2992" w14:textId="58AE9E44"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4AA93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4B9C3E" w14:textId="4B7FF8E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B5E5DE" w14:textId="354C72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404C58" w14:textId="01F2BC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BD8584" w14:textId="186D1E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B7DF9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0A488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8D2967" w14:textId="67DD82DC"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7A1D67" w14:textId="5CFBFB0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CC6A8BE" w14:textId="77777777" w:rsidR="003906F4" w:rsidRPr="003906F4" w:rsidRDefault="003906F4" w:rsidP="003906F4">
            <w:pPr>
              <w:pStyle w:val="TAL"/>
            </w:pPr>
          </w:p>
        </w:tc>
      </w:tr>
      <w:tr w:rsidR="003906F4" w:rsidRPr="003906F4" w14:paraId="2A6BCC1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073545" w14:textId="4E33E51E" w:rsidR="003906F4" w:rsidRPr="003906F4" w:rsidRDefault="003906F4" w:rsidP="003906F4">
            <w:pPr>
              <w:pStyle w:val="TAL"/>
            </w:pPr>
            <w:r w:rsidRPr="003906F4">
              <w:t>1.2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9356A1" w14:textId="175B520E" w:rsidR="003906F4" w:rsidRPr="003906F4" w:rsidRDefault="003906F4" w:rsidP="003906F4">
            <w:pPr>
              <w:pStyle w:val="TAL"/>
            </w:pPr>
            <w:r w:rsidRPr="003906F4">
              <w:t>SP-220666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6F5207" w14:textId="15C7F8CB"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AAB3D4" w14:textId="25145023" w:rsidR="003906F4" w:rsidRPr="003906F4" w:rsidRDefault="003906F4" w:rsidP="003906F4">
            <w:pPr>
              <w:pStyle w:val="TAL"/>
            </w:pPr>
            <w:r w:rsidRPr="003906F4">
              <w:t>3GPP Newcomer Orientation Session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2C1AB53" w14:textId="6C1F6311"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D66AC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CBA6D7" w14:textId="2959939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CC6FAD" w14:textId="1E5389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E53D6E" w14:textId="5E0E95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7268EB" w14:textId="40C353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2FF5E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F9ACE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6B2237" w14:textId="6B604FE0"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0C5AF7" w14:textId="3D26034A"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80A9E67" w14:textId="77777777" w:rsidR="003906F4" w:rsidRPr="003906F4" w:rsidRDefault="003906F4" w:rsidP="003906F4">
            <w:pPr>
              <w:pStyle w:val="TAL"/>
            </w:pPr>
          </w:p>
        </w:tc>
      </w:tr>
      <w:tr w:rsidR="003906F4" w:rsidRPr="003906F4" w14:paraId="2C84721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481F6DD" w14:textId="521F63A5"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8E8219A" w14:textId="0E78F6AD" w:rsidR="003906F4" w:rsidRPr="003906F4" w:rsidRDefault="003906F4" w:rsidP="003906F4">
            <w:pPr>
              <w:pStyle w:val="TAL"/>
            </w:pPr>
            <w:r w:rsidRPr="003906F4">
              <w:t>SP-220667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5DD5F4" w14:textId="6BD12148"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6E5D6A5" w14:textId="262867B9" w:rsidR="003906F4" w:rsidRPr="003906F4" w:rsidRDefault="003906F4" w:rsidP="003906F4">
            <w:pPr>
              <w:pStyle w:val="TAL"/>
            </w:pPr>
            <w:r w:rsidRPr="003906F4">
              <w:t>New WID on 5G Media Streaming Architecture Phase2 (5GMS_Ph2)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A684C15" w14:textId="1E45A7DB" w:rsidR="003906F4" w:rsidRPr="003906F4" w:rsidRDefault="003906F4" w:rsidP="003906F4">
            <w:pPr>
              <w:pStyle w:val="TAL"/>
            </w:pPr>
            <w:r w:rsidRPr="003906F4">
              <w:t>Tencent, Qualcomm Incorporated, BBC, Ericsson LM, Orange, Huawei Technologies Co., Ltd, AT&amp;T, Dolby Laboratories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3BC12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6DFB5E" w14:textId="0A9AA98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5104D7" w14:textId="0958E13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336EB7" w14:textId="0165DF9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2B4EAE" w14:textId="7553ED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7627C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E0CA7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FC43AE1" w14:textId="2D420B0B" w:rsidR="003906F4" w:rsidRPr="003906F4" w:rsidRDefault="003906F4" w:rsidP="003906F4">
            <w:pPr>
              <w:pStyle w:val="TAL"/>
            </w:pPr>
            <w:r w:rsidRPr="003906F4">
              <w:t>Company Update to SP-220614.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13A90C" w14:textId="121479A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490D00" w14:textId="77777777" w:rsidR="003906F4" w:rsidRPr="003906F4" w:rsidRDefault="003906F4" w:rsidP="003906F4">
            <w:pPr>
              <w:pStyle w:val="TAL"/>
            </w:pPr>
          </w:p>
        </w:tc>
      </w:tr>
      <w:tr w:rsidR="003906F4" w:rsidRPr="003906F4" w14:paraId="08C42F6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19EC4A" w14:textId="2DDE0A26"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8AD077" w14:textId="17810D06" w:rsidR="003906F4" w:rsidRPr="003906F4" w:rsidRDefault="003906F4" w:rsidP="003906F4">
            <w:pPr>
              <w:pStyle w:val="TAL"/>
            </w:pPr>
            <w:r w:rsidRPr="003906F4">
              <w:t>SP-220668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6C2931" w14:textId="618DAAA4"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750CF9" w14:textId="0E1265D8" w:rsidR="003906F4" w:rsidRPr="003906F4" w:rsidRDefault="003906F4" w:rsidP="003906F4">
            <w:pPr>
              <w:pStyle w:val="TAL"/>
            </w:pPr>
            <w:r w:rsidRPr="003906F4">
              <w:t>New WID on IMS-based AR Conversational Services (IBACS)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7F93EF" w14:textId="2726EEF1" w:rsidR="003906F4" w:rsidRPr="003906F4" w:rsidRDefault="003906F4" w:rsidP="003906F4">
            <w:pPr>
              <w:pStyle w:val="TAL"/>
            </w:pPr>
            <w:r w:rsidRPr="003906F4">
              <w:t>TNO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F5B0BD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E14285" w14:textId="4AB18B3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6C1A9E1" w14:textId="7BE6C5C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9EF41B" w14:textId="73AA7CD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0781B4" w14:textId="72B94A2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07C4B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1155C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15665A" w14:textId="75E1047B" w:rsidR="003906F4" w:rsidRPr="003906F4" w:rsidRDefault="003906F4" w:rsidP="003906F4">
            <w:pPr>
              <w:pStyle w:val="TAL"/>
            </w:pPr>
            <w:r w:rsidRPr="003906F4">
              <w:t>Company Update to SP-220609.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04632F" w14:textId="4A5A071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25DEFC5" w14:textId="77777777" w:rsidR="003906F4" w:rsidRPr="003906F4" w:rsidRDefault="003906F4" w:rsidP="003906F4">
            <w:pPr>
              <w:pStyle w:val="TAL"/>
            </w:pPr>
          </w:p>
        </w:tc>
      </w:tr>
      <w:tr w:rsidR="003906F4" w:rsidRPr="003906F4" w14:paraId="11B5563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5B96A0" w14:textId="018C1437"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AE5CE6" w14:textId="1C08D220" w:rsidR="003906F4" w:rsidRPr="003906F4" w:rsidRDefault="003906F4" w:rsidP="003906F4">
            <w:pPr>
              <w:pStyle w:val="TAL"/>
            </w:pPr>
            <w:r w:rsidRPr="003906F4">
              <w:t>SP-220669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2EEF86" w14:textId="41A9492A"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A7A6D7" w14:textId="4663E8FF" w:rsidR="003906F4" w:rsidRPr="003906F4" w:rsidRDefault="003906F4" w:rsidP="003906F4">
            <w:pPr>
              <w:pStyle w:val="TAL"/>
            </w:pPr>
            <w:r w:rsidRPr="003906F4">
              <w:t>IETF Status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B88B07" w14:textId="32713337"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BA6E6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2922C1" w14:textId="4A74ED3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2723B3" w14:textId="5A6CA61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915EDA" w14:textId="1240366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F075FC" w14:textId="25717D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EB258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0AACD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94976F" w14:textId="3311FEB6"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823811" w14:textId="4D56641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ADCD99" w14:textId="77777777" w:rsidR="003906F4" w:rsidRPr="003906F4" w:rsidRDefault="003906F4" w:rsidP="003906F4">
            <w:pPr>
              <w:pStyle w:val="TAL"/>
            </w:pPr>
          </w:p>
        </w:tc>
      </w:tr>
      <w:tr w:rsidR="003906F4" w:rsidRPr="003906F4" w14:paraId="7DAAE77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B9BB45" w14:textId="7EF7DEE0"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523BDB" w14:textId="349B8B96" w:rsidR="003906F4" w:rsidRPr="003906F4" w:rsidRDefault="003906F4" w:rsidP="003906F4">
            <w:pPr>
              <w:pStyle w:val="TAL"/>
            </w:pPr>
            <w:r w:rsidRPr="003906F4">
              <w:t>SP-220670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CF08B7" w14:textId="0A69009F"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8E2B3F" w14:textId="137470BE" w:rsidR="003906F4" w:rsidRPr="003906F4" w:rsidRDefault="003906F4" w:rsidP="003906F4">
            <w:pPr>
              <w:pStyle w:val="TAL"/>
            </w:pPr>
            <w:r w:rsidRPr="003906F4">
              <w:t>Draft report of TSG CT#96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1DF6C3" w14:textId="63E3DEB8" w:rsidR="003906F4" w:rsidRPr="003906F4" w:rsidRDefault="003906F4" w:rsidP="003906F4">
            <w:pPr>
              <w:pStyle w:val="TAL"/>
            </w:pPr>
            <w:r w:rsidRPr="003906F4">
              <w:t>TSG CT Secretary (MCC)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907FD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843AC3" w14:textId="4864DEE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CF0968" w14:textId="1FAAE62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A8A7F5" w14:textId="02F189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403F4A" w14:textId="55A72A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C8D93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941087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EED9026" w14:textId="09FE907E"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BFC505" w14:textId="5E66BF3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F601AB" w14:textId="77777777" w:rsidR="003906F4" w:rsidRPr="003906F4" w:rsidRDefault="003906F4" w:rsidP="003906F4">
            <w:pPr>
              <w:pStyle w:val="TAL"/>
            </w:pPr>
          </w:p>
        </w:tc>
      </w:tr>
      <w:tr w:rsidR="003906F4" w:rsidRPr="003906F4" w14:paraId="2560B92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07DD097" w14:textId="1BAFDD8A"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B7F21F" w14:textId="632F7A17" w:rsidR="003906F4" w:rsidRPr="003906F4" w:rsidRDefault="003906F4" w:rsidP="003906F4">
            <w:pPr>
              <w:pStyle w:val="TAL"/>
            </w:pPr>
            <w:r w:rsidRPr="003906F4">
              <w:t>SP-220671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D04AC1" w14:textId="4FAC09CF"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D0B07E" w14:textId="44CD856F" w:rsidR="003906F4" w:rsidRPr="003906F4" w:rsidRDefault="003906F4" w:rsidP="003906F4">
            <w:pPr>
              <w:pStyle w:val="TAL"/>
            </w:pPr>
            <w:r w:rsidRPr="003906F4">
              <w:t>Status report of TSG CT#96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A0FBE91" w14:textId="514C6F98"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0EB6F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8EDA8E" w14:textId="5347675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6360D7" w14:textId="561A6B2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86D720" w14:textId="477161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F790E2" w14:textId="278DD8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7E190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92DCD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2DE50A" w14:textId="7CC075E3"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B8836E" w14:textId="49C0095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96E1C9" w14:textId="77777777" w:rsidR="003906F4" w:rsidRPr="003906F4" w:rsidRDefault="003906F4" w:rsidP="003906F4">
            <w:pPr>
              <w:pStyle w:val="TAL"/>
            </w:pPr>
          </w:p>
        </w:tc>
      </w:tr>
      <w:tr w:rsidR="003906F4" w:rsidRPr="003906F4" w14:paraId="50D94CB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AC04E8" w14:textId="28430F91"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44F5CD" w14:textId="635A5E90" w:rsidR="003906F4" w:rsidRPr="003906F4" w:rsidRDefault="003906F4" w:rsidP="003906F4">
            <w:pPr>
              <w:pStyle w:val="TAL"/>
            </w:pPr>
            <w:r w:rsidRPr="003906F4">
              <w:t>SP-220672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9671D1" w14:textId="6EE92656"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A994F8A" w14:textId="59EFC432" w:rsidR="003906F4" w:rsidRPr="003906F4" w:rsidRDefault="003906F4" w:rsidP="003906F4">
            <w:pPr>
              <w:pStyle w:val="TAL"/>
            </w:pPr>
            <w:r w:rsidRPr="003906F4">
              <w:t>Generic architecture for Real-Time and AR/MR media [NEW WORK ITEM]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8D618F" w14:textId="56475F0A"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E491A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B574CF" w14:textId="5FA9ABC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34F16AB" w14:textId="4F8E9E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25866C" w14:textId="2C335B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A2B115" w14:textId="0F831B9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702FE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EB3A8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3196C0" w14:textId="2CF0BF12" w:rsidR="003906F4" w:rsidRPr="003906F4" w:rsidRDefault="003906F4" w:rsidP="003906F4">
            <w:pPr>
              <w:pStyle w:val="TAL"/>
            </w:pPr>
            <w:r w:rsidRPr="003906F4">
              <w:t>Update of SP-220611.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4711CB1" w14:textId="43FFC00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2667D15" w14:textId="77777777" w:rsidR="003906F4" w:rsidRPr="003906F4" w:rsidRDefault="003906F4" w:rsidP="003906F4">
            <w:pPr>
              <w:pStyle w:val="TAL"/>
            </w:pPr>
          </w:p>
        </w:tc>
      </w:tr>
      <w:tr w:rsidR="003906F4" w:rsidRPr="003906F4" w14:paraId="4D1C302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62051E" w14:textId="62C2D41B" w:rsidR="003906F4" w:rsidRPr="003906F4" w:rsidRDefault="003906F4" w:rsidP="003906F4">
            <w:pPr>
              <w:pStyle w:val="TAL"/>
            </w:pPr>
            <w:r w:rsidRPr="003906F4">
              <w:lastRenderedPageBreak/>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6B1F8C" w14:textId="028C36E8" w:rsidR="003906F4" w:rsidRPr="003906F4" w:rsidRDefault="003906F4" w:rsidP="003906F4">
            <w:pPr>
              <w:pStyle w:val="TAL"/>
            </w:pPr>
            <w:r w:rsidRPr="003906F4">
              <w:t>SP-220673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AA61AEC" w14:textId="57062E2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639A24" w14:textId="4D4474C7"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1D18B7" w14:textId="114C4535"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4A02D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5AD9B4" w14:textId="5F104CE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5E96B2" w14:textId="71A1B06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C80F5D" w14:textId="25577EF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0267C9" w14:textId="4E1691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544D6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29676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E704990" w14:textId="71876115" w:rsidR="003906F4" w:rsidRPr="003906F4" w:rsidRDefault="003906F4" w:rsidP="003906F4">
            <w:pPr>
              <w:pStyle w:val="TAL"/>
            </w:pPr>
            <w:r w:rsidRPr="003906F4">
              <w:t>Update of SP-220615. Revised to SP-220675.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4C2D1CF" w14:textId="4606AA07"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F7CA64" w14:textId="399125BA" w:rsidR="003906F4" w:rsidRPr="003906F4" w:rsidRDefault="003906F4" w:rsidP="003906F4">
            <w:pPr>
              <w:pStyle w:val="TAL"/>
            </w:pPr>
            <w:r w:rsidRPr="003906F4">
              <w:t>SP-220675</w:t>
            </w:r>
          </w:p>
        </w:tc>
      </w:tr>
      <w:tr w:rsidR="003906F4" w:rsidRPr="003906F4" w14:paraId="13A8480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D700921" w14:textId="787728E7"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1B2355" w14:textId="71EB5063" w:rsidR="003906F4" w:rsidRPr="003906F4" w:rsidRDefault="003906F4" w:rsidP="003906F4">
            <w:pPr>
              <w:pStyle w:val="TAL"/>
            </w:pPr>
            <w:r w:rsidRPr="003906F4">
              <w:t>SP-220674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22766BE" w14:textId="6F9B0A6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C9D7252" w14:textId="34CE8F09"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3791D3" w14:textId="2E5996B4"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E223E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88C728" w14:textId="51AF703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4D5319" w14:textId="60E1A0C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79D2CE" w14:textId="6B62B18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98F1D0" w14:textId="176C99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81B59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214E6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FC8D33B" w14:textId="77BC1857" w:rsidR="003906F4" w:rsidRPr="003906F4" w:rsidRDefault="003906F4" w:rsidP="003906F4">
            <w:pPr>
              <w:pStyle w:val="TAL"/>
            </w:pPr>
            <w:r w:rsidRPr="003906F4">
              <w:t>Revision of SP-220660.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65C38CE" w14:textId="16FF6F2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FC146C" w14:textId="77777777" w:rsidR="003906F4" w:rsidRPr="003906F4" w:rsidRDefault="003906F4" w:rsidP="003906F4">
            <w:pPr>
              <w:pStyle w:val="TAL"/>
            </w:pPr>
          </w:p>
        </w:tc>
      </w:tr>
      <w:tr w:rsidR="003906F4" w:rsidRPr="003906F4" w14:paraId="180823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E10C3D" w14:textId="3547A1DC"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9F611F" w14:textId="1DF24062" w:rsidR="003906F4" w:rsidRPr="003906F4" w:rsidRDefault="003906F4" w:rsidP="003906F4">
            <w:pPr>
              <w:pStyle w:val="TAL"/>
            </w:pPr>
            <w:r w:rsidRPr="003906F4">
              <w:t>SP-220675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25D9763" w14:textId="26396D9D"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85827D" w14:textId="16943650"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EBC0DC" w14:textId="0E2DCD88"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52B4C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ED1B44" w14:textId="4520A14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3BE0AA" w14:textId="6492BCC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268EE3" w14:textId="5B226FC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4445A0" w14:textId="426BBC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2FD69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47C23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F342CD" w14:textId="150E1F9B" w:rsidR="003906F4" w:rsidRPr="003906F4" w:rsidRDefault="003906F4" w:rsidP="003906F4">
            <w:pPr>
              <w:pStyle w:val="TAL"/>
            </w:pPr>
            <w:r w:rsidRPr="003906F4">
              <w:t>Revision of SP-220673.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C56857F" w14:textId="61C9E76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4C1682" w14:textId="77777777" w:rsidR="003906F4" w:rsidRPr="003906F4" w:rsidRDefault="003906F4" w:rsidP="003906F4">
            <w:pPr>
              <w:pStyle w:val="TAL"/>
            </w:pPr>
          </w:p>
        </w:tc>
      </w:tr>
      <w:tr w:rsidR="003906F4" w:rsidRPr="003906F4" w14:paraId="6E51CFF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B4BF6B7" w14:textId="6BD0ECFB"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447D6E" w14:textId="75A82406" w:rsidR="003906F4" w:rsidRPr="003906F4" w:rsidRDefault="003906F4" w:rsidP="003906F4">
            <w:pPr>
              <w:pStyle w:val="TAL"/>
            </w:pPr>
            <w:r w:rsidRPr="003906F4">
              <w:t>SP-220676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8CD294" w14:textId="5DE47EEF"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776E14" w14:textId="1FFBA140" w:rsidR="003906F4" w:rsidRPr="003906F4" w:rsidRDefault="003906F4" w:rsidP="003906F4">
            <w:pPr>
              <w:pStyle w:val="TAL"/>
            </w:pPr>
            <w:r w:rsidRPr="003906F4">
              <w:t>New WID on enhanced architecture for enabling Edge Applications (</w:t>
            </w:r>
            <w:proofErr w:type="spellStart"/>
            <w:r w:rsidRPr="003906F4">
              <w:t>eEDGEAPP</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BC6C7D5" w14:textId="476625CC" w:rsidR="003906F4" w:rsidRPr="003906F4" w:rsidRDefault="003906F4" w:rsidP="003906F4">
            <w:pPr>
              <w:pStyle w:val="TAL"/>
            </w:pPr>
            <w:r w:rsidRPr="003906F4">
              <w:t>Samsung, Intel, NTT DOCOMO, Qualcomm, Vodafone, Ericsson, Verizon UK Ltd., Interdigital, AT&amp;T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3ED3D0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4AF8C2" w14:textId="7E01579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A35DB54" w14:textId="1BDA7BD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2C0FD8" w14:textId="71B356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687B48" w14:textId="585C8EA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4E3A45" w14:textId="323BD9CE"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1E3CF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167A2C" w14:textId="7CC4CBF3" w:rsidR="003906F4" w:rsidRPr="003906F4" w:rsidRDefault="003906F4" w:rsidP="003906F4">
            <w:pPr>
              <w:pStyle w:val="TAL"/>
            </w:pPr>
            <w:r w:rsidRPr="003906F4">
              <w:t>Revision of SP-220634.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59AFAC" w14:textId="06F7A80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B50A1D" w14:textId="77777777" w:rsidR="003906F4" w:rsidRPr="003906F4" w:rsidRDefault="003906F4" w:rsidP="003906F4">
            <w:pPr>
              <w:pStyle w:val="TAL"/>
            </w:pPr>
          </w:p>
        </w:tc>
      </w:tr>
      <w:tr w:rsidR="003906F4" w:rsidRPr="003906F4" w14:paraId="6FE39DC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A3A02D" w14:textId="175C48D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744C4C6" w14:textId="58B34D1D" w:rsidR="003906F4" w:rsidRPr="003906F4" w:rsidRDefault="003906F4" w:rsidP="003906F4">
            <w:pPr>
              <w:pStyle w:val="TAL"/>
            </w:pPr>
            <w:r w:rsidRPr="003906F4">
              <w:t>SP-220677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3DC562" w14:textId="7940C72F"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CA1831" w14:textId="6B9D69F8"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0EF69B" w14:textId="762EFBE1"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xml:space="preserve">, LGE, MATRIXX Software, MediaTek, Nokia, Nokia Shanghai Bell , Orange, Samsung, Sony, Tencent, T-Mobile USA, </w:t>
            </w:r>
            <w:proofErr w:type="spellStart"/>
            <w:r w:rsidRPr="003906F4">
              <w:t>Unisoc</w:t>
            </w:r>
            <w:proofErr w:type="spellEnd"/>
            <w:r w:rsidRPr="003906F4">
              <w:t>, Verizon, vivo, Vodafone, Xiaomi, ZTE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1753E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F9A1BA" w14:textId="28A8275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DBE1F08" w14:textId="675EBA7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B9542A" w14:textId="71854D0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DEBC6D" w14:textId="2DCEFB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EF9477" w14:textId="13F04F2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1F5E3D" w14:textId="0D8E9261"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6F2F2A" w14:textId="52343D39" w:rsidR="003906F4" w:rsidRPr="003906F4" w:rsidRDefault="003906F4" w:rsidP="003906F4">
            <w:pPr>
              <w:pStyle w:val="TAL"/>
            </w:pPr>
            <w:r w:rsidRPr="003906F4">
              <w:t>Revision of SP-220579. Revised to SP-220705.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713268" w14:textId="3EC33A69"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1A77295" w14:textId="605D50C5" w:rsidR="003906F4" w:rsidRPr="003906F4" w:rsidRDefault="003906F4" w:rsidP="003906F4">
            <w:pPr>
              <w:pStyle w:val="TAL"/>
            </w:pPr>
            <w:r w:rsidRPr="003906F4">
              <w:t>SP-220705</w:t>
            </w:r>
          </w:p>
        </w:tc>
      </w:tr>
      <w:tr w:rsidR="003906F4" w:rsidRPr="003906F4" w14:paraId="03BD0F2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2A0CAF" w14:textId="052D4992"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353A11" w14:textId="114F1548" w:rsidR="003906F4" w:rsidRPr="003906F4" w:rsidRDefault="003906F4" w:rsidP="003906F4">
            <w:pPr>
              <w:pStyle w:val="TAL"/>
            </w:pPr>
            <w:r w:rsidRPr="003906F4">
              <w:t>SP-220678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016343" w14:textId="137242E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49C6F3" w14:textId="7F2FBDDE" w:rsidR="003906F4" w:rsidRPr="003906F4" w:rsidRDefault="003906F4" w:rsidP="003906F4">
            <w:pPr>
              <w:pStyle w:val="TAL"/>
            </w:pPr>
            <w:r w:rsidRPr="003906F4">
              <w:t>The update for FS_eNA_Ph3 SID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62284C" w14:textId="75AE663C" w:rsidR="003906F4" w:rsidRPr="003906F4" w:rsidRDefault="003906F4" w:rsidP="003906F4">
            <w:pPr>
              <w:pStyle w:val="TAL"/>
            </w:pPr>
            <w:r w:rsidRPr="003906F4">
              <w:t>China Mobile, vivo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8B0EB8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47DCC0" w14:textId="7548213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EC9BA0" w14:textId="7273292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1B15DB" w14:textId="12664DD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222609" w14:textId="337392D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19F8F2" w14:textId="5E930F5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700EF1" w14:textId="55A36151" w:rsidR="003906F4" w:rsidRPr="003906F4" w:rsidRDefault="003906F4" w:rsidP="003906F4">
            <w:pPr>
              <w:pStyle w:val="TAL"/>
            </w:pPr>
            <w:r w:rsidRPr="003906F4">
              <w:t>FS_eNA_Ph3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FA01C8" w14:textId="67A22613" w:rsidR="003906F4" w:rsidRPr="003906F4" w:rsidRDefault="003906F4" w:rsidP="003906F4">
            <w:pPr>
              <w:pStyle w:val="TAL"/>
            </w:pPr>
            <w:r w:rsidRPr="003906F4">
              <w:t>Revision of SP-220449.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2FB0D" w14:textId="35B4A78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705C757" w14:textId="77777777" w:rsidR="003906F4" w:rsidRPr="003906F4" w:rsidRDefault="003906F4" w:rsidP="003906F4">
            <w:pPr>
              <w:pStyle w:val="TAL"/>
            </w:pPr>
          </w:p>
        </w:tc>
      </w:tr>
      <w:tr w:rsidR="003906F4" w:rsidRPr="003906F4" w14:paraId="77BDC3C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FA1326" w14:textId="757A6676"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2BD4816" w14:textId="35A8C388" w:rsidR="003906F4" w:rsidRPr="003906F4" w:rsidRDefault="003906F4" w:rsidP="003906F4">
            <w:pPr>
              <w:pStyle w:val="TAL"/>
            </w:pPr>
            <w:r w:rsidRPr="003906F4">
              <w:t>SP-220679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833F11" w14:textId="195D63D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176F87" w14:textId="609D6A55" w:rsidR="003906F4" w:rsidRPr="003906F4" w:rsidRDefault="003906F4" w:rsidP="003906F4">
            <w:pPr>
              <w:pStyle w:val="TAL"/>
            </w:pPr>
            <w:r w:rsidRPr="003906F4">
              <w:t>New SID on satellite access - Phase 3 (FS_5GSAT_Ph3)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1E6DBB" w14:textId="6978122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6450B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783ACA" w14:textId="3317876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7442D5" w14:textId="6F3FDFD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34AAFE" w14:textId="2FE2066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907BEF" w14:textId="362701F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EF595D" w14:textId="54884CE0"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4420F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EB0CDC9" w14:textId="10CE67D9" w:rsidR="003906F4" w:rsidRPr="003906F4" w:rsidRDefault="003906F4" w:rsidP="003906F4">
            <w:pPr>
              <w:pStyle w:val="TAL"/>
            </w:pPr>
            <w:r w:rsidRPr="003906F4">
              <w:t>Revision of SP-220443.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D38B1C" w14:textId="1D9F62F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8C8B03" w14:textId="77777777" w:rsidR="003906F4" w:rsidRPr="003906F4" w:rsidRDefault="003906F4" w:rsidP="003906F4">
            <w:pPr>
              <w:pStyle w:val="TAL"/>
            </w:pPr>
          </w:p>
        </w:tc>
      </w:tr>
      <w:tr w:rsidR="003906F4" w:rsidRPr="003906F4" w14:paraId="37EB2EC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0BE93B" w14:textId="16C45E78"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1FF4ABC" w14:textId="7FEDD7C2" w:rsidR="003906F4" w:rsidRPr="003906F4" w:rsidRDefault="003906F4" w:rsidP="003906F4">
            <w:pPr>
              <w:pStyle w:val="TAL"/>
            </w:pPr>
            <w:r w:rsidRPr="003906F4">
              <w:t>SP-220680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E2E104" w14:textId="29860A1E"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DF44AD" w14:textId="04F006D5" w:rsidR="003906F4" w:rsidRPr="003906F4" w:rsidRDefault="003906F4" w:rsidP="003906F4">
            <w:pPr>
              <w:pStyle w:val="TAL"/>
            </w:pPr>
            <w:r w:rsidRPr="003906F4">
              <w:t>New SID on UAV Phase 3 (FS_UAV_Ph3)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5A5BBE" w14:textId="2A494D4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7E590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29FC38" w14:textId="1176E01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3BDBD4C" w14:textId="4C04C3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13D4FE" w14:textId="51A574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DED995" w14:textId="106249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4E03A5" w14:textId="7669374E"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BEE949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C7B29B" w14:textId="48C1C94C" w:rsidR="003906F4" w:rsidRPr="003906F4" w:rsidRDefault="003906F4" w:rsidP="003906F4">
            <w:pPr>
              <w:pStyle w:val="TAL"/>
            </w:pPr>
            <w:r w:rsidRPr="003906F4">
              <w:t>Revision of SP-220444.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1BDC45" w14:textId="36D90CA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DE157C" w14:textId="77777777" w:rsidR="003906F4" w:rsidRPr="003906F4" w:rsidRDefault="003906F4" w:rsidP="003906F4">
            <w:pPr>
              <w:pStyle w:val="TAL"/>
            </w:pPr>
          </w:p>
        </w:tc>
      </w:tr>
      <w:tr w:rsidR="003906F4" w:rsidRPr="003906F4" w14:paraId="41A1C58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46D93DA" w14:textId="003A39D3"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CE0810" w14:textId="3D04071B" w:rsidR="003906F4" w:rsidRPr="003906F4" w:rsidRDefault="003906F4" w:rsidP="003906F4">
            <w:pPr>
              <w:pStyle w:val="TAL"/>
            </w:pPr>
            <w:r w:rsidRPr="003906F4">
              <w:t>SP-220681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17F693" w14:textId="0AAFD818"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5B380D" w14:textId="3BDE8C2B"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820B9D" w14:textId="134075B0"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04450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D9D459" w14:textId="4329232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6B41EE5" w14:textId="0BD5507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11F262" w14:textId="4E3DFC1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8C8679" w14:textId="112FA5A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0FA6E0" w14:textId="474BD806"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81ADD4" w14:textId="1AFE2494"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F6584F" w14:textId="51BC2367" w:rsidR="003906F4" w:rsidRPr="003906F4" w:rsidRDefault="003906F4" w:rsidP="003906F4">
            <w:pPr>
              <w:pStyle w:val="TAL"/>
            </w:pPr>
            <w:r w:rsidRPr="003906F4">
              <w:t>Revision of SP-220575. Revised to SP-220706.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A6B4AC" w14:textId="57966C1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6E32DA" w14:textId="3118FBE5" w:rsidR="003906F4" w:rsidRPr="003906F4" w:rsidRDefault="003906F4" w:rsidP="003906F4">
            <w:pPr>
              <w:pStyle w:val="TAL"/>
            </w:pPr>
            <w:r w:rsidRPr="003906F4">
              <w:t>SP-220706</w:t>
            </w:r>
          </w:p>
        </w:tc>
      </w:tr>
      <w:tr w:rsidR="003906F4" w:rsidRPr="003906F4" w14:paraId="11FFFAE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6231737" w14:textId="3D93012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3E9703" w14:textId="033F8D22" w:rsidR="003906F4" w:rsidRPr="003906F4" w:rsidRDefault="003906F4" w:rsidP="003906F4">
            <w:pPr>
              <w:pStyle w:val="TAL"/>
            </w:pPr>
            <w:r w:rsidRPr="003906F4">
              <w:t>SP-220682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3415A5" w14:textId="40AFC01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2F46B0" w14:textId="1F011CAB" w:rsidR="003906F4" w:rsidRPr="003906F4" w:rsidRDefault="003906F4" w:rsidP="003906F4">
            <w:pPr>
              <w:pStyle w:val="TAL"/>
            </w:pPr>
            <w:r w:rsidRPr="003906F4">
              <w:t>Summary of enh3MCPTT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8B7AF91" w14:textId="36A7B9D9"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D74184" w14:textId="7AE39EC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F937BF" w14:textId="2C0C6E9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DC8F94" w14:textId="6FAEC3F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7CD78A" w14:textId="0CA5453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659A81" w14:textId="166BAF2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E5363E" w14:textId="0B77FD7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5ED5EC" w14:textId="34A1EF35" w:rsidR="003906F4" w:rsidRPr="003906F4" w:rsidRDefault="003906F4" w:rsidP="003906F4">
            <w:pPr>
              <w:pStyle w:val="TAL"/>
            </w:pPr>
            <w:r w:rsidRPr="003906F4">
              <w:t>enh3MCPTT, enh3MCPTT-CT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14179B5" w14:textId="38B3F7C3" w:rsidR="003906F4" w:rsidRPr="003906F4" w:rsidRDefault="003906F4" w:rsidP="003906F4">
            <w:pPr>
              <w:pStyle w:val="TAL"/>
            </w:pPr>
            <w:r w:rsidRPr="003906F4">
              <w:t>Revision of SP-220655.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E6C65B" w14:textId="6467368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B547457" w14:textId="77777777" w:rsidR="003906F4" w:rsidRPr="003906F4" w:rsidRDefault="003906F4" w:rsidP="003906F4">
            <w:pPr>
              <w:pStyle w:val="TAL"/>
            </w:pPr>
          </w:p>
        </w:tc>
      </w:tr>
      <w:tr w:rsidR="003906F4" w:rsidRPr="003906F4" w14:paraId="3B8FDD1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4A67AF" w14:textId="194FEB6E"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787BA4" w14:textId="009F5CF7" w:rsidR="003906F4" w:rsidRPr="003906F4" w:rsidRDefault="003906F4" w:rsidP="003906F4">
            <w:pPr>
              <w:pStyle w:val="TAL"/>
            </w:pPr>
            <w:r w:rsidRPr="003906F4">
              <w:t>SP-220683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2C1EF8" w14:textId="24A1823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ACC225" w14:textId="00BAF2BF" w:rsidR="003906F4" w:rsidRPr="003906F4" w:rsidRDefault="003906F4" w:rsidP="003906F4">
            <w:pPr>
              <w:pStyle w:val="TAL"/>
            </w:pPr>
            <w:r w:rsidRPr="003906F4">
              <w:t>Summary of MCSMI_CT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A0EC2B" w14:textId="409AFE49"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910895" w14:textId="2538AC7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032999" w14:textId="55C4315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5FBAE2" w14:textId="21AFBF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9143F2" w14:textId="4F1D73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E87E92" w14:textId="1CA48C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4C70D9" w14:textId="623DDEA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91E515" w14:textId="14BC6F3B" w:rsidR="003906F4" w:rsidRPr="003906F4" w:rsidRDefault="003906F4" w:rsidP="003906F4">
            <w:pPr>
              <w:pStyle w:val="TAL"/>
            </w:pPr>
            <w:r w:rsidRPr="003906F4">
              <w:t>MCSMI_CT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0E55EE" w14:textId="5B4286DE" w:rsidR="003906F4" w:rsidRPr="003906F4" w:rsidRDefault="003906F4" w:rsidP="003906F4">
            <w:pPr>
              <w:pStyle w:val="TAL"/>
            </w:pPr>
            <w:r w:rsidRPr="003906F4">
              <w:t>Revision of SP-220656.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037CAE" w14:textId="1315D6B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D2E45F" w14:textId="77777777" w:rsidR="003906F4" w:rsidRPr="003906F4" w:rsidRDefault="003906F4" w:rsidP="003906F4">
            <w:pPr>
              <w:pStyle w:val="TAL"/>
            </w:pPr>
          </w:p>
        </w:tc>
      </w:tr>
      <w:tr w:rsidR="003906F4" w:rsidRPr="003906F4" w14:paraId="5A86C26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9218743" w14:textId="3C7A5ED6"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64EC8E4" w14:textId="18802D72" w:rsidR="003906F4" w:rsidRPr="003906F4" w:rsidRDefault="003906F4" w:rsidP="003906F4">
            <w:pPr>
              <w:pStyle w:val="TAL"/>
            </w:pPr>
            <w:r w:rsidRPr="003906F4">
              <w:t>SP-220684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DAB79" w14:textId="523971BD"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27EFDC" w14:textId="5F42D138" w:rsidR="003906F4" w:rsidRPr="003906F4" w:rsidRDefault="003906F4" w:rsidP="003906F4">
            <w:pPr>
              <w:pStyle w:val="TAL"/>
            </w:pPr>
            <w:r w:rsidRPr="003906F4">
              <w:t>Presentation of TR 23.700-98 v1.0.1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629BFE3" w14:textId="287A7EEF"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B32FC5" w14:textId="6DB621C4" w:rsidR="003906F4" w:rsidRPr="003906F4" w:rsidRDefault="003906F4" w:rsidP="003906F4">
            <w:pPr>
              <w:pStyle w:val="TAL"/>
            </w:pPr>
            <w:r w:rsidRPr="003906F4">
              <w:t>23.700-98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3C7D45" w14:textId="78ADC4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9E9EB3" w14:textId="76A3E60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3B22AD" w14:textId="288B9C7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AE2508" w14:textId="70F5ABB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CF8A1C" w14:textId="3F7968BA"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0F224B9" w14:textId="131C9A78" w:rsidR="003906F4" w:rsidRPr="003906F4" w:rsidRDefault="003906F4" w:rsidP="003906F4">
            <w:pPr>
              <w:pStyle w:val="TAL"/>
            </w:pPr>
            <w:proofErr w:type="spellStart"/>
            <w:r w:rsidRPr="003906F4">
              <w:t>FS_eEDGEAPP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778ACC" w14:textId="0841E21F" w:rsidR="003906F4" w:rsidRPr="003906F4" w:rsidRDefault="003906F4" w:rsidP="003906F4">
            <w:pPr>
              <w:pStyle w:val="TAL"/>
            </w:pPr>
            <w:r w:rsidRPr="003906F4">
              <w:t>Revision of SP-220463. 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1499CA" w14:textId="3F9C3F8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65CA083" w14:textId="77777777" w:rsidR="003906F4" w:rsidRPr="003906F4" w:rsidRDefault="003906F4" w:rsidP="003906F4">
            <w:pPr>
              <w:pStyle w:val="TAL"/>
            </w:pPr>
          </w:p>
        </w:tc>
      </w:tr>
      <w:tr w:rsidR="003906F4" w:rsidRPr="003906F4" w14:paraId="3C3363C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DC5974" w14:textId="33B0765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660C341" w14:textId="19FA376C" w:rsidR="003906F4" w:rsidRPr="003906F4" w:rsidRDefault="003906F4" w:rsidP="003906F4">
            <w:pPr>
              <w:pStyle w:val="TAL"/>
            </w:pPr>
            <w:r w:rsidRPr="003906F4">
              <w:t>SP-220685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2F883B" w14:textId="6B391322"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89FD54" w14:textId="208057E2" w:rsidR="003906F4" w:rsidRPr="003906F4" w:rsidRDefault="003906F4" w:rsidP="003906F4">
            <w:pPr>
              <w:pStyle w:val="TAL"/>
            </w:pPr>
            <w:r w:rsidRPr="003906F4">
              <w:t>WID on Split Rendering Media Service Enabler (SR_MSE)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C83458" w14:textId="15F9F441"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8CC99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1F8E56" w14:textId="1FEB87C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A44E37" w14:textId="1B876AE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5946B4" w14:textId="0AC1702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FA6679" w14:textId="0A16A9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39E5D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32E6D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CF4E86" w14:textId="55A1CC59" w:rsidR="003906F4" w:rsidRPr="003906F4" w:rsidRDefault="003906F4" w:rsidP="003906F4">
            <w:pPr>
              <w:pStyle w:val="TAL"/>
            </w:pPr>
            <w:r w:rsidRPr="003906F4">
              <w:t>Company update to SP-220612.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046B42" w14:textId="3C616E6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939120" w14:textId="77777777" w:rsidR="003906F4" w:rsidRPr="003906F4" w:rsidRDefault="003906F4" w:rsidP="003906F4">
            <w:pPr>
              <w:pStyle w:val="TAL"/>
            </w:pPr>
          </w:p>
        </w:tc>
      </w:tr>
      <w:tr w:rsidR="003906F4" w:rsidRPr="003906F4" w14:paraId="70B316F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877308" w14:textId="6B6A7CF5"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954B40D" w14:textId="5056E083" w:rsidR="003906F4" w:rsidRPr="003906F4" w:rsidRDefault="003906F4" w:rsidP="003906F4">
            <w:pPr>
              <w:pStyle w:val="TAL"/>
            </w:pPr>
            <w:r w:rsidRPr="003906F4">
              <w:t>SP-220686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8C2EC4" w14:textId="207F9419"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EAD917" w14:textId="06A12223" w:rsidR="003906F4" w:rsidRPr="003906F4" w:rsidRDefault="003906F4" w:rsidP="003906F4">
            <w:pPr>
              <w:pStyle w:val="TAL"/>
            </w:pPr>
            <w:r w:rsidRPr="003906F4">
              <w:t>New Study on enhanced security for network slicing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197108F" w14:textId="20B021AB"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63298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3DB368" w14:textId="7C5EB45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1864A4" w14:textId="3D6A80D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D9A279" w14:textId="0299B5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3ACCF5" w14:textId="5C5B58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D5940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89D36F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251D0A9" w14:textId="5D78E2B8" w:rsidR="003906F4" w:rsidRPr="003906F4" w:rsidRDefault="003906F4" w:rsidP="003906F4">
            <w:pPr>
              <w:pStyle w:val="TAL"/>
            </w:pPr>
            <w:r w:rsidRPr="003906F4">
              <w:t>Company update of SP-220527.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BEA8B3" w14:textId="3AE96A8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5ADBE8" w14:textId="77777777" w:rsidR="003906F4" w:rsidRPr="003906F4" w:rsidRDefault="003906F4" w:rsidP="003906F4">
            <w:pPr>
              <w:pStyle w:val="TAL"/>
            </w:pPr>
          </w:p>
        </w:tc>
      </w:tr>
      <w:tr w:rsidR="003906F4" w:rsidRPr="003906F4" w14:paraId="2C2D501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83F637" w14:textId="65B75798"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896DBA" w14:textId="67983D9F" w:rsidR="003906F4" w:rsidRPr="003906F4" w:rsidRDefault="003906F4" w:rsidP="003906F4">
            <w:pPr>
              <w:pStyle w:val="TAL"/>
            </w:pPr>
            <w:r w:rsidRPr="003906F4">
              <w:t>SP-220687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4358ED" w14:textId="291CF374"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7B76C92" w14:textId="638AE5F4"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CCC2CE" w14:textId="60D664E1" w:rsidR="003906F4" w:rsidRPr="003906F4" w:rsidRDefault="003906F4" w:rsidP="003906F4">
            <w:pPr>
              <w:pStyle w:val="TAL"/>
            </w:pPr>
            <w:r w:rsidRPr="003906F4">
              <w:t>OPPO, Apple, vivo, Inter Digital, China Mobile, Samsung, 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5A214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BC0686" w14:textId="5262BD6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8531913" w14:textId="62E3654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F5B1EF" w14:textId="6DE19A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B81B53" w14:textId="1AE3FA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FD48E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E1677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04AC22E" w14:textId="2EB8CED5" w:rsidR="003906F4" w:rsidRPr="003906F4" w:rsidRDefault="003906F4" w:rsidP="003906F4">
            <w:pPr>
              <w:pStyle w:val="TAL"/>
            </w:pPr>
            <w:r w:rsidRPr="003906F4">
              <w:t>Revision of SP-220659.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082DE9" w14:textId="6D682BD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7D61D42" w14:textId="77777777" w:rsidR="003906F4" w:rsidRPr="003906F4" w:rsidRDefault="003906F4" w:rsidP="003906F4">
            <w:pPr>
              <w:pStyle w:val="TAL"/>
            </w:pPr>
          </w:p>
        </w:tc>
      </w:tr>
      <w:tr w:rsidR="003906F4" w:rsidRPr="003906F4" w14:paraId="4129CEF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167018F" w14:textId="679D1DDD"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7B3BE6A" w14:textId="4EBA5C59" w:rsidR="003906F4" w:rsidRPr="003906F4" w:rsidRDefault="003906F4" w:rsidP="003906F4">
            <w:pPr>
              <w:pStyle w:val="TAL"/>
            </w:pPr>
            <w:r w:rsidRPr="003906F4">
              <w:t>SP-220688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9CBED3" w14:textId="6405D259"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518814" w14:textId="5D212FD0" w:rsidR="003906F4" w:rsidRPr="003906F4" w:rsidRDefault="003906F4" w:rsidP="003906F4">
            <w:pPr>
              <w:pStyle w:val="TAL"/>
            </w:pPr>
            <w:r w:rsidRPr="003906F4">
              <w:t>23.501 CR3633R3 (Rel-17, 'F'): RFSP Index authorized by PCF and subscribed RFSP Index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DE68E4" w14:textId="35E33333"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6AD5F5" w14:textId="127EF907"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9EFDC2" w14:textId="028EC3F4" w:rsidR="003906F4" w:rsidRPr="003906F4" w:rsidRDefault="003906F4" w:rsidP="003906F4">
            <w:pPr>
              <w:pStyle w:val="TAL"/>
            </w:pPr>
            <w:r w:rsidRPr="003906F4">
              <w:t>3633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79C895" w14:textId="2E2EE154" w:rsidR="003906F4" w:rsidRPr="003906F4" w:rsidRDefault="003906F4" w:rsidP="003906F4">
            <w:pPr>
              <w:pStyle w:val="TAL"/>
            </w:pPr>
            <w:r w:rsidRPr="003906F4">
              <w:t>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10AC15" w14:textId="75BBE68F"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A6850F" w14:textId="54050F85"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4B772C" w14:textId="3B3E021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27D462" w14:textId="3A652101" w:rsidR="003906F4" w:rsidRPr="003906F4" w:rsidRDefault="003906F4" w:rsidP="003906F4">
            <w:pPr>
              <w:pStyle w:val="TAL"/>
            </w:pPr>
            <w:r w:rsidRPr="003906F4">
              <w:t>5GS_Ph1, 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0BA81E" w14:textId="7E71E6FB" w:rsidR="003906F4" w:rsidRPr="003906F4" w:rsidRDefault="003906F4" w:rsidP="003906F4">
            <w:pPr>
              <w:pStyle w:val="TAL"/>
            </w:pPr>
            <w:r w:rsidRPr="003906F4">
              <w:t>Revision of SP-220639.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83D4BAE" w14:textId="79025B8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8D48AC" w14:textId="77777777" w:rsidR="003906F4" w:rsidRPr="003906F4" w:rsidRDefault="003906F4" w:rsidP="003906F4">
            <w:pPr>
              <w:pStyle w:val="TAL"/>
            </w:pPr>
          </w:p>
        </w:tc>
      </w:tr>
      <w:tr w:rsidR="003906F4" w:rsidRPr="003906F4" w14:paraId="0A714B8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F6BE50" w14:textId="0FBE61E8"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EFED50" w14:textId="4EAAF959" w:rsidR="003906F4" w:rsidRPr="003906F4" w:rsidRDefault="003906F4" w:rsidP="003906F4">
            <w:pPr>
              <w:pStyle w:val="TAL"/>
            </w:pPr>
            <w:r w:rsidRPr="003906F4">
              <w:t>SP-220689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66FDF6A" w14:textId="1D5EA86C"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CDADF0A" w14:textId="0C63020E" w:rsidR="003906F4" w:rsidRPr="003906F4" w:rsidRDefault="003906F4" w:rsidP="003906F4">
            <w:pPr>
              <w:pStyle w:val="TAL"/>
            </w:pPr>
            <w:r w:rsidRPr="003906F4">
              <w:t>New WID on Multimedia Messaging Service Charging using service-based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AB744D" w14:textId="7038088B"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99769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66E5FB" w14:textId="6E348C5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919C55" w14:textId="787D8E1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275408" w14:textId="4C50A2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CF60A4" w14:textId="62F972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BB541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95A80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5C2527" w14:textId="5C691AE5" w:rsidR="003906F4" w:rsidRPr="003906F4" w:rsidRDefault="003906F4" w:rsidP="003906F4">
            <w:pPr>
              <w:pStyle w:val="TAL"/>
            </w:pPr>
            <w:r w:rsidRPr="003906F4">
              <w:t>Revision of SP-220486 (Acronym Update).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0A38E3" w14:textId="0CADFB0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352FA2" w14:textId="77777777" w:rsidR="003906F4" w:rsidRPr="003906F4" w:rsidRDefault="003906F4" w:rsidP="003906F4">
            <w:pPr>
              <w:pStyle w:val="TAL"/>
            </w:pPr>
          </w:p>
        </w:tc>
      </w:tr>
      <w:tr w:rsidR="003906F4" w:rsidRPr="003906F4" w14:paraId="56C23DA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6AF5D9" w14:textId="14220C0B"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D665914" w14:textId="74A465D4" w:rsidR="003906F4" w:rsidRPr="003906F4" w:rsidRDefault="003906F4" w:rsidP="003906F4">
            <w:pPr>
              <w:pStyle w:val="TAL"/>
            </w:pPr>
            <w:r w:rsidRPr="003906F4">
              <w:t>SP-220690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742689" w14:textId="6A1383F0"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F7408B" w14:textId="2E1CC990" w:rsidR="003906F4" w:rsidRPr="003906F4" w:rsidRDefault="003906F4" w:rsidP="003906F4">
            <w:pPr>
              <w:pStyle w:val="TAL"/>
            </w:pPr>
            <w:r w:rsidRPr="003906F4">
              <w:t>New WID on 5G performance measurements and KPIs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73E831" w14:textId="7CA5AAD5"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9F758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6C415E" w14:textId="2580FA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1462BB" w14:textId="037A8BC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1C6085" w14:textId="44F133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AFC9B0" w14:textId="1CAE6E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D92E7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1D7862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4295F4" w14:textId="18E240E2" w:rsidR="003906F4" w:rsidRPr="003906F4" w:rsidRDefault="003906F4" w:rsidP="003906F4">
            <w:pPr>
              <w:pStyle w:val="TAL"/>
            </w:pPr>
            <w:r w:rsidRPr="003906F4">
              <w:t>Revision of SP-220489 (Acronym Update).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7FA149" w14:textId="3A690A8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5B39B9" w14:textId="77777777" w:rsidR="003906F4" w:rsidRPr="003906F4" w:rsidRDefault="003906F4" w:rsidP="003906F4">
            <w:pPr>
              <w:pStyle w:val="TAL"/>
            </w:pPr>
          </w:p>
        </w:tc>
      </w:tr>
      <w:tr w:rsidR="003906F4" w:rsidRPr="003906F4" w14:paraId="32A04A7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C33801" w14:textId="655E089D"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0487B7F" w14:textId="5BBFE43F" w:rsidR="003906F4" w:rsidRPr="003906F4" w:rsidRDefault="003906F4" w:rsidP="003906F4">
            <w:pPr>
              <w:pStyle w:val="TAL"/>
            </w:pPr>
            <w:r w:rsidRPr="003906F4">
              <w:t>SP-220691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B677CC" w14:textId="169CA4CF"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1EC3F3" w14:textId="39F35450"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500649" w14:textId="7312ECB6"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0E038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A9FFD3" w14:textId="54C388B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C81AD1" w14:textId="061DB0C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B9A39C" w14:textId="74128B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C66FC9" w14:textId="11193F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BB633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DAE03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ED9967E" w14:textId="7F5F6D0B" w:rsidR="003906F4" w:rsidRPr="003906F4" w:rsidRDefault="003906F4" w:rsidP="003906F4">
            <w:pPr>
              <w:pStyle w:val="TAL"/>
            </w:pPr>
            <w:r w:rsidRPr="003906F4">
              <w:t>New Rel-18 WID requested by TSG SA. Revised to SP-220703.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C6F5629" w14:textId="64FD32D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493C6F" w14:textId="52B5A988" w:rsidR="003906F4" w:rsidRPr="003906F4" w:rsidRDefault="003906F4" w:rsidP="003906F4">
            <w:pPr>
              <w:pStyle w:val="TAL"/>
            </w:pPr>
            <w:r w:rsidRPr="003906F4">
              <w:t>SP-220703</w:t>
            </w:r>
          </w:p>
        </w:tc>
      </w:tr>
      <w:tr w:rsidR="003906F4" w:rsidRPr="003906F4" w14:paraId="115029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A5660EC" w14:textId="0B17B9A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D10A75" w14:textId="3DE932D2" w:rsidR="003906F4" w:rsidRPr="003906F4" w:rsidRDefault="003906F4" w:rsidP="003906F4">
            <w:pPr>
              <w:pStyle w:val="TAL"/>
            </w:pPr>
            <w:r w:rsidRPr="003906F4">
              <w:t>SP-220692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8B2AB4" w14:textId="24119BE0"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F23380" w14:textId="52835F44" w:rsidR="003906F4" w:rsidRPr="003906F4" w:rsidRDefault="003906F4" w:rsidP="003906F4">
            <w:pPr>
              <w:pStyle w:val="TAL"/>
            </w:pPr>
            <w:r w:rsidRPr="003906F4">
              <w:t>New WID Access control for management service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AE95DB" w14:textId="08A6183F"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3B7E30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8D4FBE" w14:textId="0BA1E45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3921D0" w14:textId="1A29BD8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D2F0B8" w14:textId="3CCA00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69999C" w14:textId="025864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36DC8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B7CFC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AA2AB5" w14:textId="4233C5F1" w:rsidR="003906F4" w:rsidRPr="003906F4" w:rsidRDefault="003906F4" w:rsidP="003906F4">
            <w:pPr>
              <w:pStyle w:val="TAL"/>
            </w:pPr>
            <w:r w:rsidRPr="003906F4">
              <w:t>New Rel-18 WID requested by TSG SA.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352483" w14:textId="6D86C2E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C6AFB8" w14:textId="77777777" w:rsidR="003906F4" w:rsidRPr="003906F4" w:rsidRDefault="003906F4" w:rsidP="003906F4">
            <w:pPr>
              <w:pStyle w:val="TAL"/>
            </w:pPr>
          </w:p>
        </w:tc>
      </w:tr>
      <w:tr w:rsidR="003906F4" w:rsidRPr="003906F4" w14:paraId="3F78D1F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4366EF" w14:textId="6D8BB159"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3D0B3CA" w14:textId="0FC8F0D5" w:rsidR="003906F4" w:rsidRPr="003906F4" w:rsidRDefault="003906F4" w:rsidP="003906F4">
            <w:pPr>
              <w:pStyle w:val="TAL"/>
            </w:pPr>
            <w:r w:rsidRPr="003906F4">
              <w:t>SP-220693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8E4BD6" w14:textId="699484AA"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002987" w14:textId="34AA2E1E" w:rsidR="003906F4" w:rsidRPr="003906F4" w:rsidRDefault="003906F4" w:rsidP="003906F4">
            <w:pPr>
              <w:pStyle w:val="TAL"/>
            </w:pPr>
            <w:r w:rsidRPr="003906F4">
              <w:t>New WID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46299C" w14:textId="5350EEE0"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B7326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1515BF" w14:textId="1F2B1D9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F01E0C" w14:textId="1983A37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BD8E25" w14:textId="7021FAD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030ED5" w14:textId="7954800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5D091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31F5F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B508CC" w14:textId="7FF71B78" w:rsidR="003906F4" w:rsidRPr="003906F4" w:rsidRDefault="003906F4" w:rsidP="003906F4">
            <w:pPr>
              <w:pStyle w:val="TAL"/>
            </w:pPr>
            <w:r w:rsidRPr="003906F4">
              <w:t>New Rel-18 WID requested by TSG SA. Revised to SP-220704.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B1F69AD" w14:textId="19B07C4F"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25FD73" w14:textId="1238324A" w:rsidR="003906F4" w:rsidRPr="003906F4" w:rsidRDefault="003906F4" w:rsidP="003906F4">
            <w:pPr>
              <w:pStyle w:val="TAL"/>
            </w:pPr>
            <w:r w:rsidRPr="003906F4">
              <w:t>SP-220704</w:t>
            </w:r>
          </w:p>
        </w:tc>
      </w:tr>
      <w:tr w:rsidR="003906F4" w:rsidRPr="003906F4" w14:paraId="126547B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91B9227" w14:textId="16D4FBCA"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1C29618" w14:textId="4DF068C0" w:rsidR="003906F4" w:rsidRPr="003906F4" w:rsidRDefault="003906F4" w:rsidP="003906F4">
            <w:pPr>
              <w:pStyle w:val="TAL"/>
            </w:pPr>
            <w:r w:rsidRPr="003906F4">
              <w:t>SP-220694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04EBD7" w14:textId="70B017A2"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D857C5" w14:textId="2195051D" w:rsidR="003906F4" w:rsidRPr="003906F4" w:rsidRDefault="003906F4" w:rsidP="003906F4">
            <w:pPr>
              <w:pStyle w:val="TAL"/>
            </w:pPr>
            <w:proofErr w:type="spellStart"/>
            <w:r w:rsidRPr="003906F4">
              <w:t>OpenAPI</w:t>
            </w:r>
            <w:proofErr w:type="spellEnd"/>
            <w:r w:rsidRPr="003906F4">
              <w:t xml:space="preserve"> specs management: Current status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ABF10B" w14:textId="164B272B"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4AE99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F13C33" w14:textId="6140BED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E9F3649" w14:textId="4249693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F26C7B" w14:textId="2600F1A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387BFC" w14:textId="57AB70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F9291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1AA608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46CB1B" w14:textId="161C8D71"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EA8209" w14:textId="02AD6B1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8B41B9" w14:textId="77777777" w:rsidR="003906F4" w:rsidRPr="003906F4" w:rsidRDefault="003906F4" w:rsidP="003906F4">
            <w:pPr>
              <w:pStyle w:val="TAL"/>
            </w:pPr>
          </w:p>
        </w:tc>
      </w:tr>
      <w:tr w:rsidR="003906F4" w:rsidRPr="003906F4" w14:paraId="7F5BF1E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7D653D" w14:textId="501FC97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A1B79E" w14:textId="6FE7121A" w:rsidR="003906F4" w:rsidRPr="003906F4" w:rsidRDefault="003906F4" w:rsidP="003906F4">
            <w:pPr>
              <w:pStyle w:val="TAL"/>
            </w:pPr>
            <w:r w:rsidRPr="003906F4">
              <w:t>SP-220695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0DF5CC" w14:textId="527FE1C3"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9B854D" w14:textId="46B9F6B8" w:rsidR="003906F4" w:rsidRPr="003906F4" w:rsidRDefault="003906F4" w:rsidP="003906F4">
            <w:pPr>
              <w:pStyle w:val="TAL"/>
            </w:pPr>
            <w:r w:rsidRPr="003906F4">
              <w:t>Summary for 5G_ProSe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D55ADEB" w14:textId="559E0BD3"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FDED21" w14:textId="2F305B40"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7F063F" w14:textId="69F8FCF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1F7115" w14:textId="0E7E1CC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42166F" w14:textId="3BAE4D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637812" w14:textId="08F3AD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01F28D" w14:textId="13070D1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9C2E4E9" w14:textId="1DC9D9EC"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D4A8BD" w14:textId="6D14FF0C" w:rsidR="003906F4" w:rsidRPr="003906F4" w:rsidRDefault="003906F4" w:rsidP="003906F4">
            <w:pPr>
              <w:pStyle w:val="TAL"/>
            </w:pPr>
            <w:r w:rsidRPr="003906F4">
              <w:t>Revision of SP-220448.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5A62A8" w14:textId="05481E9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879495" w14:textId="77777777" w:rsidR="003906F4" w:rsidRPr="003906F4" w:rsidRDefault="003906F4" w:rsidP="003906F4">
            <w:pPr>
              <w:pStyle w:val="TAL"/>
            </w:pPr>
          </w:p>
        </w:tc>
      </w:tr>
      <w:tr w:rsidR="003906F4" w:rsidRPr="003906F4" w14:paraId="17E26B9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5BA8E6" w14:textId="5A887880"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6B36C7" w14:textId="162F09D2" w:rsidR="003906F4" w:rsidRPr="003906F4" w:rsidRDefault="003906F4" w:rsidP="003906F4">
            <w:pPr>
              <w:pStyle w:val="TAL"/>
            </w:pPr>
            <w:r w:rsidRPr="003906F4">
              <w:t>SP-220696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21451D" w14:textId="66F6A0A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6534AF" w14:textId="010691EC" w:rsidR="003906F4" w:rsidRPr="003906F4" w:rsidRDefault="003906F4" w:rsidP="003906F4">
            <w:pPr>
              <w:pStyle w:val="TAL"/>
            </w:pPr>
            <w:r w:rsidRPr="003906F4">
              <w:t xml:space="preserve">SA WG5 Rel-17 WID Summary for 5G </w:t>
            </w:r>
            <w:proofErr w:type="spellStart"/>
            <w:r w:rsidRPr="003906F4">
              <w:t>ProSe</w:t>
            </w:r>
            <w:proofErr w:type="spellEnd"/>
            <w:r w:rsidRPr="003906F4">
              <w:t xml:space="preserve">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A324E4" w14:textId="72FB5E29"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CB40D4" w14:textId="443AA75E"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82E48C" w14:textId="6A32A01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86BF68" w14:textId="682B1D8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69A584" w14:textId="3BCADD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FF7D4A" w14:textId="6DBE5F2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765809" w14:textId="5431E22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1C32D4" w14:textId="6279BEA4"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7D6B587" w14:textId="7B8038E0" w:rsidR="003906F4" w:rsidRPr="003906F4" w:rsidRDefault="003906F4" w:rsidP="003906F4">
            <w:pPr>
              <w:pStyle w:val="TAL"/>
            </w:pPr>
            <w:r w:rsidRPr="003906F4">
              <w:t>Revision of SP-220628.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2FEAC99" w14:textId="4C66F23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303809" w14:textId="77777777" w:rsidR="003906F4" w:rsidRPr="003906F4" w:rsidRDefault="003906F4" w:rsidP="003906F4">
            <w:pPr>
              <w:pStyle w:val="TAL"/>
            </w:pPr>
          </w:p>
        </w:tc>
      </w:tr>
      <w:tr w:rsidR="003906F4" w:rsidRPr="003906F4" w14:paraId="112D931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445594A" w14:textId="27B0AB5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7F4DE3" w14:textId="0A5D4F95" w:rsidR="003906F4" w:rsidRPr="003906F4" w:rsidRDefault="003906F4" w:rsidP="003906F4">
            <w:pPr>
              <w:pStyle w:val="TAL"/>
            </w:pPr>
            <w:r w:rsidRPr="003906F4">
              <w:t>SP-220697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DBEDC8" w14:textId="2149E04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13DF635" w14:textId="6A2754FA" w:rsidR="003906F4" w:rsidRPr="003906F4" w:rsidRDefault="003906F4" w:rsidP="003906F4">
            <w:pPr>
              <w:pStyle w:val="TAL"/>
            </w:pPr>
            <w:proofErr w:type="spellStart"/>
            <w:r w:rsidRPr="003906F4">
              <w:t>WI_summary_Charging</w:t>
            </w:r>
            <w:proofErr w:type="spellEnd"/>
            <w:r w:rsidRPr="003906F4">
              <w:t xml:space="preserve"> aspects of ARCH_NR_REDCAP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11B4650" w14:textId="03D5D630" w:rsidR="003906F4" w:rsidRPr="003906F4" w:rsidRDefault="003906F4" w:rsidP="003906F4">
            <w:pPr>
              <w:pStyle w:val="TAL"/>
            </w:pPr>
            <w:r w:rsidRPr="003906F4">
              <w:t>China Mobile E-Commerce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655D0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AEBA05" w14:textId="72E53F7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2341E9" w14:textId="2B1B350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A4574B" w14:textId="16D2F2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B5B54E" w14:textId="6E289E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F9621B" w14:textId="754B819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4356773" w14:textId="6E5963AD"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FCE5EC1" w14:textId="3B6ABDB7" w:rsidR="003906F4" w:rsidRPr="003906F4" w:rsidRDefault="003906F4" w:rsidP="003906F4">
            <w:pPr>
              <w:pStyle w:val="TAL"/>
            </w:pPr>
            <w:r w:rsidRPr="003906F4">
              <w:t>Revision of SP-220630.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B15B986" w14:textId="6B16E73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7B385A" w14:textId="77777777" w:rsidR="003906F4" w:rsidRPr="003906F4" w:rsidRDefault="003906F4" w:rsidP="003906F4">
            <w:pPr>
              <w:pStyle w:val="TAL"/>
            </w:pPr>
          </w:p>
        </w:tc>
      </w:tr>
      <w:tr w:rsidR="003906F4" w:rsidRPr="003906F4" w14:paraId="4592096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717EC7" w14:textId="6F5D83A1"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9195775" w14:textId="2FA6C892" w:rsidR="003906F4" w:rsidRPr="003906F4" w:rsidRDefault="003906F4" w:rsidP="003906F4">
            <w:pPr>
              <w:pStyle w:val="TAL"/>
            </w:pPr>
            <w:r w:rsidRPr="003906F4">
              <w:t>SP-220698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3D0210" w14:textId="619BA810"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85027D" w14:textId="1E33AAB3" w:rsidR="003906F4" w:rsidRPr="003906F4" w:rsidRDefault="003906F4" w:rsidP="003906F4">
            <w:pPr>
              <w:pStyle w:val="TAL"/>
            </w:pPr>
            <w:r w:rsidRPr="003906F4">
              <w:t>Guidelines on WIDs names and acronyms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BD7E28" w14:textId="071652AD"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9D8B0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EBD58D" w14:textId="6F6467A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6C50AD" w14:textId="66CB737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5FB724" w14:textId="6C719B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01C60F" w14:textId="3594EC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17E91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5607A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71361E" w14:textId="7EE813CA"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35CE34" w14:textId="0F2053C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34684D" w14:textId="77777777" w:rsidR="003906F4" w:rsidRPr="003906F4" w:rsidRDefault="003906F4" w:rsidP="003906F4">
            <w:pPr>
              <w:pStyle w:val="TAL"/>
            </w:pPr>
          </w:p>
        </w:tc>
      </w:tr>
      <w:tr w:rsidR="003906F4" w:rsidRPr="003906F4" w14:paraId="6C77ACF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803799" w14:textId="5313EE8D" w:rsidR="003906F4" w:rsidRPr="003906F4" w:rsidRDefault="003906F4" w:rsidP="003906F4">
            <w:pPr>
              <w:pStyle w:val="TAL"/>
            </w:pPr>
            <w:r w:rsidRPr="003906F4">
              <w:lastRenderedPageBreak/>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E1A75F" w14:textId="0558A0BD" w:rsidR="003906F4" w:rsidRPr="003906F4" w:rsidRDefault="003906F4" w:rsidP="003906F4">
            <w:pPr>
              <w:pStyle w:val="TAL"/>
            </w:pPr>
            <w:r w:rsidRPr="003906F4">
              <w:t>SP-220699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DEC997" w14:textId="0FD806CC"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E89D24" w14:textId="4CF8F51A" w:rsidR="003906F4" w:rsidRPr="003906F4" w:rsidRDefault="003906F4" w:rsidP="003906F4">
            <w:pPr>
              <w:pStyle w:val="TAL"/>
            </w:pPr>
            <w:r w:rsidRPr="003906F4">
              <w:t>[DRAFT] Reply LS to Request to clarify whether there are IPR issues with using 3GPP terminology and information objects and names in code contributed to ONAP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E14E82" w14:textId="7755DA5B"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8DC8A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57E9C3" w14:textId="21C0838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0AFCD09" w14:textId="62A37DA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599B07" w14:textId="0CA13D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9D1D55" w14:textId="4440A31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7B0BC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8009E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09456D" w14:textId="5C2A7753" w:rsidR="003906F4" w:rsidRPr="003906F4" w:rsidRDefault="003906F4" w:rsidP="003906F4">
            <w:pPr>
              <w:pStyle w:val="TAL"/>
            </w:pPr>
            <w:r w:rsidRPr="003906F4">
              <w:t>Created at meeting. Response to SP-220364. Revised to SP-220712.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DB94442" w14:textId="34AFD2D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7C73EA" w14:textId="0787C96E" w:rsidR="003906F4" w:rsidRPr="003906F4" w:rsidRDefault="003906F4" w:rsidP="003906F4">
            <w:pPr>
              <w:pStyle w:val="TAL"/>
            </w:pPr>
            <w:r w:rsidRPr="003906F4">
              <w:t>SP-220712</w:t>
            </w:r>
          </w:p>
        </w:tc>
      </w:tr>
      <w:tr w:rsidR="003906F4" w:rsidRPr="003906F4" w14:paraId="27C4648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33CBE9" w14:textId="6C2BE1E8"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22826F" w14:textId="41736E36" w:rsidR="003906F4" w:rsidRPr="003906F4" w:rsidRDefault="003906F4" w:rsidP="003906F4">
            <w:pPr>
              <w:pStyle w:val="TAL"/>
            </w:pPr>
            <w:r w:rsidRPr="003906F4">
              <w:t>SP-220700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F2BF87" w14:textId="3DAA4A68"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AA8AC4" w14:textId="04DC02DD" w:rsidR="003906F4" w:rsidRPr="003906F4" w:rsidRDefault="003906F4" w:rsidP="003906F4">
            <w:pPr>
              <w:pStyle w:val="TAL"/>
            </w:pPr>
            <w:r w:rsidRPr="003906F4">
              <w:t>23.304 CR0102R5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A9A4A2F" w14:textId="01ED41F5"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1CC3C5" w14:textId="7EC01816"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8F161D" w14:textId="176B4394"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A501D32" w14:textId="356ECD58" w:rsidR="003906F4" w:rsidRPr="003906F4" w:rsidRDefault="003906F4" w:rsidP="003906F4">
            <w:pPr>
              <w:pStyle w:val="TAL"/>
            </w:pPr>
            <w:r w:rsidRPr="003906F4">
              <w:t>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7CC5A8" w14:textId="01415F90"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B7843D" w14:textId="2C4C4851"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58F991" w14:textId="798ED5D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6B0E9C" w14:textId="6F282239"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81C55D5" w14:textId="68A02176" w:rsidR="003906F4" w:rsidRPr="003906F4" w:rsidRDefault="003906F4" w:rsidP="003906F4">
            <w:pPr>
              <w:pStyle w:val="TAL"/>
            </w:pPr>
            <w:r w:rsidRPr="003906F4">
              <w:t>Revision of SP-220643. Revised to SP-220707.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159A14" w14:textId="7C8BAB25"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C4D8F7" w14:textId="2B6CA4B6" w:rsidR="003906F4" w:rsidRPr="003906F4" w:rsidRDefault="003906F4" w:rsidP="003906F4">
            <w:pPr>
              <w:pStyle w:val="TAL"/>
            </w:pPr>
            <w:r w:rsidRPr="003906F4">
              <w:t>SP-220707</w:t>
            </w:r>
          </w:p>
        </w:tc>
      </w:tr>
      <w:tr w:rsidR="003906F4" w:rsidRPr="003906F4" w14:paraId="2113A3D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5279EC" w14:textId="12AC1EA0"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1C2082" w14:textId="065484CA" w:rsidR="003906F4" w:rsidRPr="003906F4" w:rsidRDefault="003906F4" w:rsidP="003906F4">
            <w:pPr>
              <w:pStyle w:val="TAL"/>
            </w:pPr>
            <w:r w:rsidRPr="003906F4">
              <w:t>SP-220701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1809E5" w14:textId="32CB9838"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407AE4" w14:textId="2EF85E71"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EB781D4" w14:textId="3F01CA8E"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0FC656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C9F906" w14:textId="07C4C05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86363A0" w14:textId="64C2F17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F1C220" w14:textId="787F7E6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B106AB" w14:textId="7322C9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5974B6" w14:textId="2313DB2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DF327F" w14:textId="7BFDDB65"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A1294F" w14:textId="49C16364" w:rsidR="003906F4" w:rsidRPr="003906F4" w:rsidRDefault="003906F4" w:rsidP="003906F4">
            <w:pPr>
              <w:pStyle w:val="TAL"/>
            </w:pPr>
            <w:r w:rsidRPr="003906F4">
              <w:t>Revision of SP-220583. Revised to SP-220714.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BAA4E6" w14:textId="23154E75"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54E64B" w14:textId="6D175B22" w:rsidR="003906F4" w:rsidRPr="003906F4" w:rsidRDefault="003906F4" w:rsidP="003906F4">
            <w:pPr>
              <w:pStyle w:val="TAL"/>
            </w:pPr>
            <w:r w:rsidRPr="003906F4">
              <w:t>SP-220714</w:t>
            </w:r>
          </w:p>
        </w:tc>
      </w:tr>
      <w:tr w:rsidR="003906F4" w:rsidRPr="003906F4" w14:paraId="07DF557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8030DE" w14:textId="69B370F3"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DF6102" w14:textId="5811617C" w:rsidR="003906F4" w:rsidRPr="003906F4" w:rsidRDefault="003906F4" w:rsidP="003906F4">
            <w:pPr>
              <w:pStyle w:val="TAL"/>
            </w:pPr>
            <w:r w:rsidRPr="003906F4">
              <w:t>SP-220702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995195" w14:textId="7C633047"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DBA263" w14:textId="25B138F9" w:rsidR="003906F4" w:rsidRPr="003906F4" w:rsidRDefault="003906F4" w:rsidP="003906F4">
            <w:pPr>
              <w:pStyle w:val="TAL"/>
            </w:pPr>
            <w:r w:rsidRPr="003906F4">
              <w:t>23.501 CR3317R9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F180F6" w14:textId="24161A47"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ED44C4" w14:textId="76B785D9"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740685" w14:textId="27620E44" w:rsidR="003906F4" w:rsidRPr="003906F4" w:rsidRDefault="003906F4" w:rsidP="003906F4">
            <w:pPr>
              <w:pStyle w:val="TAL"/>
            </w:pPr>
            <w:r w:rsidRPr="003906F4">
              <w:t>3317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2AE4C6" w14:textId="1B308125" w:rsidR="003906F4" w:rsidRPr="003906F4" w:rsidRDefault="003906F4" w:rsidP="003906F4">
            <w:pPr>
              <w:pStyle w:val="TAL"/>
            </w:pPr>
            <w:r w:rsidRPr="003906F4">
              <w:t>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974C34" w14:textId="0D345999"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5363A6" w14:textId="2D4D9CC2"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229B6A" w14:textId="72F03EA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B10F9F" w14:textId="26F6E1AF" w:rsidR="003906F4" w:rsidRPr="003906F4" w:rsidRDefault="003906F4" w:rsidP="003906F4">
            <w:pPr>
              <w:pStyle w:val="TAL"/>
            </w:pPr>
            <w:r w:rsidRPr="003906F4">
              <w:t>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B0FFA2" w14:textId="7C0C529B" w:rsidR="003906F4" w:rsidRPr="003906F4" w:rsidRDefault="003906F4" w:rsidP="003906F4">
            <w:pPr>
              <w:pStyle w:val="TAL"/>
            </w:pPr>
            <w:r w:rsidRPr="003906F4">
              <w:t>Replacement of SP-220457. Revised to SP-220711.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A4BBE84" w14:textId="0189A50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D8D7E5" w14:textId="6DEA9F60" w:rsidR="003906F4" w:rsidRPr="003906F4" w:rsidRDefault="003906F4" w:rsidP="003906F4">
            <w:pPr>
              <w:pStyle w:val="TAL"/>
            </w:pPr>
            <w:r w:rsidRPr="003906F4">
              <w:t>SP-220711</w:t>
            </w:r>
          </w:p>
        </w:tc>
      </w:tr>
      <w:tr w:rsidR="003906F4" w:rsidRPr="003906F4" w14:paraId="52046FC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DE97F0" w14:textId="2989B7E9"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77A6A1" w14:textId="629CC2EF" w:rsidR="003906F4" w:rsidRPr="003906F4" w:rsidRDefault="003906F4" w:rsidP="003906F4">
            <w:pPr>
              <w:pStyle w:val="TAL"/>
            </w:pPr>
            <w:r w:rsidRPr="003906F4">
              <w:t>SP-220703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C406387" w14:textId="20BF417C"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370164" w14:textId="0565D40D"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3D40E2" w14:textId="3090EE93"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EED2A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132AA2" w14:textId="5533338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573F8C" w14:textId="0FB9C36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2DA09F" w14:textId="264004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77C789" w14:textId="3FDB89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2E891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4E2BA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FED2F2F" w14:textId="2E60DD4D" w:rsidR="003906F4" w:rsidRPr="003906F4" w:rsidRDefault="003906F4" w:rsidP="003906F4">
            <w:pPr>
              <w:pStyle w:val="TAL"/>
            </w:pPr>
            <w:r w:rsidRPr="003906F4">
              <w:t>Revision of SP-220691. Revised to SP-220708.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37FA89" w14:textId="5E64221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3933927" w14:textId="53DE1B96" w:rsidR="003906F4" w:rsidRPr="003906F4" w:rsidRDefault="003906F4" w:rsidP="003906F4">
            <w:pPr>
              <w:pStyle w:val="TAL"/>
            </w:pPr>
            <w:r w:rsidRPr="003906F4">
              <w:t>SP-220708</w:t>
            </w:r>
          </w:p>
        </w:tc>
      </w:tr>
      <w:tr w:rsidR="003906F4" w:rsidRPr="003906F4" w14:paraId="7993F26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F40DA45" w14:textId="31681B22"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024CA7" w14:textId="64C716C4" w:rsidR="003906F4" w:rsidRPr="003906F4" w:rsidRDefault="003906F4" w:rsidP="003906F4">
            <w:pPr>
              <w:pStyle w:val="TAL"/>
            </w:pPr>
            <w:r w:rsidRPr="003906F4">
              <w:t>SP-220704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43765C" w14:textId="466BE703"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20A380" w14:textId="3559D997" w:rsidR="003906F4" w:rsidRPr="003906F4" w:rsidRDefault="003906F4" w:rsidP="003906F4">
            <w:pPr>
              <w:pStyle w:val="TAL"/>
            </w:pPr>
            <w:r w:rsidRPr="003906F4">
              <w:t>New WID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2D5DE9" w14:textId="5B124F65"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78899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432672" w14:textId="14918D1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826ACEB" w14:textId="535F606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C4947A" w14:textId="153AC6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80F5BF" w14:textId="0926E9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6069A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9C2915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84DEC93" w14:textId="3CC5F1D6" w:rsidR="003906F4" w:rsidRPr="003906F4" w:rsidRDefault="003906F4" w:rsidP="003906F4">
            <w:pPr>
              <w:pStyle w:val="TAL"/>
            </w:pPr>
            <w:r w:rsidRPr="003906F4">
              <w:t>Revision of SP-220693.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79B1ED" w14:textId="4F29583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AB8181" w14:textId="77777777" w:rsidR="003906F4" w:rsidRPr="003906F4" w:rsidRDefault="003906F4" w:rsidP="003906F4">
            <w:pPr>
              <w:pStyle w:val="TAL"/>
            </w:pPr>
          </w:p>
        </w:tc>
      </w:tr>
      <w:tr w:rsidR="003906F4" w:rsidRPr="003906F4" w14:paraId="58C9C37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C635C6" w14:textId="0D4B773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E09D229" w14:textId="188B4E4D" w:rsidR="003906F4" w:rsidRPr="003906F4" w:rsidRDefault="003906F4" w:rsidP="003906F4">
            <w:pPr>
              <w:pStyle w:val="TAL"/>
            </w:pPr>
            <w:r w:rsidRPr="003906F4">
              <w:t>SP-220705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D03195" w14:textId="60501213"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0AEDEE" w14:textId="7229FBDC"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56A445" w14:textId="30CBEB8D"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xml:space="preserve">, LGE, MATRIXX Software, MediaTek, Nokia, Nokia Shanghai Bell , Orange, Samsung, Sony, Tencent, T-Mobile USA, </w:t>
            </w:r>
            <w:proofErr w:type="spellStart"/>
            <w:r w:rsidRPr="003906F4">
              <w:t>Unisoc</w:t>
            </w:r>
            <w:proofErr w:type="spellEnd"/>
            <w:r w:rsidRPr="003906F4">
              <w:t>, Verizon, vivo, Vodafone, Xiaomi, ZTE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E8B89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FF5F2A" w14:textId="2FC031F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F298F7" w14:textId="51E56E7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E2F2E0" w14:textId="29E627F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8C6F98" w14:textId="56DC63F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A1CEBF" w14:textId="4CD5109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853587" w14:textId="4D570848"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F63421A" w14:textId="674406CA" w:rsidR="003906F4" w:rsidRPr="003906F4" w:rsidRDefault="003906F4" w:rsidP="003906F4">
            <w:pPr>
              <w:pStyle w:val="TAL"/>
            </w:pPr>
            <w:r w:rsidRPr="003906F4">
              <w:t>Revision of SP-220677.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DEBB2EB" w14:textId="2A66706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63BA230" w14:textId="77777777" w:rsidR="003906F4" w:rsidRPr="003906F4" w:rsidRDefault="003906F4" w:rsidP="003906F4">
            <w:pPr>
              <w:pStyle w:val="TAL"/>
            </w:pPr>
          </w:p>
        </w:tc>
      </w:tr>
      <w:tr w:rsidR="003906F4" w:rsidRPr="003906F4" w14:paraId="0FBB699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F5D40CA" w14:textId="1298DFB5"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78B6FEE" w14:textId="3BB70E04" w:rsidR="003906F4" w:rsidRPr="003906F4" w:rsidRDefault="003906F4" w:rsidP="003906F4">
            <w:pPr>
              <w:pStyle w:val="TAL"/>
            </w:pPr>
            <w:r w:rsidRPr="003906F4">
              <w:t>SP-220706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B51E28A" w14:textId="68F74A16"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6CA33F" w14:textId="0C161138"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BF7CEF" w14:textId="0CAF607A"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28968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2340E9" w14:textId="211B11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7E0743" w14:textId="5C287A1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AE935EF" w14:textId="1B33A31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C6EC30" w14:textId="0207BB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5FD4FD" w14:textId="28A7A80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7AC8CC" w14:textId="1F358297"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76209D" w14:textId="39AE3326" w:rsidR="003906F4" w:rsidRPr="003906F4" w:rsidRDefault="003906F4" w:rsidP="003906F4">
            <w:pPr>
              <w:pStyle w:val="TAL"/>
            </w:pPr>
            <w:r w:rsidRPr="003906F4">
              <w:t>Revision of SP-220681. This was revised off-line to SP-220715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CDED18" w14:textId="23AC18B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0D8530" w14:textId="6E3CBBB2" w:rsidR="003906F4" w:rsidRPr="003906F4" w:rsidRDefault="003906F4" w:rsidP="003906F4">
            <w:pPr>
              <w:pStyle w:val="TAL"/>
            </w:pPr>
            <w:r w:rsidRPr="003906F4">
              <w:t>SP-220715</w:t>
            </w:r>
          </w:p>
        </w:tc>
      </w:tr>
      <w:tr w:rsidR="003906F4" w:rsidRPr="003906F4" w14:paraId="453628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CF8A72" w14:textId="42AFBE7C"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FF0C28" w14:textId="7D3E597D" w:rsidR="003906F4" w:rsidRPr="003906F4" w:rsidRDefault="003906F4" w:rsidP="003906F4">
            <w:pPr>
              <w:pStyle w:val="TAL"/>
            </w:pPr>
            <w:r w:rsidRPr="003906F4">
              <w:t>SP-220707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24515" w14:textId="6CF14CFE"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A0F57E" w14:textId="6F49E7EE" w:rsidR="003906F4" w:rsidRPr="003906F4" w:rsidRDefault="003906F4" w:rsidP="003906F4">
            <w:pPr>
              <w:pStyle w:val="TAL"/>
            </w:pPr>
            <w:r w:rsidRPr="003906F4">
              <w:t>23.304 CR0102R6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F6CBD3" w14:textId="7CF52E15"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F62A74" w14:textId="463EC041"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C784F3" w14:textId="08AAA457"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4442BD5" w14:textId="6C2FD128"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523DC8" w14:textId="711F9718"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18EC5B" w14:textId="2FA09508"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3062EF" w14:textId="1FA3D24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5038AD" w14:textId="692CE945"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A9B1420" w14:textId="78122ACB" w:rsidR="003906F4" w:rsidRPr="003906F4" w:rsidRDefault="003906F4" w:rsidP="003906F4">
            <w:pPr>
              <w:pStyle w:val="TAL"/>
            </w:pPr>
            <w:r w:rsidRPr="003906F4">
              <w:t>Revision of SP-220700. Revised to SP-220713.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5FC9D8" w14:textId="707D1C4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7CF427A" w14:textId="72F737D3" w:rsidR="003906F4" w:rsidRPr="003906F4" w:rsidRDefault="003906F4" w:rsidP="003906F4">
            <w:pPr>
              <w:pStyle w:val="TAL"/>
            </w:pPr>
            <w:r w:rsidRPr="003906F4">
              <w:t>SP-220713</w:t>
            </w:r>
          </w:p>
        </w:tc>
      </w:tr>
      <w:tr w:rsidR="003906F4" w:rsidRPr="003906F4" w14:paraId="2E3A54B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9BA8D5B" w14:textId="69BA61D2"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CDC423" w14:textId="0B6749DC" w:rsidR="003906F4" w:rsidRPr="003906F4" w:rsidRDefault="003906F4" w:rsidP="003906F4">
            <w:pPr>
              <w:pStyle w:val="TAL"/>
            </w:pPr>
            <w:r w:rsidRPr="003906F4">
              <w:t>SP-220708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EA31A8" w14:textId="701AD351"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7FC3B0" w14:textId="6BB19271"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82FF9F" w14:textId="7816CD6E"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95319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9BEB28" w14:textId="6404658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99490D" w14:textId="7B191B5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946ABE" w14:textId="3A98BD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CFA79B" w14:textId="0C77BA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5DC21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EB016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EA2D184" w14:textId="525728C7" w:rsidR="003906F4" w:rsidRPr="003906F4" w:rsidRDefault="003906F4" w:rsidP="003906F4">
            <w:pPr>
              <w:pStyle w:val="TAL"/>
            </w:pPr>
            <w:r w:rsidRPr="003906F4">
              <w:t>Revision of SP-220703.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4CBF1F" w14:textId="289D50A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4CE000" w14:textId="77777777" w:rsidR="003906F4" w:rsidRPr="003906F4" w:rsidRDefault="003906F4" w:rsidP="003906F4">
            <w:pPr>
              <w:pStyle w:val="TAL"/>
            </w:pPr>
          </w:p>
        </w:tc>
      </w:tr>
      <w:tr w:rsidR="003906F4" w:rsidRPr="003906F4" w14:paraId="55F5486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D1B05A" w14:textId="6370CE29" w:rsidR="003906F4" w:rsidRPr="003906F4" w:rsidRDefault="003906F4" w:rsidP="003906F4">
            <w:pPr>
              <w:pStyle w:val="TAL"/>
            </w:pPr>
            <w:r w:rsidRPr="003906F4">
              <w:lastRenderedPageBreak/>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D67306F" w14:textId="545ED472" w:rsidR="003906F4" w:rsidRPr="003906F4" w:rsidRDefault="003906F4" w:rsidP="003906F4">
            <w:pPr>
              <w:pStyle w:val="TAL"/>
            </w:pPr>
            <w:r w:rsidRPr="003906F4">
              <w:t>SP-220709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AB9CD98" w14:textId="54714A63" w:rsidR="003906F4" w:rsidRPr="003906F4" w:rsidRDefault="003906F4" w:rsidP="003906F4">
            <w:pPr>
              <w:pStyle w:val="TAL"/>
            </w:pPr>
            <w:r w:rsidRPr="003906F4">
              <w:t>OTHER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5110DB1" w14:textId="37649686" w:rsidR="003906F4" w:rsidRPr="003906F4" w:rsidRDefault="003906F4" w:rsidP="003906F4">
            <w:pPr>
              <w:pStyle w:val="TAL"/>
            </w:pPr>
            <w:r w:rsidRPr="003906F4">
              <w:t>Release 19 Process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473875" w14:textId="0536EF94" w:rsidR="003906F4" w:rsidRPr="003906F4" w:rsidRDefault="003906F4" w:rsidP="003906F4">
            <w:pPr>
              <w:pStyle w:val="TAL"/>
            </w:pPr>
            <w:r w:rsidRPr="003906F4">
              <w:t>TSG SA Vice Chair (Moderator)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4DD5B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0BC470" w14:textId="19DF55A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07BCE22" w14:textId="44742F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9FD933" w14:textId="4D71F7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5C5445" w14:textId="7058F7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198D4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B4D5E5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22A0EF1" w14:textId="7DEB901A" w:rsidR="003906F4" w:rsidRPr="003906F4" w:rsidRDefault="003906F4" w:rsidP="003906F4">
            <w:pPr>
              <w:pStyle w:val="TAL"/>
            </w:pPr>
            <w:r w:rsidRPr="003906F4">
              <w:t>Noted. Suggestions to the Moderator until 18:00 CEST, Friday 17 June for further discussion over the NWM tool and final endorsement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28C28D1" w14:textId="2A5CC98A"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0697AA" w14:textId="77777777" w:rsidR="003906F4" w:rsidRPr="003906F4" w:rsidRDefault="003906F4" w:rsidP="003906F4">
            <w:pPr>
              <w:pStyle w:val="TAL"/>
            </w:pPr>
          </w:p>
        </w:tc>
      </w:tr>
      <w:tr w:rsidR="003906F4" w:rsidRPr="003906F4" w14:paraId="4D46C14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E65FC5" w14:textId="25C0D6A5" w:rsidR="003906F4" w:rsidRPr="003906F4" w:rsidRDefault="003906F4" w:rsidP="003906F4">
            <w:pPr>
              <w:pStyle w:val="TAL"/>
            </w:pPr>
            <w:r w:rsidRPr="003906F4">
              <w:t>4.7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9F4DAB0" w14:textId="37A49BDB" w:rsidR="003906F4" w:rsidRPr="003906F4" w:rsidRDefault="003906F4" w:rsidP="003906F4">
            <w:pPr>
              <w:pStyle w:val="TAL"/>
            </w:pPr>
            <w:r w:rsidRPr="003906F4">
              <w:t>SP-220710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1766EC6" w14:textId="1C51FD48"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847DCB" w14:textId="7AA2B5A3" w:rsidR="003906F4" w:rsidRPr="003906F4" w:rsidRDefault="003906F4" w:rsidP="003906F4">
            <w:pPr>
              <w:pStyle w:val="TAL"/>
            </w:pPr>
            <w:r w:rsidRPr="003906F4">
              <w:t>TSG RAN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DAA2BF" w14:textId="76B8397B" w:rsidR="003906F4" w:rsidRPr="003906F4" w:rsidRDefault="003906F4" w:rsidP="003906F4">
            <w:pPr>
              <w:pStyle w:val="TAL"/>
            </w:pPr>
            <w:r w:rsidRPr="003906F4">
              <w:t>TSG RAN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A2569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E103EC" w14:textId="605125A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760547E" w14:textId="3FFD96C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9644DC" w14:textId="304EFC6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DC72A8" w14:textId="40F966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275C7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140FD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B14CDB" w14:textId="6EA7DE5C"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5DE308B" w14:textId="60691ED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F92D2C" w14:textId="77777777" w:rsidR="003906F4" w:rsidRPr="003906F4" w:rsidRDefault="003906F4" w:rsidP="003906F4">
            <w:pPr>
              <w:pStyle w:val="TAL"/>
            </w:pPr>
          </w:p>
        </w:tc>
      </w:tr>
      <w:tr w:rsidR="003906F4" w:rsidRPr="003906F4" w14:paraId="10A8546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E72C2C0" w14:textId="09BCD39F"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3A60B6E" w14:textId="5B5FA37F" w:rsidR="003906F4" w:rsidRPr="003906F4" w:rsidRDefault="003906F4" w:rsidP="003906F4">
            <w:pPr>
              <w:pStyle w:val="TAL"/>
            </w:pPr>
            <w:r w:rsidRPr="003906F4">
              <w:t>SP-220711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4113FF9" w14:textId="2B5275B0"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CFF218" w14:textId="76BD9B77" w:rsidR="003906F4" w:rsidRPr="003906F4" w:rsidRDefault="003906F4" w:rsidP="003906F4">
            <w:pPr>
              <w:pStyle w:val="TAL"/>
            </w:pPr>
            <w:r w:rsidRPr="003906F4">
              <w:t>23.501 CR3317R10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877D39" w14:textId="650B7EC2"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DBF350" w14:textId="08E8A243"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12045B" w14:textId="6EEEDC66" w:rsidR="003906F4" w:rsidRPr="003906F4" w:rsidRDefault="003906F4" w:rsidP="003906F4">
            <w:pPr>
              <w:pStyle w:val="TAL"/>
            </w:pPr>
            <w:r w:rsidRPr="003906F4">
              <w:t>3317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3DC4B1" w14:textId="3858CE48" w:rsidR="003906F4" w:rsidRPr="003906F4" w:rsidRDefault="003906F4" w:rsidP="003906F4">
            <w:pPr>
              <w:pStyle w:val="TAL"/>
            </w:pPr>
            <w:r w:rsidRPr="003906F4">
              <w:t>10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AF8587" w14:textId="718C42AE"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A27F79" w14:textId="372B4AFB"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0104B8" w14:textId="779AA21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1EF6C9" w14:textId="73F3A98B" w:rsidR="003906F4" w:rsidRPr="003906F4" w:rsidRDefault="003906F4" w:rsidP="003906F4">
            <w:pPr>
              <w:pStyle w:val="TAL"/>
            </w:pPr>
            <w:r w:rsidRPr="003906F4">
              <w:t>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8EE6519" w14:textId="01128FE0" w:rsidR="003906F4" w:rsidRPr="003906F4" w:rsidRDefault="003906F4" w:rsidP="003906F4">
            <w:pPr>
              <w:pStyle w:val="TAL"/>
            </w:pPr>
            <w:r w:rsidRPr="003906F4">
              <w:t>Revision of SP-220702.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CA92F06" w14:textId="1644CBD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17DC2D6" w14:textId="77777777" w:rsidR="003906F4" w:rsidRPr="003906F4" w:rsidRDefault="003906F4" w:rsidP="003906F4">
            <w:pPr>
              <w:pStyle w:val="TAL"/>
            </w:pPr>
          </w:p>
        </w:tc>
      </w:tr>
      <w:tr w:rsidR="003906F4" w:rsidRPr="003906F4" w14:paraId="10D9AF5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BB946B" w14:textId="67AD91ED" w:rsidR="003906F4" w:rsidRPr="003906F4" w:rsidRDefault="003906F4" w:rsidP="003906F4">
            <w:pPr>
              <w:pStyle w:val="TAL"/>
            </w:pPr>
            <w:r w:rsidRPr="003906F4">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3996E6" w14:textId="67AFFF25" w:rsidR="003906F4" w:rsidRPr="003906F4" w:rsidRDefault="003906F4" w:rsidP="003906F4">
            <w:pPr>
              <w:pStyle w:val="TAL"/>
            </w:pPr>
            <w:r w:rsidRPr="003906F4">
              <w:t>SP-220712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5EE113" w14:textId="491ED6D3"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1ED88D9" w14:textId="6906AB91" w:rsidR="003906F4" w:rsidRPr="003906F4" w:rsidRDefault="003906F4" w:rsidP="003906F4">
            <w:pPr>
              <w:pStyle w:val="TAL"/>
            </w:pPr>
            <w:r w:rsidRPr="003906F4">
              <w:t>LS on potential IPR issues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0A79286" w14:textId="1417731B"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ACE02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20B907" w14:textId="50DA248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66E822" w14:textId="675B154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E428BC" w14:textId="7BA2682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FB799B" w14:textId="5D2183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7509D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06A75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4D82BA" w14:textId="18158B00" w:rsidR="003906F4" w:rsidRPr="003906F4" w:rsidRDefault="003906F4" w:rsidP="003906F4">
            <w:pPr>
              <w:pStyle w:val="TAL"/>
            </w:pPr>
            <w:r w:rsidRPr="003906F4">
              <w:t>Revision of SP-220699. Reviewed and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9CEB2B" w14:textId="598C04D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0F6A30C" w14:textId="77777777" w:rsidR="003906F4" w:rsidRPr="003906F4" w:rsidRDefault="003906F4" w:rsidP="003906F4">
            <w:pPr>
              <w:pStyle w:val="TAL"/>
            </w:pPr>
          </w:p>
        </w:tc>
      </w:tr>
      <w:tr w:rsidR="003906F4" w:rsidRPr="003906F4" w14:paraId="3100EA5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288E5A" w14:textId="3E8D08DA"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E9C755" w14:textId="6D2A2445" w:rsidR="003906F4" w:rsidRPr="003906F4" w:rsidRDefault="003906F4" w:rsidP="003906F4">
            <w:pPr>
              <w:pStyle w:val="TAL"/>
            </w:pPr>
            <w:r w:rsidRPr="003906F4">
              <w:t>SP-220713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390E5A7" w14:textId="17401229"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C70AB0" w14:textId="3DFF959E" w:rsidR="003906F4" w:rsidRPr="003906F4" w:rsidRDefault="003906F4" w:rsidP="003906F4">
            <w:pPr>
              <w:pStyle w:val="TAL"/>
            </w:pPr>
            <w:r w:rsidRPr="003906F4">
              <w:t>23.304 CR0102R7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F1E5AA" w14:textId="6CFDDEBC"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04A1E4" w14:textId="3657FB86"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C3A0AF" w14:textId="3BBA80EA"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8F85940" w14:textId="2D73C1B0" w:rsidR="003906F4" w:rsidRPr="003906F4" w:rsidRDefault="003906F4" w:rsidP="003906F4">
            <w:pPr>
              <w:pStyle w:val="TAL"/>
            </w:pPr>
            <w:r w:rsidRPr="003906F4">
              <w:t>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84D9DE" w14:textId="6D0C7B4F"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A70FF7" w14:textId="3DD3FDD2"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1C22EF" w14:textId="5D759F7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753178" w14:textId="59C1272B"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F7B22B" w14:textId="7DDA0ED0" w:rsidR="003906F4" w:rsidRPr="003906F4" w:rsidRDefault="003906F4" w:rsidP="003906F4">
            <w:pPr>
              <w:pStyle w:val="TAL"/>
            </w:pPr>
            <w:r w:rsidRPr="003906F4">
              <w:t>Revision of SP-220707.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7AF2D7" w14:textId="492556E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5C2E610" w14:textId="77777777" w:rsidR="003906F4" w:rsidRPr="003906F4" w:rsidRDefault="003906F4" w:rsidP="003906F4">
            <w:pPr>
              <w:pStyle w:val="TAL"/>
            </w:pPr>
          </w:p>
        </w:tc>
      </w:tr>
      <w:tr w:rsidR="003906F4" w:rsidRPr="003906F4" w14:paraId="72F3F03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B2B3FD0" w14:textId="08578C82"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3BBC1F" w14:textId="610A3E72" w:rsidR="003906F4" w:rsidRPr="003906F4" w:rsidRDefault="003906F4" w:rsidP="003906F4">
            <w:pPr>
              <w:pStyle w:val="TAL"/>
            </w:pPr>
            <w:r w:rsidRPr="003906F4">
              <w:t>SP-220714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ACB586" w14:textId="6E237807"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FBC9B5E" w14:textId="323B9613"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A115C7" w14:textId="1B17EE7C"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CD48B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6B4AA6" w14:textId="1F1DB04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1BCF06" w14:textId="27DFAE9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E1D173" w14:textId="13DCE0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2D126D" w14:textId="05AA439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28BDEE" w14:textId="30515CE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0B479A" w14:textId="4DB1559E"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CC6A766" w14:textId="3CDFE11F" w:rsidR="003906F4" w:rsidRPr="003906F4" w:rsidRDefault="003906F4" w:rsidP="003906F4">
            <w:pPr>
              <w:pStyle w:val="TAL"/>
            </w:pPr>
            <w:r w:rsidRPr="003906F4">
              <w:t>Revision of SP-220701. Revised to SP-220716.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C10E6B3" w14:textId="7DF979C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6F1135" w14:textId="57090686" w:rsidR="003906F4" w:rsidRPr="003906F4" w:rsidRDefault="003906F4" w:rsidP="003906F4">
            <w:pPr>
              <w:pStyle w:val="TAL"/>
            </w:pPr>
            <w:r w:rsidRPr="003906F4">
              <w:t>SP-220716</w:t>
            </w:r>
          </w:p>
        </w:tc>
      </w:tr>
      <w:tr w:rsidR="003906F4" w:rsidRPr="003906F4" w14:paraId="3745546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353AFF9" w14:textId="52E08CA2"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92A147" w14:textId="4B13212F" w:rsidR="003906F4" w:rsidRPr="003906F4" w:rsidRDefault="003906F4" w:rsidP="003906F4">
            <w:pPr>
              <w:pStyle w:val="TAL"/>
            </w:pPr>
            <w:r w:rsidRPr="003906F4">
              <w:t>SP-220715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41CEA5" w14:textId="162AB99B"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A19671" w14:textId="452D2EB3"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D152252" w14:textId="5B6349A0"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D2A99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C1AF65" w14:textId="75C8F5D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729AD8" w14:textId="72C1F56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AB328D" w14:textId="3EFBB0B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BF1C25" w14:textId="5C3A4D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A797E0" w14:textId="796F3AB2"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7A3D73" w14:textId="17184A0D"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942CC8" w14:textId="665F546D" w:rsidR="003906F4" w:rsidRPr="003906F4" w:rsidRDefault="003906F4" w:rsidP="003906F4">
            <w:pPr>
              <w:pStyle w:val="TAL"/>
            </w:pPr>
            <w:r w:rsidRPr="003906F4">
              <w:t>Revision of SP-220706. Revised to SP-220717.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86E3DA" w14:textId="393AEE17"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DFEAF3" w14:textId="5E2BCADE" w:rsidR="003906F4" w:rsidRPr="003906F4" w:rsidRDefault="003906F4" w:rsidP="003906F4">
            <w:pPr>
              <w:pStyle w:val="TAL"/>
            </w:pPr>
            <w:r w:rsidRPr="003906F4">
              <w:t>SP-220717</w:t>
            </w:r>
          </w:p>
        </w:tc>
      </w:tr>
      <w:tr w:rsidR="003906F4" w:rsidRPr="003906F4" w14:paraId="614C862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C4C5DE" w14:textId="52B794F4"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E7C18C" w14:textId="3A525E0B" w:rsidR="003906F4" w:rsidRPr="003906F4" w:rsidRDefault="003906F4" w:rsidP="003906F4">
            <w:pPr>
              <w:pStyle w:val="TAL"/>
            </w:pPr>
            <w:r w:rsidRPr="003906F4">
              <w:t>SP-220716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F8E0EA" w14:textId="512C221F"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D94EAB" w14:textId="3A2E734A"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2ABD1E9" w14:textId="4330F00A"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A09EA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F4342F" w14:textId="0333381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82A0AD" w14:textId="16CBB3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5AF020" w14:textId="246A99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BAEF51" w14:textId="3A43AD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7BBB49" w14:textId="3226BAF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CCB697" w14:textId="7778C17F"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8574E1" w14:textId="2B55DFA0" w:rsidR="003906F4" w:rsidRPr="003906F4" w:rsidRDefault="003906F4" w:rsidP="003906F4">
            <w:pPr>
              <w:pStyle w:val="TAL"/>
            </w:pPr>
            <w:r w:rsidRPr="003906F4">
              <w:t>Revision of SP-220714. This LS OUT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E1B427" w14:textId="3A55A60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AC922E6" w14:textId="77777777" w:rsidR="003906F4" w:rsidRPr="003906F4" w:rsidRDefault="003906F4" w:rsidP="003906F4">
            <w:pPr>
              <w:pStyle w:val="TAL"/>
            </w:pPr>
          </w:p>
        </w:tc>
      </w:tr>
      <w:tr w:rsidR="003906F4" w:rsidRPr="003906F4" w14:paraId="12D279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FC373A3" w14:textId="5EFA4939"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8381C85" w14:textId="750CD025" w:rsidR="003906F4" w:rsidRPr="003906F4" w:rsidRDefault="003906F4" w:rsidP="003906F4">
            <w:pPr>
              <w:pStyle w:val="TAL"/>
            </w:pPr>
            <w:r w:rsidRPr="003906F4">
              <w:t>SP-220717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BAAC7CC" w14:textId="3DA7C02D"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BFC0C4" w14:textId="58F6351A"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452E902" w14:textId="194D7BC9"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C1C85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2FB0E9" w14:textId="2BFD311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4A2A56C" w14:textId="0AFFC40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B104B6" w14:textId="0CFC9B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0EAA35" w14:textId="551CB67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A4A945" w14:textId="2F071C9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FE72C3" w14:textId="628F01AA"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85939C" w14:textId="602F8F2E" w:rsidR="003906F4" w:rsidRPr="003906F4" w:rsidRDefault="003906F4" w:rsidP="003906F4">
            <w:pPr>
              <w:pStyle w:val="TAL"/>
            </w:pPr>
            <w:r w:rsidRPr="003906F4">
              <w:t>Revision of SP-220715.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7C8950" w14:textId="346BE8E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AC7A09" w14:textId="77777777" w:rsidR="003906F4" w:rsidRPr="003906F4" w:rsidRDefault="003906F4" w:rsidP="003906F4">
            <w:pPr>
              <w:pStyle w:val="TAL"/>
            </w:pPr>
          </w:p>
        </w:tc>
      </w:tr>
      <w:tr w:rsidR="003906F4" w:rsidRPr="003906F4" w14:paraId="56CC8A0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F7A89AB" w14:textId="49119F72" w:rsidR="003906F4" w:rsidRPr="003906F4" w:rsidRDefault="003906F4" w:rsidP="003906F4">
            <w:pPr>
              <w:pStyle w:val="TAL"/>
            </w:pPr>
            <w:r w:rsidRPr="003906F4">
              <w:t>21.3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002377" w14:textId="6A5865E2" w:rsidR="003906F4" w:rsidRPr="003906F4" w:rsidRDefault="003906F4" w:rsidP="003906F4">
            <w:pPr>
              <w:pStyle w:val="TAL"/>
            </w:pPr>
            <w:r w:rsidRPr="003906F4">
              <w:t>SP-220718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5D4481" w14:textId="0C537D4A" w:rsidR="003906F4" w:rsidRPr="003906F4" w:rsidRDefault="003906F4" w:rsidP="003906F4">
            <w:pPr>
              <w:pStyle w:val="TAL"/>
            </w:pPr>
            <w:r w:rsidRPr="003906F4">
              <w:t>WORK PLAN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19CC26" w14:textId="0DC7EB26" w:rsidR="003906F4" w:rsidRPr="003906F4" w:rsidRDefault="003906F4" w:rsidP="003906F4">
            <w:pPr>
              <w:pStyle w:val="TAL"/>
            </w:pPr>
            <w:r w:rsidRPr="003906F4">
              <w:t>3GPP Work Plan presentation at TSG#96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B9ABFD" w14:textId="6E262E33"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07EF1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6CFC16" w14:textId="0046C5C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0F9595" w14:textId="634CE93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EA5ACF" w14:textId="3C6ADD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AA7D55" w14:textId="7CF17E8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97005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4F4067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A97B9E" w14:textId="40719407" w:rsidR="003906F4" w:rsidRPr="003906F4" w:rsidRDefault="003906F4" w:rsidP="003906F4">
            <w:pPr>
              <w:pStyle w:val="TAL"/>
            </w:pPr>
            <w:r w:rsidRPr="003906F4">
              <w:t>Revision of SP-220662.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F83B8F" w14:textId="5DDFED3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11AAA7" w14:textId="77777777" w:rsidR="003906F4" w:rsidRPr="003906F4" w:rsidRDefault="003906F4" w:rsidP="003906F4">
            <w:pPr>
              <w:pStyle w:val="TAL"/>
            </w:pPr>
          </w:p>
        </w:tc>
      </w:tr>
    </w:tbl>
    <w:p w14:paraId="7FD7312F" w14:textId="77777777" w:rsidR="00743C47" w:rsidRDefault="006F1045">
      <w:pPr>
        <w:rPr>
          <w:rFonts w:eastAsia="Times New Roman"/>
          <w:sz w:val="24"/>
          <w:szCs w:val="24"/>
        </w:rPr>
      </w:pPr>
      <w:r>
        <w:rPr>
          <w:rFonts w:eastAsia="Times New Roman"/>
        </w:rPr>
        <w:br/>
        <w:t>356 Entries</w:t>
      </w:r>
    </w:p>
    <w:p w14:paraId="7D86DCB2" w14:textId="5E0A555A" w:rsidR="00743C47" w:rsidRDefault="006F1045" w:rsidP="00991F4C">
      <w:pPr>
        <w:pStyle w:val="Heading1"/>
        <w:rPr>
          <w:rFonts w:eastAsiaTheme="minorEastAsia"/>
        </w:rPr>
      </w:pPr>
      <w:r>
        <w:lastRenderedPageBreak/>
        <w:t>B.2</w:t>
      </w:r>
      <w:r w:rsidR="00991F4C">
        <w:tab/>
      </w:r>
      <w:r>
        <w:t>List of documents by Agenda Item</w:t>
      </w:r>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2"/>
        <w:gridCol w:w="926"/>
        <w:gridCol w:w="992"/>
        <w:gridCol w:w="3119"/>
        <w:gridCol w:w="1701"/>
        <w:gridCol w:w="850"/>
        <w:gridCol w:w="567"/>
        <w:gridCol w:w="426"/>
        <w:gridCol w:w="283"/>
        <w:gridCol w:w="567"/>
        <w:gridCol w:w="567"/>
        <w:gridCol w:w="1101"/>
        <w:gridCol w:w="2116"/>
        <w:gridCol w:w="810"/>
        <w:gridCol w:w="934"/>
      </w:tblGrid>
      <w:tr w:rsidR="006A2EB9" w:rsidRPr="003906F4" w14:paraId="08312239" w14:textId="77777777" w:rsidTr="006A2EB9">
        <w:trPr>
          <w:tblHeader/>
        </w:trPr>
        <w:tc>
          <w:tcPr>
            <w:tcW w:w="342" w:type="dxa"/>
            <w:tcBorders>
              <w:top w:val="outset" w:sz="6" w:space="0" w:color="000000"/>
              <w:left w:val="outset" w:sz="6" w:space="0" w:color="000000"/>
              <w:bottom w:val="outset" w:sz="6" w:space="0" w:color="000000"/>
              <w:right w:val="outset" w:sz="6" w:space="0" w:color="000000"/>
            </w:tcBorders>
            <w:shd w:val="clear" w:color="auto" w:fill="C0C0C0"/>
            <w:hideMark/>
          </w:tcPr>
          <w:p w14:paraId="39CD85FC" w14:textId="77777777" w:rsidR="00743C47" w:rsidRPr="003906F4" w:rsidRDefault="006F1045" w:rsidP="003906F4">
            <w:pPr>
              <w:pStyle w:val="TAH"/>
            </w:pPr>
            <w:r w:rsidRPr="003906F4">
              <w:lastRenderedPageBreak/>
              <w:t>AI</w:t>
            </w:r>
          </w:p>
        </w:tc>
        <w:tc>
          <w:tcPr>
            <w:tcW w:w="926" w:type="dxa"/>
            <w:tcBorders>
              <w:top w:val="outset" w:sz="6" w:space="0" w:color="000000"/>
              <w:left w:val="outset" w:sz="6" w:space="0" w:color="000000"/>
              <w:bottom w:val="outset" w:sz="6" w:space="0" w:color="000000"/>
              <w:right w:val="outset" w:sz="6" w:space="0" w:color="000000"/>
            </w:tcBorders>
            <w:shd w:val="clear" w:color="auto" w:fill="C0C0C0"/>
            <w:hideMark/>
          </w:tcPr>
          <w:p w14:paraId="1C99EEFD" w14:textId="77777777" w:rsidR="00743C47" w:rsidRPr="003906F4" w:rsidRDefault="006F1045" w:rsidP="003906F4">
            <w:pPr>
              <w:pStyle w:val="TAH"/>
            </w:pPr>
            <w:r w:rsidRPr="003906F4">
              <w:t>TD#</w:t>
            </w:r>
          </w:p>
        </w:tc>
        <w:tc>
          <w:tcPr>
            <w:tcW w:w="992" w:type="dxa"/>
            <w:tcBorders>
              <w:top w:val="outset" w:sz="6" w:space="0" w:color="000000"/>
              <w:left w:val="outset" w:sz="6" w:space="0" w:color="000000"/>
              <w:bottom w:val="outset" w:sz="6" w:space="0" w:color="000000"/>
              <w:right w:val="outset" w:sz="6" w:space="0" w:color="000000"/>
            </w:tcBorders>
            <w:shd w:val="clear" w:color="auto" w:fill="C0C0C0"/>
            <w:hideMark/>
          </w:tcPr>
          <w:p w14:paraId="58721C9A" w14:textId="77777777" w:rsidR="00743C47" w:rsidRPr="003906F4" w:rsidRDefault="006F1045" w:rsidP="003906F4">
            <w:pPr>
              <w:pStyle w:val="TAH"/>
            </w:pPr>
            <w:r w:rsidRPr="003906F4">
              <w:t>Type</w:t>
            </w:r>
          </w:p>
        </w:tc>
        <w:tc>
          <w:tcPr>
            <w:tcW w:w="3119" w:type="dxa"/>
            <w:tcBorders>
              <w:top w:val="outset" w:sz="6" w:space="0" w:color="000000"/>
              <w:left w:val="outset" w:sz="6" w:space="0" w:color="000000"/>
              <w:bottom w:val="outset" w:sz="6" w:space="0" w:color="000000"/>
              <w:right w:val="outset" w:sz="6" w:space="0" w:color="000000"/>
            </w:tcBorders>
            <w:shd w:val="clear" w:color="auto" w:fill="C0C0C0"/>
            <w:hideMark/>
          </w:tcPr>
          <w:p w14:paraId="2CC01EBB" w14:textId="77777777" w:rsidR="00743C47" w:rsidRPr="003906F4" w:rsidRDefault="006F1045" w:rsidP="003906F4">
            <w:pPr>
              <w:pStyle w:val="TAH"/>
            </w:pPr>
            <w:r w:rsidRPr="003906F4">
              <w:t>Title</w:t>
            </w:r>
          </w:p>
        </w:tc>
        <w:tc>
          <w:tcPr>
            <w:tcW w:w="1701" w:type="dxa"/>
            <w:tcBorders>
              <w:top w:val="outset" w:sz="6" w:space="0" w:color="000000"/>
              <w:left w:val="outset" w:sz="6" w:space="0" w:color="000000"/>
              <w:bottom w:val="outset" w:sz="6" w:space="0" w:color="000000"/>
              <w:right w:val="outset" w:sz="6" w:space="0" w:color="000000"/>
            </w:tcBorders>
            <w:shd w:val="clear" w:color="auto" w:fill="C0C0C0"/>
            <w:hideMark/>
          </w:tcPr>
          <w:p w14:paraId="6167BD27" w14:textId="77777777" w:rsidR="00743C47" w:rsidRPr="003906F4" w:rsidRDefault="006F1045" w:rsidP="003906F4">
            <w:pPr>
              <w:pStyle w:val="TAH"/>
            </w:pPr>
            <w:r w:rsidRPr="003906F4">
              <w:t>Source</w:t>
            </w:r>
          </w:p>
        </w:tc>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63D07D79" w14:textId="77777777" w:rsidR="00743C47" w:rsidRPr="003906F4" w:rsidRDefault="006F1045" w:rsidP="003906F4">
            <w:pPr>
              <w:pStyle w:val="TAH"/>
            </w:pPr>
            <w:r w:rsidRPr="003906F4">
              <w:t>Specification</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506A71E8" w14:textId="77777777" w:rsidR="00743C47" w:rsidRPr="003906F4" w:rsidRDefault="006F1045" w:rsidP="003906F4">
            <w:pPr>
              <w:pStyle w:val="TAH"/>
            </w:pPr>
            <w:proofErr w:type="spellStart"/>
            <w:r w:rsidRPr="003906F4">
              <w:t>CRNo</w:t>
            </w:r>
            <w:proofErr w:type="spellEnd"/>
          </w:p>
        </w:tc>
        <w:tc>
          <w:tcPr>
            <w:tcW w:w="426" w:type="dxa"/>
            <w:tcBorders>
              <w:top w:val="outset" w:sz="6" w:space="0" w:color="000000"/>
              <w:left w:val="outset" w:sz="6" w:space="0" w:color="000000"/>
              <w:bottom w:val="outset" w:sz="6" w:space="0" w:color="000000"/>
              <w:right w:val="outset" w:sz="6" w:space="0" w:color="000000"/>
            </w:tcBorders>
            <w:shd w:val="clear" w:color="auto" w:fill="C0C0C0"/>
            <w:hideMark/>
          </w:tcPr>
          <w:p w14:paraId="1EA0C127" w14:textId="77777777" w:rsidR="00743C47" w:rsidRPr="003906F4" w:rsidRDefault="006F1045" w:rsidP="003906F4">
            <w:pPr>
              <w:pStyle w:val="TAH"/>
            </w:pPr>
            <w:proofErr w:type="spellStart"/>
            <w:r w:rsidRPr="003906F4">
              <w:t>CRrev</w:t>
            </w:r>
            <w:proofErr w:type="spellEnd"/>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14:paraId="181EAFEA" w14:textId="77777777" w:rsidR="00743C47" w:rsidRPr="003906F4" w:rsidRDefault="006F1045" w:rsidP="003906F4">
            <w:pPr>
              <w:pStyle w:val="TAH"/>
            </w:pPr>
            <w:r w:rsidRPr="003906F4">
              <w:t>Cat</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6C4F6711" w14:textId="77777777" w:rsidR="00743C47" w:rsidRPr="003906F4" w:rsidRDefault="006F1045" w:rsidP="003906F4">
            <w:pPr>
              <w:pStyle w:val="TAH"/>
            </w:pPr>
            <w:r w:rsidRPr="003906F4">
              <w:t>Ver</w:t>
            </w:r>
          </w:p>
        </w:tc>
        <w:tc>
          <w:tcPr>
            <w:tcW w:w="567" w:type="dxa"/>
            <w:tcBorders>
              <w:top w:val="outset" w:sz="6" w:space="0" w:color="000000"/>
              <w:left w:val="outset" w:sz="6" w:space="0" w:color="000000"/>
              <w:bottom w:val="outset" w:sz="6" w:space="0" w:color="000000"/>
              <w:right w:val="outset" w:sz="6" w:space="0" w:color="000000"/>
            </w:tcBorders>
            <w:shd w:val="clear" w:color="auto" w:fill="C0C0C0"/>
            <w:hideMark/>
          </w:tcPr>
          <w:p w14:paraId="3D31E6D2" w14:textId="77777777" w:rsidR="00743C47" w:rsidRPr="003906F4" w:rsidRDefault="006F1045" w:rsidP="003906F4">
            <w:pPr>
              <w:pStyle w:val="TAH"/>
            </w:pPr>
            <w:r w:rsidRPr="003906F4">
              <w:t>Rel</w:t>
            </w:r>
          </w:p>
        </w:tc>
        <w:tc>
          <w:tcPr>
            <w:tcW w:w="1101" w:type="dxa"/>
            <w:tcBorders>
              <w:top w:val="outset" w:sz="6" w:space="0" w:color="000000"/>
              <w:left w:val="outset" w:sz="6" w:space="0" w:color="000000"/>
              <w:bottom w:val="outset" w:sz="6" w:space="0" w:color="000000"/>
              <w:right w:val="outset" w:sz="6" w:space="0" w:color="000000"/>
            </w:tcBorders>
            <w:shd w:val="clear" w:color="auto" w:fill="C0C0C0"/>
            <w:hideMark/>
          </w:tcPr>
          <w:p w14:paraId="3E70D2A4" w14:textId="77777777" w:rsidR="00743C47" w:rsidRPr="003906F4" w:rsidRDefault="006F1045" w:rsidP="003906F4">
            <w:pPr>
              <w:pStyle w:val="TAH"/>
            </w:pPr>
            <w:r w:rsidRPr="003906F4">
              <w:t>WI</w:t>
            </w:r>
          </w:p>
        </w:tc>
        <w:tc>
          <w:tcPr>
            <w:tcW w:w="2116" w:type="dxa"/>
            <w:tcBorders>
              <w:top w:val="outset" w:sz="6" w:space="0" w:color="000000"/>
              <w:left w:val="outset" w:sz="6" w:space="0" w:color="000000"/>
              <w:bottom w:val="outset" w:sz="6" w:space="0" w:color="000000"/>
              <w:right w:val="outset" w:sz="6" w:space="0" w:color="000000"/>
            </w:tcBorders>
            <w:shd w:val="clear" w:color="auto" w:fill="C0C0C0"/>
            <w:hideMark/>
          </w:tcPr>
          <w:p w14:paraId="094DBAF1" w14:textId="77777777" w:rsidR="00743C47" w:rsidRPr="003906F4" w:rsidRDefault="006F1045" w:rsidP="003906F4">
            <w:pPr>
              <w:pStyle w:val="TAH"/>
            </w:pPr>
            <w:r w:rsidRPr="003906F4">
              <w:t>Comment</w:t>
            </w:r>
          </w:p>
        </w:tc>
        <w:tc>
          <w:tcPr>
            <w:tcW w:w="810" w:type="dxa"/>
            <w:tcBorders>
              <w:top w:val="outset" w:sz="6" w:space="0" w:color="000000"/>
              <w:left w:val="outset" w:sz="6" w:space="0" w:color="000000"/>
              <w:bottom w:val="outset" w:sz="6" w:space="0" w:color="000000"/>
              <w:right w:val="outset" w:sz="6" w:space="0" w:color="000000"/>
            </w:tcBorders>
            <w:shd w:val="clear" w:color="auto" w:fill="C0C0C0"/>
            <w:hideMark/>
          </w:tcPr>
          <w:p w14:paraId="06096F78" w14:textId="77777777" w:rsidR="00743C47" w:rsidRPr="003906F4" w:rsidRDefault="006F1045" w:rsidP="003906F4">
            <w:pPr>
              <w:pStyle w:val="TAH"/>
            </w:pPr>
            <w:r w:rsidRPr="003906F4">
              <w:t>Decision</w:t>
            </w:r>
          </w:p>
        </w:tc>
        <w:tc>
          <w:tcPr>
            <w:tcW w:w="934" w:type="dxa"/>
            <w:tcBorders>
              <w:top w:val="outset" w:sz="6" w:space="0" w:color="000000"/>
              <w:left w:val="outset" w:sz="6" w:space="0" w:color="000000"/>
              <w:bottom w:val="outset" w:sz="6" w:space="0" w:color="000000"/>
              <w:right w:val="outset" w:sz="6" w:space="0" w:color="000000"/>
            </w:tcBorders>
            <w:shd w:val="clear" w:color="auto" w:fill="C0C0C0"/>
            <w:hideMark/>
          </w:tcPr>
          <w:p w14:paraId="3305FFBF" w14:textId="77777777" w:rsidR="00743C47" w:rsidRPr="003906F4" w:rsidRDefault="006F1045" w:rsidP="003906F4">
            <w:pPr>
              <w:pStyle w:val="TAH"/>
            </w:pPr>
            <w:r w:rsidRPr="003906F4">
              <w:t>Revised to TD#</w:t>
            </w:r>
          </w:p>
        </w:tc>
      </w:tr>
      <w:tr w:rsidR="003906F4" w:rsidRPr="003906F4" w14:paraId="6A3AB78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FAA465" w14:textId="323220F0" w:rsidR="003906F4" w:rsidRPr="003906F4" w:rsidRDefault="003906F4" w:rsidP="003906F4">
            <w:pPr>
              <w:pStyle w:val="TAL"/>
            </w:pPr>
            <w:r w:rsidRPr="003906F4">
              <w:t>1.2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819FAB" w14:textId="024733B3" w:rsidR="003906F4" w:rsidRPr="003906F4" w:rsidRDefault="003906F4" w:rsidP="003906F4">
            <w:pPr>
              <w:pStyle w:val="TAL"/>
            </w:pPr>
            <w:r w:rsidRPr="003906F4">
              <w:t>SP-220665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D728F4" w14:textId="3BB1D946"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4AFD92" w14:textId="7C202D98" w:rsidR="003906F4" w:rsidRPr="003906F4" w:rsidRDefault="003906F4" w:rsidP="003906F4">
            <w:pPr>
              <w:pStyle w:val="TAL"/>
            </w:pPr>
            <w:r w:rsidRPr="003906F4">
              <w:t>TSG SA#96 Start of Meeting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CEE9738" w14:textId="0DDB1B2A"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2BF64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936E04" w14:textId="0A8F846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7F044B9" w14:textId="7A408B2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897307" w14:textId="3E964D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0EBD44" w14:textId="51973B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7FBED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C9B9A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E39981" w14:textId="2F8D2F66"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84A3EF" w14:textId="44CC7AA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91D8E7" w14:textId="77777777" w:rsidR="003906F4" w:rsidRPr="003906F4" w:rsidRDefault="003906F4" w:rsidP="003906F4">
            <w:pPr>
              <w:pStyle w:val="TAL"/>
            </w:pPr>
          </w:p>
        </w:tc>
      </w:tr>
      <w:tr w:rsidR="003906F4" w:rsidRPr="003906F4" w14:paraId="472F4C0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A0D824" w14:textId="42126F78" w:rsidR="003906F4" w:rsidRPr="003906F4" w:rsidRDefault="003906F4" w:rsidP="003906F4">
            <w:pPr>
              <w:pStyle w:val="TAL"/>
            </w:pPr>
            <w:r w:rsidRPr="003906F4">
              <w:t>1.2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90CC32" w14:textId="5707743C" w:rsidR="003906F4" w:rsidRPr="003906F4" w:rsidRDefault="003906F4" w:rsidP="003906F4">
            <w:pPr>
              <w:pStyle w:val="TAL"/>
            </w:pPr>
            <w:r w:rsidRPr="003906F4">
              <w:t>SP-220666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F68250" w14:textId="149B89F0"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F22356" w14:textId="6F0B9626" w:rsidR="003906F4" w:rsidRPr="003906F4" w:rsidRDefault="003906F4" w:rsidP="003906F4">
            <w:pPr>
              <w:pStyle w:val="TAL"/>
            </w:pPr>
            <w:r w:rsidRPr="003906F4">
              <w:t>3GPP Newcomer Orientation Session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425FDA" w14:textId="5FC146F9"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63FE3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1C83E2" w14:textId="07A2514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2FC5156" w14:textId="458DDEC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C94115" w14:textId="69E5892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D2B1BF" w14:textId="701E7F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F9D48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35B780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719039C" w14:textId="717E5207"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5AC2154" w14:textId="0E2F385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87936C" w14:textId="77777777" w:rsidR="003906F4" w:rsidRPr="003906F4" w:rsidRDefault="003906F4" w:rsidP="003906F4">
            <w:pPr>
              <w:pStyle w:val="TAL"/>
            </w:pPr>
          </w:p>
        </w:tc>
      </w:tr>
      <w:tr w:rsidR="003906F4" w:rsidRPr="003906F4" w14:paraId="34A5FA2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C84B8C7" w14:textId="6BDCB4A5" w:rsidR="003906F4" w:rsidRPr="003906F4" w:rsidRDefault="003906F4" w:rsidP="003906F4">
            <w:pPr>
              <w:pStyle w:val="TAL"/>
            </w:pPr>
            <w:r w:rsidRPr="003906F4">
              <w:t>1.4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B19D63" w14:textId="7E14A8AC" w:rsidR="003906F4" w:rsidRPr="003906F4" w:rsidRDefault="003906F4" w:rsidP="003906F4">
            <w:pPr>
              <w:pStyle w:val="TAL"/>
            </w:pPr>
            <w:r w:rsidRPr="003906F4">
              <w:t>SP-220360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EF9270" w14:textId="4D9F41C1" w:rsidR="003906F4" w:rsidRPr="003906F4" w:rsidRDefault="003906F4" w:rsidP="003906F4">
            <w:pPr>
              <w:pStyle w:val="TAL"/>
            </w:pPr>
            <w:r w:rsidRPr="003906F4">
              <w:t>AGENDA</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D1CAB9" w14:textId="30527FEF" w:rsidR="003906F4" w:rsidRPr="003906F4" w:rsidRDefault="003906F4" w:rsidP="003906F4">
            <w:pPr>
              <w:pStyle w:val="TAL"/>
            </w:pPr>
            <w:r w:rsidRPr="003906F4">
              <w:t>Agenda &amp; Procedures &amp; Time Schedule for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5AF499" w14:textId="4E98C46E"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665FC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7653F3" w14:textId="0A060F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67F839E" w14:textId="2A89336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E92548" w14:textId="4EA282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480FAE" w14:textId="1167B0B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8E357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A6EDD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FF9E2F" w14:textId="4C7F8AEC" w:rsidR="003906F4" w:rsidRPr="003906F4" w:rsidRDefault="003906F4" w:rsidP="003906F4">
            <w:pPr>
              <w:pStyle w:val="TAL"/>
            </w:pPr>
            <w:r w:rsidRPr="003906F4">
              <w:t>This AGENDA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B6450AF" w14:textId="5188BD1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2781AB8" w14:textId="77777777" w:rsidR="003906F4" w:rsidRPr="003906F4" w:rsidRDefault="003906F4" w:rsidP="003906F4">
            <w:pPr>
              <w:pStyle w:val="TAL"/>
            </w:pPr>
          </w:p>
        </w:tc>
      </w:tr>
      <w:tr w:rsidR="003906F4" w:rsidRPr="003906F4" w14:paraId="1C1F76E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E7BA1C8" w14:textId="41C37BF3"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7FA6526" w14:textId="06F784F3" w:rsidR="003906F4" w:rsidRPr="003906F4" w:rsidRDefault="003906F4" w:rsidP="003906F4">
            <w:pPr>
              <w:pStyle w:val="TAL"/>
            </w:pPr>
            <w:r w:rsidRPr="003906F4">
              <w:t>SP-220361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C07476E" w14:textId="7A168862"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4C44FD" w14:textId="02EEB262" w:rsidR="003906F4" w:rsidRPr="003906F4" w:rsidRDefault="003906F4" w:rsidP="003906F4">
            <w:pPr>
              <w:pStyle w:val="TAL"/>
            </w:pPr>
            <w:r w:rsidRPr="003906F4">
              <w:t>Draft report of TSG SA meeting #95E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FF8BD4" w14:textId="5BD00FAF" w:rsidR="003906F4" w:rsidRPr="003906F4" w:rsidRDefault="003906F4" w:rsidP="003906F4">
            <w:pPr>
              <w:pStyle w:val="TAL"/>
            </w:pPr>
            <w:r w:rsidRPr="003906F4">
              <w:t>TSG SA Secretary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A42FD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CC0D45" w14:textId="2C0D2E7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25D273" w14:textId="0F9BFC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07836E" w14:textId="3D20C7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4A0455" w14:textId="1C27DB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94DD8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03B48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306347" w14:textId="3F630501" w:rsidR="003906F4" w:rsidRPr="003906F4" w:rsidRDefault="003906F4" w:rsidP="003906F4">
            <w:pPr>
              <w:pStyle w:val="TAL"/>
            </w:pPr>
            <w:r w:rsidRPr="003906F4">
              <w:t>Revised to SP-220641 to add TSG SA Voting List as attachment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5D46EE" w14:textId="76631363"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76D6E8" w14:textId="5CA52247" w:rsidR="003906F4" w:rsidRPr="003906F4" w:rsidRDefault="003906F4" w:rsidP="003906F4">
            <w:pPr>
              <w:pStyle w:val="TAL"/>
            </w:pPr>
            <w:r w:rsidRPr="003906F4">
              <w:t>SP-220641</w:t>
            </w:r>
          </w:p>
        </w:tc>
      </w:tr>
      <w:tr w:rsidR="003906F4" w:rsidRPr="003906F4" w14:paraId="7352DA2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223CAF" w14:textId="79895F25"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7EF692" w14:textId="6788E408" w:rsidR="003906F4" w:rsidRPr="003906F4" w:rsidRDefault="003906F4" w:rsidP="003906F4">
            <w:pPr>
              <w:pStyle w:val="TAL"/>
            </w:pPr>
            <w:r w:rsidRPr="003906F4">
              <w:t>SP-220641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BC5EF37" w14:textId="008F3AE0"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770951" w14:textId="4D3B1C4A" w:rsidR="003906F4" w:rsidRPr="003906F4" w:rsidRDefault="003906F4" w:rsidP="003906F4">
            <w:pPr>
              <w:pStyle w:val="TAL"/>
            </w:pPr>
            <w:r w:rsidRPr="003906F4">
              <w:t>Draft report of TSG SA meeting #95E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8AD4E55" w14:textId="2E4307BD" w:rsidR="003906F4" w:rsidRPr="003906F4" w:rsidRDefault="003906F4" w:rsidP="003906F4">
            <w:pPr>
              <w:pStyle w:val="TAL"/>
            </w:pPr>
            <w:r w:rsidRPr="003906F4">
              <w:t>TSG SA Secretary</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A2C78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CE60A9" w14:textId="1DC4770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5F1794" w14:textId="3C52D79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18369E" w14:textId="282C33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F451E5" w14:textId="0011587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F699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78397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941C088" w14:textId="69C17D63" w:rsidR="003906F4" w:rsidRPr="003906F4" w:rsidRDefault="003906F4" w:rsidP="003906F4">
            <w:pPr>
              <w:pStyle w:val="TAL"/>
            </w:pPr>
            <w:r w:rsidRPr="003906F4">
              <w:t>Revision of SP-220361: Adds TSG SA Voting List as attachment. This REPORT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A83F89F" w14:textId="3AB52B7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E5D617" w14:textId="77777777" w:rsidR="003906F4" w:rsidRPr="003906F4" w:rsidRDefault="003906F4" w:rsidP="003906F4">
            <w:pPr>
              <w:pStyle w:val="TAL"/>
            </w:pPr>
          </w:p>
        </w:tc>
      </w:tr>
      <w:tr w:rsidR="003906F4" w:rsidRPr="003906F4" w14:paraId="5B0DBFF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C8864BC" w14:textId="72D08754"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8D544B" w14:textId="0E1D8FA2" w:rsidR="003906F4" w:rsidRPr="003906F4" w:rsidRDefault="003906F4" w:rsidP="003906F4">
            <w:pPr>
              <w:pStyle w:val="TAL"/>
            </w:pPr>
            <w:r w:rsidRPr="003906F4">
              <w:t>SP-220372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3E78C79" w14:textId="0FCB05E7"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04E5E3" w14:textId="07449907" w:rsidR="003906F4" w:rsidRPr="003906F4" w:rsidRDefault="003906F4" w:rsidP="003906F4">
            <w:pPr>
              <w:pStyle w:val="TAL"/>
            </w:pPr>
            <w:r w:rsidRPr="003906F4">
              <w:t>LS from ETSI TC ITS STF585: Open contribution or Review of the MCO set of specifications (TS 103 697, TS 103 141, TS 103 836-4-1, TS 103 695) for C-ITS Release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F3E68A" w14:textId="7BE460E6" w:rsidR="003906F4" w:rsidRPr="003906F4" w:rsidRDefault="003906F4" w:rsidP="003906F4">
            <w:pPr>
              <w:pStyle w:val="TAL"/>
            </w:pPr>
            <w:r w:rsidRPr="003906F4">
              <w:t>ETSI TC ITS STF585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2E03B5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5222BF" w14:textId="04B5281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0BC990" w14:textId="24B5EC3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405A6C" w14:textId="3BCFEC8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D9DB85" w14:textId="7D286AA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C7419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2B907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5162C5" w14:textId="3C612E40"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D46F4FD" w14:textId="3D916DF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6314415" w14:textId="77777777" w:rsidR="003906F4" w:rsidRPr="003906F4" w:rsidRDefault="003906F4" w:rsidP="003906F4">
            <w:pPr>
              <w:pStyle w:val="TAL"/>
            </w:pPr>
          </w:p>
        </w:tc>
      </w:tr>
      <w:tr w:rsidR="003906F4" w:rsidRPr="003906F4" w14:paraId="45C7C7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8ADED2" w14:textId="4088F676"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92E194" w14:textId="4D82E2DC" w:rsidR="003906F4" w:rsidRPr="003906F4" w:rsidRDefault="003906F4" w:rsidP="003906F4">
            <w:pPr>
              <w:pStyle w:val="TAL"/>
            </w:pPr>
            <w:r w:rsidRPr="003906F4">
              <w:t>SP-220376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E4A296" w14:textId="64DF4D93"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3E3AB2" w14:textId="2AD7DA35" w:rsidR="003906F4" w:rsidRPr="003906F4" w:rsidRDefault="003906F4" w:rsidP="003906F4">
            <w:pPr>
              <w:pStyle w:val="TAL"/>
            </w:pPr>
            <w:r w:rsidRPr="003906F4">
              <w:t xml:space="preserve">LS from ETSI ISG IPE: Liaison Statement announcing publication of IPE-002: IPv6 based Data </w:t>
            </w:r>
            <w:proofErr w:type="spellStart"/>
            <w:r w:rsidRPr="003906F4">
              <w:t>Centers</w:t>
            </w:r>
            <w:proofErr w:type="spellEnd"/>
            <w:r w:rsidRPr="003906F4">
              <w:t>, Network and Cloud Integration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5E8F36" w14:textId="2C0CE053" w:rsidR="003906F4" w:rsidRPr="003906F4" w:rsidRDefault="003906F4" w:rsidP="003906F4">
            <w:pPr>
              <w:pStyle w:val="TAL"/>
            </w:pPr>
            <w:r w:rsidRPr="003906F4">
              <w:t>ETSI ISG IPE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A8EE9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D53CDD" w14:textId="6A2798C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8CE4B8" w14:textId="6153C19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2F3931" w14:textId="6AE1CC1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B1D82D" w14:textId="087E49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BF2C3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0FE2D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87D458A" w14:textId="0B8535DC"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E1A244" w14:textId="2E8DF09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31ACA17" w14:textId="77777777" w:rsidR="003906F4" w:rsidRPr="003906F4" w:rsidRDefault="003906F4" w:rsidP="003906F4">
            <w:pPr>
              <w:pStyle w:val="TAL"/>
            </w:pPr>
          </w:p>
        </w:tc>
      </w:tr>
      <w:tr w:rsidR="003906F4" w:rsidRPr="003906F4" w14:paraId="15CF955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49999C" w14:textId="257FE10A"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E96B2BD" w14:textId="4A047225" w:rsidR="003906F4" w:rsidRPr="003906F4" w:rsidRDefault="003906F4" w:rsidP="003906F4">
            <w:pPr>
              <w:pStyle w:val="TAL"/>
            </w:pPr>
            <w:r w:rsidRPr="003906F4">
              <w:t>SP-220375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53D7ED" w14:textId="21D2F328"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8F5BB7" w14:textId="504B9366" w:rsidR="003906F4" w:rsidRPr="003906F4" w:rsidRDefault="003906F4" w:rsidP="003906F4">
            <w:pPr>
              <w:pStyle w:val="TAL"/>
            </w:pPr>
            <w:r w:rsidRPr="003906F4">
              <w:t>LS from SA WG6: LS on Alignment of EDGEAPP and ETSI MEC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BE534B" w14:textId="253FA8A4"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8E5FF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03E949" w14:textId="19C9F3D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1960AB" w14:textId="681A389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9E8770" w14:textId="7DB51A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BED5B1" w14:textId="648BD6B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18A066" w14:textId="4BA5726F"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CE2C4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851AED" w14:textId="6FE52C89" w:rsidR="003906F4" w:rsidRPr="003906F4" w:rsidRDefault="003906F4" w:rsidP="003906F4">
            <w:pPr>
              <w:pStyle w:val="TAL"/>
            </w:pPr>
            <w:r w:rsidRPr="003906F4">
              <w:t>Related WID proposal in SP-220634.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66B111" w14:textId="4F5D2A1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A3B125" w14:textId="77777777" w:rsidR="003906F4" w:rsidRPr="003906F4" w:rsidRDefault="003906F4" w:rsidP="003906F4">
            <w:pPr>
              <w:pStyle w:val="TAL"/>
            </w:pPr>
          </w:p>
        </w:tc>
      </w:tr>
      <w:tr w:rsidR="003906F4" w:rsidRPr="003906F4" w14:paraId="5E32817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7A1B7BF" w14:textId="2D0A4CE7"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213059B" w14:textId="304CC1C8" w:rsidR="003906F4" w:rsidRPr="003906F4" w:rsidRDefault="003906F4" w:rsidP="003906F4">
            <w:pPr>
              <w:pStyle w:val="TAL"/>
            </w:pPr>
            <w:r w:rsidRPr="003906F4">
              <w:t>SP-220362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ECB08BD" w14:textId="69643AC6"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1B1733" w14:textId="51424B2E" w:rsidR="003906F4" w:rsidRPr="003906F4" w:rsidRDefault="003906F4" w:rsidP="003906F4">
            <w:pPr>
              <w:pStyle w:val="TAL"/>
            </w:pPr>
            <w:r w:rsidRPr="003906F4">
              <w:t>LS from CT WG1: LS on spoofing using national numbers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055BF84" w14:textId="1612B7B0" w:rsidR="003906F4" w:rsidRPr="003906F4" w:rsidRDefault="003906F4" w:rsidP="003906F4">
            <w:pPr>
              <w:pStyle w:val="TAL"/>
            </w:pPr>
            <w:r w:rsidRPr="003906F4">
              <w:t>CT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4A1097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F3E966" w14:textId="736ECFD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84DD47B" w14:textId="39440AD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DD5824" w14:textId="3B106F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8B0E4F" w14:textId="408B180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B0AD2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EEF9A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1EC184B" w14:textId="744EB479"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6CB78F" w14:textId="496ECF0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ACAB946" w14:textId="77777777" w:rsidR="003906F4" w:rsidRPr="003906F4" w:rsidRDefault="003906F4" w:rsidP="003906F4">
            <w:pPr>
              <w:pStyle w:val="TAL"/>
            </w:pPr>
          </w:p>
        </w:tc>
      </w:tr>
      <w:tr w:rsidR="003906F4" w:rsidRPr="003906F4" w14:paraId="6E2FC7D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9E175C" w14:textId="177089C9"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F30FCC" w14:textId="0CAD6306" w:rsidR="003906F4" w:rsidRPr="003906F4" w:rsidRDefault="003906F4" w:rsidP="003906F4">
            <w:pPr>
              <w:pStyle w:val="TAL"/>
            </w:pPr>
            <w:r w:rsidRPr="003906F4">
              <w:t>SP-220363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B1C3C0" w14:textId="44E70725"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6AF70E5" w14:textId="1002F86F" w:rsidR="003906F4" w:rsidRPr="003906F4" w:rsidRDefault="003906F4" w:rsidP="003906F4">
            <w:pPr>
              <w:pStyle w:val="TAL"/>
            </w:pPr>
            <w:r w:rsidRPr="003906F4">
              <w:t>LS from ETSI ISG MEC: LS to 3GPP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8ADA5B" w14:textId="1A262B6D" w:rsidR="003906F4" w:rsidRPr="003906F4" w:rsidRDefault="003906F4" w:rsidP="003906F4">
            <w:pPr>
              <w:pStyle w:val="TAL"/>
            </w:pPr>
            <w:r w:rsidRPr="003906F4">
              <w:t>ETSI ISG MEC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E7B4B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0DB524" w14:textId="0DDF7BA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EAF0EF" w14:textId="19166D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29C5E9" w14:textId="638537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9A4142" w14:textId="309E8B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C62AA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5E88C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3B13059" w14:textId="441EC4AD"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F98B72D" w14:textId="26779AE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0B801F4" w14:textId="77777777" w:rsidR="003906F4" w:rsidRPr="003906F4" w:rsidRDefault="003906F4" w:rsidP="003906F4">
            <w:pPr>
              <w:pStyle w:val="TAL"/>
            </w:pPr>
          </w:p>
        </w:tc>
      </w:tr>
      <w:tr w:rsidR="003906F4" w:rsidRPr="003906F4" w14:paraId="5DBFF06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12EAB6" w14:textId="588FFC48"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C30CFB" w14:textId="4EBDDF30" w:rsidR="003906F4" w:rsidRPr="003906F4" w:rsidRDefault="003906F4" w:rsidP="003906F4">
            <w:pPr>
              <w:pStyle w:val="TAL"/>
            </w:pPr>
            <w:r w:rsidRPr="003906F4">
              <w:t>SP-220365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FD5A9E4" w14:textId="4DEEFD7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E345DB" w14:textId="17D3D0E3" w:rsidR="003906F4" w:rsidRPr="003906F4" w:rsidRDefault="003906F4" w:rsidP="003906F4">
            <w:pPr>
              <w:pStyle w:val="TAL"/>
            </w:pPr>
            <w:r w:rsidRPr="003906F4">
              <w:t>LS from SA WG3: Reply LS on Reply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FBAB9D" w14:textId="34538AA2"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F383B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101F74" w14:textId="2FBE35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936C2C" w14:textId="1D2EB8B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A9B551" w14:textId="7B4706E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9DBC63" w14:textId="16867C6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512B9C" w14:textId="7FDE3AB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02CD13" w14:textId="17D1E362" w:rsidR="003906F4" w:rsidRPr="003906F4" w:rsidRDefault="003906F4" w:rsidP="003906F4">
            <w:pPr>
              <w:pStyle w:val="TAL"/>
            </w:pPr>
            <w:r w:rsidRPr="003906F4">
              <w:t>MINT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821DBC" w14:textId="09EBE4E2"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BB61E1" w14:textId="6FD06AF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A6D180" w14:textId="77777777" w:rsidR="003906F4" w:rsidRPr="003906F4" w:rsidRDefault="003906F4" w:rsidP="003906F4">
            <w:pPr>
              <w:pStyle w:val="TAL"/>
            </w:pPr>
          </w:p>
        </w:tc>
      </w:tr>
      <w:tr w:rsidR="003906F4" w:rsidRPr="003906F4" w14:paraId="2FD51EE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7624D1" w14:textId="0B029DED"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6F1C65" w14:textId="5C5F1B33" w:rsidR="003906F4" w:rsidRPr="003906F4" w:rsidRDefault="003906F4" w:rsidP="003906F4">
            <w:pPr>
              <w:pStyle w:val="TAL"/>
            </w:pPr>
            <w:r w:rsidRPr="003906F4">
              <w:t>SP-220366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A150EB" w14:textId="5FDE952E"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AA1586" w14:textId="261D60B0" w:rsidR="003906F4" w:rsidRPr="003906F4" w:rsidRDefault="003906F4" w:rsidP="003906F4">
            <w:pPr>
              <w:pStyle w:val="TAL"/>
            </w:pPr>
            <w:r w:rsidRPr="003906F4">
              <w:t>LS from SA WG5: Reply LS to ITU-T on the first deliverable on use cases for autonomous networks from ITU FG-AN (ITU FG-AN)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087A77" w14:textId="0438E25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4EF75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733207" w14:textId="4650F39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452E838" w14:textId="1267542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A39698" w14:textId="3F5D8C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D50E93" w14:textId="0BCD7A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9CF093" w14:textId="6CF3539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C602B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62A24A" w14:textId="492EC01E"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9F89DC3" w14:textId="3D8D75B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1C93A79" w14:textId="77777777" w:rsidR="003906F4" w:rsidRPr="003906F4" w:rsidRDefault="003906F4" w:rsidP="003906F4">
            <w:pPr>
              <w:pStyle w:val="TAL"/>
            </w:pPr>
          </w:p>
        </w:tc>
      </w:tr>
      <w:tr w:rsidR="003906F4" w:rsidRPr="003906F4" w14:paraId="5CB9B17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E0E7F4C" w14:textId="213D59A3"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364D1E" w14:textId="44FEDC14" w:rsidR="003906F4" w:rsidRPr="003906F4" w:rsidRDefault="003906F4" w:rsidP="003906F4">
            <w:pPr>
              <w:pStyle w:val="TAL"/>
            </w:pPr>
            <w:r w:rsidRPr="003906F4">
              <w:t>SP-220367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7394ED1" w14:textId="40114B3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C917661" w14:textId="76C2AE7F" w:rsidR="003906F4" w:rsidRPr="003906F4" w:rsidRDefault="003906F4" w:rsidP="003906F4">
            <w:pPr>
              <w:pStyle w:val="TAL"/>
            </w:pPr>
            <w:r w:rsidRPr="003906F4">
              <w:t>LS from SA WG5: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772188" w14:textId="019C689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4E446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A2459B" w14:textId="168D49D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553B9F" w14:textId="20A2905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DD4DC1" w14:textId="0A25FF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FCBCDB" w14:textId="441C95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E5EBEE" w14:textId="2ED7C36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E99098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0ED0C4" w14:textId="31625166"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6BB184" w14:textId="6A3EAF3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585E547" w14:textId="77777777" w:rsidR="003906F4" w:rsidRPr="003906F4" w:rsidRDefault="003906F4" w:rsidP="003906F4">
            <w:pPr>
              <w:pStyle w:val="TAL"/>
            </w:pPr>
          </w:p>
        </w:tc>
      </w:tr>
      <w:tr w:rsidR="003906F4" w:rsidRPr="003906F4" w14:paraId="196735A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DA899C" w14:textId="51298B54"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DDFBEB" w14:textId="57CD3559" w:rsidR="003906F4" w:rsidRPr="003906F4" w:rsidRDefault="003906F4" w:rsidP="003906F4">
            <w:pPr>
              <w:pStyle w:val="TAL"/>
            </w:pPr>
            <w:r w:rsidRPr="003906F4">
              <w:t>SP-220368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B161C78" w14:textId="54213DB2"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4F06FA" w14:textId="72FD2876" w:rsidR="003906F4" w:rsidRPr="003906F4" w:rsidRDefault="003906F4" w:rsidP="003906F4">
            <w:pPr>
              <w:pStyle w:val="TAL"/>
            </w:pPr>
            <w:r w:rsidRPr="003906F4">
              <w:t>LS from SA WG5: Reply LS to GSMA NG ENSWI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CB876E" w14:textId="0961CBF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173BF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6329C6" w14:textId="613AF4D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4664A0" w14:textId="1791B36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8F23D9" w14:textId="50EC10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5EE783" w14:textId="596834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E488D2" w14:textId="30C7835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61C06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1FCACB" w14:textId="23011D27"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B3CC99" w14:textId="27561B5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BCF748" w14:textId="77777777" w:rsidR="003906F4" w:rsidRPr="003906F4" w:rsidRDefault="003906F4" w:rsidP="003906F4">
            <w:pPr>
              <w:pStyle w:val="TAL"/>
            </w:pPr>
          </w:p>
        </w:tc>
      </w:tr>
      <w:tr w:rsidR="003906F4" w:rsidRPr="003906F4" w14:paraId="354BC1F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8175B3" w14:textId="0AA9DC7C"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C8D1272" w14:textId="06E0745F" w:rsidR="003906F4" w:rsidRPr="003906F4" w:rsidRDefault="003906F4" w:rsidP="003906F4">
            <w:pPr>
              <w:pStyle w:val="TAL"/>
            </w:pPr>
            <w:r w:rsidRPr="003906F4">
              <w:t>SP-220369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B095EA7" w14:textId="19C234B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1811231" w14:textId="30ED2AE6" w:rsidR="003906F4" w:rsidRPr="003906F4" w:rsidRDefault="003906F4" w:rsidP="003906F4">
            <w:pPr>
              <w:pStyle w:val="TAL"/>
            </w:pPr>
            <w:r w:rsidRPr="003906F4">
              <w:t>LS from SA WG5: Reply LS to TM Forum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A3E6B8" w14:textId="55574BB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D72A0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748B96" w14:textId="73F7D8B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1BDE0B" w14:textId="4579D69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22430F" w14:textId="4E6738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7361FB" w14:textId="584F426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829141" w14:textId="657213A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0B57D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366651" w14:textId="1B236F53"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0011A3" w14:textId="7AB8E81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B15662" w14:textId="77777777" w:rsidR="003906F4" w:rsidRPr="003906F4" w:rsidRDefault="003906F4" w:rsidP="003906F4">
            <w:pPr>
              <w:pStyle w:val="TAL"/>
            </w:pPr>
          </w:p>
        </w:tc>
      </w:tr>
      <w:tr w:rsidR="003906F4" w:rsidRPr="003906F4" w14:paraId="3C119DA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65D352A" w14:textId="333373AE" w:rsidR="003906F4" w:rsidRPr="003906F4" w:rsidRDefault="003906F4" w:rsidP="003906F4">
            <w:pPr>
              <w:pStyle w:val="TAL"/>
            </w:pPr>
            <w:r w:rsidRPr="003906F4">
              <w:lastRenderedPageBreak/>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0CD5F94" w14:textId="37FB72F2" w:rsidR="003906F4" w:rsidRPr="003906F4" w:rsidRDefault="003906F4" w:rsidP="003906F4">
            <w:pPr>
              <w:pStyle w:val="TAL"/>
            </w:pPr>
            <w:r w:rsidRPr="003906F4">
              <w:t>SP-220370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1D88A01" w14:textId="680BD524"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332F03" w14:textId="035B34D3" w:rsidR="003906F4" w:rsidRPr="003906F4" w:rsidRDefault="003906F4" w:rsidP="003906F4">
            <w:pPr>
              <w:pStyle w:val="TAL"/>
            </w:pPr>
            <w:r w:rsidRPr="003906F4">
              <w:t>LS from SA WG6: Reply LS to ETSI MEC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59F8072" w14:textId="5306B9C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0F871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BDF93D" w14:textId="73F82E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40F4D03" w14:textId="77A83ED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0A513C" w14:textId="2263019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DB3D98" w14:textId="7761E7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D6BF0B" w14:textId="7B02583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6BE62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6877B9" w14:textId="063DAB86"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2C5D817" w14:textId="566F9A0A"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AFFA2B3" w14:textId="77777777" w:rsidR="003906F4" w:rsidRPr="003906F4" w:rsidRDefault="003906F4" w:rsidP="003906F4">
            <w:pPr>
              <w:pStyle w:val="TAL"/>
            </w:pPr>
          </w:p>
        </w:tc>
      </w:tr>
      <w:tr w:rsidR="003906F4" w:rsidRPr="003906F4" w14:paraId="78001AA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D9B403" w14:textId="38FCD135"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DB8E3C" w14:textId="5A70AF31" w:rsidR="003906F4" w:rsidRPr="003906F4" w:rsidRDefault="003906F4" w:rsidP="003906F4">
            <w:pPr>
              <w:pStyle w:val="TAL"/>
            </w:pPr>
            <w:r w:rsidRPr="003906F4">
              <w:t>SP-220373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EC8802" w14:textId="39028FF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2AAA5E" w14:textId="6706237C" w:rsidR="003906F4" w:rsidRPr="003906F4" w:rsidRDefault="003906F4" w:rsidP="003906F4">
            <w:pPr>
              <w:pStyle w:val="TAL"/>
            </w:pPr>
            <w:r w:rsidRPr="003906F4">
              <w:t>LS from SA WG1: Reply LS on IMS emergency communication improvement-SM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DD69284" w14:textId="2A98CFFD"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BFBEE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0B5B71" w14:textId="37FB453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BFC861" w14:textId="6E04D49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771246" w14:textId="7AFC823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04C387" w14:textId="3812AC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CDB914" w14:textId="706D35C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42267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CA2974" w14:textId="598B3C8C"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A4FD8A" w14:textId="5BC3CAF6"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D9F6C07" w14:textId="77777777" w:rsidR="003906F4" w:rsidRPr="003906F4" w:rsidRDefault="003906F4" w:rsidP="003906F4">
            <w:pPr>
              <w:pStyle w:val="TAL"/>
            </w:pPr>
          </w:p>
        </w:tc>
      </w:tr>
      <w:tr w:rsidR="003906F4" w:rsidRPr="003906F4" w14:paraId="3C772A3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0BC898" w14:textId="2FAD8F73"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1B4B28" w14:textId="2B623C9B" w:rsidR="003906F4" w:rsidRPr="003906F4" w:rsidRDefault="003906F4" w:rsidP="003906F4">
            <w:pPr>
              <w:pStyle w:val="TAL"/>
            </w:pPr>
            <w:r w:rsidRPr="003906F4">
              <w:t>SP-220374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1F1280" w14:textId="2872830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159198" w14:textId="663F79A1" w:rsidR="003906F4" w:rsidRPr="003906F4" w:rsidRDefault="003906F4" w:rsidP="003906F4">
            <w:pPr>
              <w:pStyle w:val="TAL"/>
            </w:pPr>
            <w:r w:rsidRPr="003906F4">
              <w:t>LS from SA WG5: Reply LS on Issues Network Slice information delivery to a 3rd party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7F2692" w14:textId="63DFCC5F"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F78B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A6ED46" w14:textId="521DF1A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E95F30" w14:textId="6BA2D1E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F57639" w14:textId="2C6641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C554FB" w14:textId="43639E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59FDB9" w14:textId="17B0BAB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67623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2EF6A7" w14:textId="47336D03"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B91A04" w14:textId="18F5FAD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927F1E1" w14:textId="77777777" w:rsidR="003906F4" w:rsidRPr="003906F4" w:rsidRDefault="003906F4" w:rsidP="003906F4">
            <w:pPr>
              <w:pStyle w:val="TAL"/>
            </w:pPr>
          </w:p>
        </w:tc>
      </w:tr>
      <w:tr w:rsidR="003906F4" w:rsidRPr="003906F4" w14:paraId="65C8C13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29A7164" w14:textId="65F173C1" w:rsidR="003906F4" w:rsidRPr="003906F4" w:rsidRDefault="003906F4" w:rsidP="003906F4">
            <w:pPr>
              <w:pStyle w:val="TAL"/>
            </w:pPr>
            <w:r w:rsidRPr="003906F4">
              <w:t>2.1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9FCF021" w14:textId="482CE642" w:rsidR="003906F4" w:rsidRPr="003906F4" w:rsidRDefault="003906F4" w:rsidP="003906F4">
            <w:pPr>
              <w:pStyle w:val="TAL"/>
            </w:pPr>
            <w:r w:rsidRPr="003906F4">
              <w:t>SP-220377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9503EC" w14:textId="3D96E215"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C437B8" w14:textId="2B95FF3C" w:rsidR="003906F4" w:rsidRPr="003906F4" w:rsidRDefault="003906F4" w:rsidP="003906F4">
            <w:pPr>
              <w:pStyle w:val="TAL"/>
            </w:pPr>
            <w:r w:rsidRPr="003906F4">
              <w:t>LS from O-RAN WG9: LS on O-RAN Transport Network Slicing Enhancement IM/DM TS28.541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9A7686" w14:textId="67514D86" w:rsidR="003906F4" w:rsidRPr="003906F4" w:rsidRDefault="003906F4" w:rsidP="003906F4">
            <w:pPr>
              <w:pStyle w:val="TAL"/>
            </w:pPr>
            <w:r w:rsidRPr="003906F4">
              <w:t>O-RAN WG9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C19CB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A5EE81" w14:textId="72391E0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BB6C0F" w14:textId="64F2FD8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2D40D5" w14:textId="6A2183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1D23DC" w14:textId="7D9899F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F5B21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BF2B3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E9187E" w14:textId="7CA8F84F"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5D9939" w14:textId="4B09823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4CC1EDC" w14:textId="77777777" w:rsidR="003906F4" w:rsidRPr="003906F4" w:rsidRDefault="003906F4" w:rsidP="003906F4">
            <w:pPr>
              <w:pStyle w:val="TAL"/>
            </w:pPr>
          </w:p>
        </w:tc>
      </w:tr>
      <w:tr w:rsidR="003906F4" w:rsidRPr="003906F4" w14:paraId="6FE4383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1A8B537" w14:textId="3149873D" w:rsidR="003906F4" w:rsidRPr="003906F4" w:rsidRDefault="003906F4" w:rsidP="003906F4">
            <w:pPr>
              <w:pStyle w:val="TAL"/>
            </w:pPr>
            <w:r w:rsidRPr="003906F4">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3CEA35" w14:textId="6A85D246" w:rsidR="003906F4" w:rsidRPr="003906F4" w:rsidRDefault="003906F4" w:rsidP="003906F4">
            <w:pPr>
              <w:pStyle w:val="TAL"/>
            </w:pPr>
            <w:r w:rsidRPr="003906F4">
              <w:t>SP-220364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BF1A3F5" w14:textId="08860F7F"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2BCA64" w14:textId="09B32CD4" w:rsidR="003906F4" w:rsidRPr="003906F4" w:rsidRDefault="003906F4" w:rsidP="003906F4">
            <w:pPr>
              <w:pStyle w:val="TAL"/>
            </w:pPr>
            <w:r w:rsidRPr="003906F4">
              <w:t>LS from ONAP: Request to clarify whether there are IPR issues with using 3GPP terminology and information objects and names in code contributed to ONAP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0036BF" w14:textId="4C5AE1CA" w:rsidR="003906F4" w:rsidRPr="003906F4" w:rsidRDefault="003906F4" w:rsidP="003906F4">
            <w:pPr>
              <w:pStyle w:val="TAL"/>
            </w:pPr>
            <w:r w:rsidRPr="003906F4">
              <w:t>ONAP</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40FDC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5389B7" w14:textId="4E29E1D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D6F896" w14:textId="53F26D2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0B7ACB" w14:textId="58AD93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729197" w14:textId="6CDB202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48318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8A0388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A6110C" w14:textId="6A9EBA41" w:rsidR="003906F4" w:rsidRPr="003906F4" w:rsidRDefault="003906F4" w:rsidP="003906F4">
            <w:pPr>
              <w:pStyle w:val="TAL"/>
            </w:pPr>
            <w:r w:rsidRPr="003906F4">
              <w:t>Response drafted in SP-220699. Final response in SP-220712.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E8F06B" w14:textId="7A66E506" w:rsidR="003906F4" w:rsidRPr="003906F4" w:rsidRDefault="003906F4" w:rsidP="003906F4">
            <w:pPr>
              <w:pStyle w:val="TAL"/>
            </w:pPr>
            <w:r w:rsidRPr="003906F4">
              <w:t>Replied to</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5C2AD6" w14:textId="77777777" w:rsidR="003906F4" w:rsidRPr="003906F4" w:rsidRDefault="003906F4" w:rsidP="003906F4">
            <w:pPr>
              <w:pStyle w:val="TAL"/>
            </w:pPr>
          </w:p>
        </w:tc>
      </w:tr>
      <w:tr w:rsidR="003906F4" w:rsidRPr="003906F4" w14:paraId="271C85C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4DAC70" w14:textId="69949A09" w:rsidR="003906F4" w:rsidRPr="003906F4" w:rsidRDefault="003906F4" w:rsidP="003906F4">
            <w:pPr>
              <w:pStyle w:val="TAL"/>
            </w:pPr>
            <w:r w:rsidRPr="003906F4">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DD1456" w14:textId="11A255DD" w:rsidR="003906F4" w:rsidRPr="003906F4" w:rsidRDefault="003906F4" w:rsidP="003906F4">
            <w:pPr>
              <w:pStyle w:val="TAL"/>
            </w:pPr>
            <w:r w:rsidRPr="003906F4">
              <w:t>SP-220699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62044E" w14:textId="67EA67E4"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4BEEBD" w14:textId="793E275C" w:rsidR="003906F4" w:rsidRPr="003906F4" w:rsidRDefault="003906F4" w:rsidP="003906F4">
            <w:pPr>
              <w:pStyle w:val="TAL"/>
            </w:pPr>
            <w:r w:rsidRPr="003906F4">
              <w:t>[DRAFT] Reply LS to Request to clarify whether there are IPR issues with using 3GPP terminology and information objects and names in code contributed to ONAP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12B0A8" w14:textId="1B16D242"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1021B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EAD0C9" w14:textId="18DD0EE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587E4B" w14:textId="0624F5E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F1E3D3" w14:textId="7532A8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BE1B07" w14:textId="0F48EA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1F9B4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495EF4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095F04" w14:textId="054EF240" w:rsidR="003906F4" w:rsidRPr="003906F4" w:rsidRDefault="003906F4" w:rsidP="003906F4">
            <w:pPr>
              <w:pStyle w:val="TAL"/>
            </w:pPr>
            <w:r w:rsidRPr="003906F4">
              <w:t>Created at meeting. Response to SP-220364. Revised to SP-220712.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8F0FB1" w14:textId="40D2AD0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59E114" w14:textId="1143EDED" w:rsidR="003906F4" w:rsidRPr="003906F4" w:rsidRDefault="003906F4" w:rsidP="003906F4">
            <w:pPr>
              <w:pStyle w:val="TAL"/>
            </w:pPr>
            <w:r w:rsidRPr="003906F4">
              <w:t>SP-220712</w:t>
            </w:r>
          </w:p>
        </w:tc>
      </w:tr>
      <w:tr w:rsidR="003906F4" w:rsidRPr="003906F4" w14:paraId="025C8A5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C44B7AD" w14:textId="2E21466B" w:rsidR="003906F4" w:rsidRPr="003906F4" w:rsidRDefault="003906F4" w:rsidP="003906F4">
            <w:pPr>
              <w:pStyle w:val="TAL"/>
            </w:pPr>
            <w:r w:rsidRPr="003906F4">
              <w:t>2.2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472AE9" w14:textId="3C6B5C8E" w:rsidR="003906F4" w:rsidRPr="003906F4" w:rsidRDefault="003906F4" w:rsidP="003906F4">
            <w:pPr>
              <w:pStyle w:val="TAL"/>
            </w:pPr>
            <w:r w:rsidRPr="003906F4">
              <w:t>SP-220712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5F5ED" w14:textId="5D922C6D"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F8514D" w14:textId="0070B3AC" w:rsidR="003906F4" w:rsidRPr="003906F4" w:rsidRDefault="003906F4" w:rsidP="003906F4">
            <w:pPr>
              <w:pStyle w:val="TAL"/>
            </w:pPr>
            <w:r w:rsidRPr="003906F4">
              <w:t>LS on potential IPR issues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B53C665" w14:textId="49465DB6"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EEFF3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C19162" w14:textId="4AAB97A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F3437A" w14:textId="19A0457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708838" w14:textId="455C6EE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26B193" w14:textId="21016A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77171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BD9A2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CFD157" w14:textId="27BC6AA2" w:rsidR="003906F4" w:rsidRPr="003906F4" w:rsidRDefault="003906F4" w:rsidP="003906F4">
            <w:pPr>
              <w:pStyle w:val="TAL"/>
            </w:pPr>
            <w:r w:rsidRPr="003906F4">
              <w:t>Revision of SP-220699. Reviewed and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9EC428" w14:textId="5D2DB6A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D80C4C" w14:textId="77777777" w:rsidR="003906F4" w:rsidRPr="003906F4" w:rsidRDefault="003906F4" w:rsidP="003906F4">
            <w:pPr>
              <w:pStyle w:val="TAL"/>
            </w:pPr>
          </w:p>
        </w:tc>
      </w:tr>
      <w:tr w:rsidR="003906F4" w:rsidRPr="003906F4" w14:paraId="1D30F6A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332FC93" w14:textId="261180C3"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106141" w14:textId="05A122AC" w:rsidR="003906F4" w:rsidRPr="003906F4" w:rsidRDefault="003906F4" w:rsidP="003906F4">
            <w:pPr>
              <w:pStyle w:val="TAL"/>
            </w:pPr>
            <w:r w:rsidRPr="003906F4">
              <w:t>SP-220642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D6FE0E3" w14:textId="702F19F9"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136258" w14:textId="73E28B8D" w:rsidR="003906F4" w:rsidRPr="003906F4" w:rsidRDefault="003906F4" w:rsidP="003906F4">
            <w:pPr>
              <w:pStyle w:val="TAL"/>
            </w:pPr>
            <w:r w:rsidRPr="003906F4">
              <w:t xml:space="preserve">Discussion on 5G </w:t>
            </w:r>
            <w:proofErr w:type="spellStart"/>
            <w:r w:rsidRPr="003906F4">
              <w:t>ProSe</w:t>
            </w:r>
            <w:proofErr w:type="spellEnd"/>
            <w:r w:rsidRPr="003906F4">
              <w:t xml:space="preserve"> Control Plane Security procedures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AB0A9CE" w14:textId="7A57625F"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6F038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E714A7" w14:textId="2FD9919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1036DD" w14:textId="7C0939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15A136" w14:textId="141D806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D6883C" w14:textId="2F4BD45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3523B0" w14:textId="1B6EEB1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A6F220" w14:textId="1831D026"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A391A2" w14:textId="22CC6D2F"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F16F627" w14:textId="716E2E8A"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EEE0B36" w14:textId="77777777" w:rsidR="003906F4" w:rsidRPr="003906F4" w:rsidRDefault="003906F4" w:rsidP="003906F4">
            <w:pPr>
              <w:pStyle w:val="TAL"/>
            </w:pPr>
          </w:p>
        </w:tc>
      </w:tr>
      <w:tr w:rsidR="003906F4" w:rsidRPr="003906F4" w14:paraId="6C512F4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741F70" w14:textId="2CE78857"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E70EA9" w14:textId="74F04001" w:rsidR="003906F4" w:rsidRPr="003906F4" w:rsidRDefault="003906F4" w:rsidP="003906F4">
            <w:pPr>
              <w:pStyle w:val="TAL"/>
            </w:pPr>
            <w:r w:rsidRPr="003906F4">
              <w:t>SP-220582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2A56B7" w14:textId="52167E5B"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4D84D9" w14:textId="74B9CE25" w:rsidR="003906F4" w:rsidRPr="003906F4" w:rsidRDefault="003906F4" w:rsidP="003906F4">
            <w:pPr>
              <w:pStyle w:val="TAL"/>
            </w:pPr>
            <w:r w:rsidRPr="003906F4">
              <w:t xml:space="preserve">Way-forward on CP based authentication/authorization and secondary authentication for 5G </w:t>
            </w:r>
            <w:proofErr w:type="spellStart"/>
            <w:r w:rsidRPr="003906F4">
              <w:t>ProSe</w:t>
            </w:r>
            <w:proofErr w:type="spellEnd"/>
            <w:r w:rsidRPr="003906F4">
              <w:t xml:space="preserv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1EE2E8E" w14:textId="337D4B25"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7CE07D" w14:textId="0C9D65B0"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BD129F" w14:textId="3C17BEB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80373A" w14:textId="0E5EC07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D38143" w14:textId="0A71972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12D555" w14:textId="161B9FB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8F1098" w14:textId="3048BE0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7C7494" w14:textId="78B091C0"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91380B" w14:textId="7A75BEEF"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1FD584" w14:textId="1085197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4EE26D" w14:textId="77777777" w:rsidR="003906F4" w:rsidRPr="003906F4" w:rsidRDefault="003906F4" w:rsidP="003906F4">
            <w:pPr>
              <w:pStyle w:val="TAL"/>
            </w:pPr>
          </w:p>
        </w:tc>
      </w:tr>
      <w:tr w:rsidR="003906F4" w:rsidRPr="003906F4" w14:paraId="0A7FBE7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18FEC80" w14:textId="11066A52"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708A0C" w14:textId="578B9651" w:rsidR="003906F4" w:rsidRPr="003906F4" w:rsidRDefault="003906F4" w:rsidP="003906F4">
            <w:pPr>
              <w:pStyle w:val="TAL"/>
            </w:pPr>
            <w:r w:rsidRPr="003906F4">
              <w:t>SP-220371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D6CB3E5" w14:textId="5D68CD5D"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3E2CC0" w14:textId="1B207A37" w:rsidR="003906F4" w:rsidRPr="003906F4" w:rsidRDefault="003906F4" w:rsidP="003906F4">
            <w:pPr>
              <w:pStyle w:val="TAL"/>
            </w:pPr>
            <w:r w:rsidRPr="003906F4">
              <w:t xml:space="preserve">LS from SA WG2: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4787BD" w14:textId="5E981D0E"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D2F03C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B19468" w14:textId="6164369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974ECF" w14:textId="07DEA79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B7417A" w14:textId="0AB509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57BCD6" w14:textId="329FA06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F43D93" w14:textId="1505B51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EB167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7C9491D" w14:textId="4AC129DE" w:rsidR="003906F4" w:rsidRPr="003906F4" w:rsidRDefault="003906F4" w:rsidP="003906F4">
            <w:pPr>
              <w:pStyle w:val="TAL"/>
            </w:pPr>
            <w:r w:rsidRPr="003906F4">
              <w:t>Response drafted in SP-220583. Final response in SP-220716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06C9BC" w14:textId="3A815EB5" w:rsidR="003906F4" w:rsidRPr="003906F4" w:rsidRDefault="003906F4" w:rsidP="003906F4">
            <w:pPr>
              <w:pStyle w:val="TAL"/>
            </w:pPr>
            <w:r w:rsidRPr="003906F4">
              <w:t>Replied to</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75EFDD" w14:textId="77777777" w:rsidR="003906F4" w:rsidRPr="003906F4" w:rsidRDefault="003906F4" w:rsidP="003906F4">
            <w:pPr>
              <w:pStyle w:val="TAL"/>
            </w:pPr>
          </w:p>
        </w:tc>
      </w:tr>
      <w:tr w:rsidR="003906F4" w:rsidRPr="003906F4" w14:paraId="1B26DCB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1BA9FCA" w14:textId="7B475F82"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F90E9F0" w14:textId="2552D3F8" w:rsidR="003906F4" w:rsidRPr="003906F4" w:rsidRDefault="003906F4" w:rsidP="003906F4">
            <w:pPr>
              <w:pStyle w:val="TAL"/>
            </w:pPr>
            <w:r w:rsidRPr="003906F4">
              <w:t>SP-220583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56B8910" w14:textId="4615CD1B"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75DB5F" w14:textId="031FEA9A"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6D739A" w14:textId="6317A7A5"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F8953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822B23" w14:textId="6B1B325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1BDBFB9" w14:textId="2EDE64A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70E62A" w14:textId="048F00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3A9774" w14:textId="7B3D99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D0E77A" w14:textId="314FAAB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4CFED9" w14:textId="638E8FC1"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D9A845" w14:textId="48E95121" w:rsidR="003906F4" w:rsidRPr="003906F4" w:rsidRDefault="003906F4" w:rsidP="003906F4">
            <w:pPr>
              <w:pStyle w:val="TAL"/>
            </w:pPr>
            <w:r w:rsidRPr="003906F4">
              <w:t>Response to SP-220371. Revised to SP-220701.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1925F4" w14:textId="05D996A3"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D1AEAD" w14:textId="20043D75" w:rsidR="003906F4" w:rsidRPr="003906F4" w:rsidRDefault="003906F4" w:rsidP="003906F4">
            <w:pPr>
              <w:pStyle w:val="TAL"/>
            </w:pPr>
            <w:r w:rsidRPr="003906F4">
              <w:t>SP-220701</w:t>
            </w:r>
          </w:p>
        </w:tc>
      </w:tr>
      <w:tr w:rsidR="003906F4" w:rsidRPr="003906F4" w14:paraId="356105C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ED54D5" w14:textId="3C82DDDE"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7DC43BF" w14:textId="57C3E67E" w:rsidR="003906F4" w:rsidRPr="003906F4" w:rsidRDefault="003906F4" w:rsidP="003906F4">
            <w:pPr>
              <w:pStyle w:val="TAL"/>
            </w:pPr>
            <w:r w:rsidRPr="003906F4">
              <w:t>SP-220701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1FE475" w14:textId="5138849E"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8C2FE6" w14:textId="5F131B00"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166AC3" w14:textId="41BA2997"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0A9D5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4419E1" w14:textId="5AE420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3A1BACE" w14:textId="265EF96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886A99" w14:textId="3BEA8B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6E2980" w14:textId="2CAFD7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3AFD01" w14:textId="50A70C7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D08B93F" w14:textId="453B41AD"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B79455" w14:textId="50C883C4" w:rsidR="003906F4" w:rsidRPr="003906F4" w:rsidRDefault="003906F4" w:rsidP="003906F4">
            <w:pPr>
              <w:pStyle w:val="TAL"/>
            </w:pPr>
            <w:r w:rsidRPr="003906F4">
              <w:t>Revision of SP-220583. Revised to SP-220714.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C250D3" w14:textId="7425E37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A3A797" w14:textId="7E819CA9" w:rsidR="003906F4" w:rsidRPr="003906F4" w:rsidRDefault="003906F4" w:rsidP="003906F4">
            <w:pPr>
              <w:pStyle w:val="TAL"/>
            </w:pPr>
            <w:r w:rsidRPr="003906F4">
              <w:t>SP-220714</w:t>
            </w:r>
          </w:p>
        </w:tc>
      </w:tr>
      <w:tr w:rsidR="003906F4" w:rsidRPr="003906F4" w14:paraId="291CB01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27666D" w14:textId="10F81AD5"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915A36" w14:textId="7D7C573C" w:rsidR="003906F4" w:rsidRPr="003906F4" w:rsidRDefault="003906F4" w:rsidP="003906F4">
            <w:pPr>
              <w:pStyle w:val="TAL"/>
            </w:pPr>
            <w:r w:rsidRPr="003906F4">
              <w:t>SP-220714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33E91B3" w14:textId="736DF1BD"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684FD4" w14:textId="35B31D95"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6CB3CA6" w14:textId="38FFB646"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E294D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7488C5" w14:textId="3E2103E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9AFBBDE" w14:textId="0316871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C70660" w14:textId="08C6F4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4C325E" w14:textId="0BDDF4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352167" w14:textId="41D6AF0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4F63C8" w14:textId="277A5CE1"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EB3B0B2" w14:textId="5BD17C9C" w:rsidR="003906F4" w:rsidRPr="003906F4" w:rsidRDefault="003906F4" w:rsidP="003906F4">
            <w:pPr>
              <w:pStyle w:val="TAL"/>
            </w:pPr>
            <w:r w:rsidRPr="003906F4">
              <w:t>Revision of SP-220701. Revised to SP-220716.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E8E699D" w14:textId="2035EFD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769AC7" w14:textId="345BA19E" w:rsidR="003906F4" w:rsidRPr="003906F4" w:rsidRDefault="003906F4" w:rsidP="003906F4">
            <w:pPr>
              <w:pStyle w:val="TAL"/>
            </w:pPr>
            <w:r w:rsidRPr="003906F4">
              <w:t>SP-220716</w:t>
            </w:r>
          </w:p>
        </w:tc>
      </w:tr>
      <w:tr w:rsidR="003906F4" w:rsidRPr="003906F4" w14:paraId="7E44010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C9D30FC" w14:textId="41B5468B"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56D1554" w14:textId="1B3A6BC8" w:rsidR="003906F4" w:rsidRPr="003906F4" w:rsidRDefault="003906F4" w:rsidP="003906F4">
            <w:pPr>
              <w:pStyle w:val="TAL"/>
            </w:pPr>
            <w:r w:rsidRPr="003906F4">
              <w:t>SP-220716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4D812EF" w14:textId="2608A840" w:rsidR="003906F4" w:rsidRPr="003906F4" w:rsidRDefault="003906F4" w:rsidP="003906F4">
            <w:pPr>
              <w:pStyle w:val="TAL"/>
            </w:pPr>
            <w:r w:rsidRPr="003906F4">
              <w:t>LS OUT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5AFF03" w14:textId="5C0B647B" w:rsidR="003906F4" w:rsidRPr="003906F4" w:rsidRDefault="003906F4"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F60C06" w14:textId="646C4CEB" w:rsidR="003906F4" w:rsidRPr="003906F4" w:rsidRDefault="003906F4" w:rsidP="003906F4">
            <w:pPr>
              <w:pStyle w:val="TAL"/>
            </w:pPr>
            <w:r w:rsidRPr="003906F4">
              <w:t>TSG SA</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3383EC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CD818E" w14:textId="21F222B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F00AF0" w14:textId="56CC3F2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E077D2" w14:textId="07FEBD2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619CF0" w14:textId="2A639D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CE815F" w14:textId="7B477C7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45FFB8" w14:textId="010D8576"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6FE008" w14:textId="00F13A7B" w:rsidR="003906F4" w:rsidRPr="003906F4" w:rsidRDefault="003906F4" w:rsidP="003906F4">
            <w:pPr>
              <w:pStyle w:val="TAL"/>
            </w:pPr>
            <w:r w:rsidRPr="003906F4">
              <w:t>Revision of SP-220714. This LS OUT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8F25080" w14:textId="2FDA983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06FDD1" w14:textId="77777777" w:rsidR="003906F4" w:rsidRPr="003906F4" w:rsidRDefault="003906F4" w:rsidP="003906F4">
            <w:pPr>
              <w:pStyle w:val="TAL"/>
            </w:pPr>
          </w:p>
        </w:tc>
      </w:tr>
      <w:tr w:rsidR="003906F4" w:rsidRPr="003906F4" w14:paraId="1BF7A98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1E976E4" w14:textId="149FB844"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82C598" w14:textId="3FA0DE2C" w:rsidR="003906F4" w:rsidRPr="003906F4" w:rsidRDefault="003906F4" w:rsidP="003906F4">
            <w:pPr>
              <w:pStyle w:val="TAL"/>
            </w:pPr>
            <w:r w:rsidRPr="003906F4">
              <w:t>SP-220643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E33DF8" w14:textId="2EB29146"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CD4690" w14:textId="17552166" w:rsidR="003906F4" w:rsidRPr="003906F4" w:rsidRDefault="003906F4" w:rsidP="003906F4">
            <w:pPr>
              <w:pStyle w:val="TAL"/>
            </w:pPr>
            <w:r w:rsidRPr="003906F4">
              <w:t>23.304 CR0102R4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518B244" w14:textId="6512F1A5"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7BBE22" w14:textId="37D32C41"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39F99E" w14:textId="59B980D5"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029DF04" w14:textId="0903A142" w:rsidR="003906F4" w:rsidRPr="003906F4" w:rsidRDefault="003906F4" w:rsidP="003906F4">
            <w:pPr>
              <w:pStyle w:val="TAL"/>
            </w:pPr>
            <w:r w:rsidRPr="003906F4">
              <w:t>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15D7445" w14:textId="2B45D0E7"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42506A" w14:textId="3A757A88"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13A1B6" w14:textId="0903608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2FAD98" w14:textId="2BC69BD7"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C2357F7" w14:textId="4ECE3D16" w:rsidR="003906F4" w:rsidRPr="003906F4" w:rsidRDefault="003906F4" w:rsidP="003906F4">
            <w:pPr>
              <w:pStyle w:val="TAL"/>
            </w:pPr>
            <w:r w:rsidRPr="003906F4">
              <w:t>Proposed revision of 23.304 CR0102R1 in SP-220413. Revised to SP-220700.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2F27DF7" w14:textId="7CC10490"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D74179" w14:textId="07E9448C" w:rsidR="003906F4" w:rsidRPr="003906F4" w:rsidRDefault="003906F4" w:rsidP="003906F4">
            <w:pPr>
              <w:pStyle w:val="TAL"/>
            </w:pPr>
            <w:r w:rsidRPr="003906F4">
              <w:t>SP-220700</w:t>
            </w:r>
          </w:p>
        </w:tc>
      </w:tr>
      <w:tr w:rsidR="003906F4" w:rsidRPr="003906F4" w14:paraId="47D028B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72E9EF2" w14:textId="22950B9C" w:rsidR="003906F4" w:rsidRPr="003906F4" w:rsidRDefault="003906F4" w:rsidP="003906F4">
            <w:pPr>
              <w:pStyle w:val="TAL"/>
            </w:pPr>
            <w:r w:rsidRPr="003906F4">
              <w:lastRenderedPageBreak/>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945EAA" w14:textId="3B18DEA3" w:rsidR="003906F4" w:rsidRPr="003906F4" w:rsidRDefault="003906F4" w:rsidP="003906F4">
            <w:pPr>
              <w:pStyle w:val="TAL"/>
            </w:pPr>
            <w:r w:rsidRPr="003906F4">
              <w:t>SP-220700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0074CD" w14:textId="621A8014"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8DBC87" w14:textId="644B3077" w:rsidR="003906F4" w:rsidRPr="003906F4" w:rsidRDefault="003906F4" w:rsidP="003906F4">
            <w:pPr>
              <w:pStyle w:val="TAL"/>
            </w:pPr>
            <w:r w:rsidRPr="003906F4">
              <w:t>23.304 CR0102R5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D868200" w14:textId="18E37675"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3616B0" w14:textId="77770364"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112BDE" w14:textId="02817867"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7CC9387" w14:textId="3459EFE5" w:rsidR="003906F4" w:rsidRPr="003906F4" w:rsidRDefault="003906F4" w:rsidP="003906F4">
            <w:pPr>
              <w:pStyle w:val="TAL"/>
            </w:pPr>
            <w:r w:rsidRPr="003906F4">
              <w:t>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447E82" w14:textId="4CDBC7FE"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B61141" w14:textId="1DE0758E"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C09DCB" w14:textId="7B9EDCF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3722A8C" w14:textId="4253846A"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D7005E" w14:textId="6D5CDBD3" w:rsidR="003906F4" w:rsidRPr="003906F4" w:rsidRDefault="003906F4" w:rsidP="003906F4">
            <w:pPr>
              <w:pStyle w:val="TAL"/>
            </w:pPr>
            <w:r w:rsidRPr="003906F4">
              <w:t>Revision of SP-220643. Revised to SP-220707.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C36093C" w14:textId="68F56D2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0D42FF" w14:textId="41872E51" w:rsidR="003906F4" w:rsidRPr="003906F4" w:rsidRDefault="003906F4" w:rsidP="003906F4">
            <w:pPr>
              <w:pStyle w:val="TAL"/>
            </w:pPr>
            <w:r w:rsidRPr="003906F4">
              <w:t>SP-220707</w:t>
            </w:r>
          </w:p>
        </w:tc>
      </w:tr>
      <w:tr w:rsidR="003906F4" w:rsidRPr="003906F4" w14:paraId="4684747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7B807D2" w14:textId="38DB0002"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10D45D" w14:textId="3449E851" w:rsidR="003906F4" w:rsidRPr="003906F4" w:rsidRDefault="003906F4" w:rsidP="003906F4">
            <w:pPr>
              <w:pStyle w:val="TAL"/>
            </w:pPr>
            <w:r w:rsidRPr="003906F4">
              <w:t>SP-220707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2AFBBCB" w14:textId="5CAC6E88"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C42393" w14:textId="0AA7EB5A" w:rsidR="003906F4" w:rsidRPr="003906F4" w:rsidRDefault="003906F4" w:rsidP="003906F4">
            <w:pPr>
              <w:pStyle w:val="TAL"/>
            </w:pPr>
            <w:r w:rsidRPr="003906F4">
              <w:t>23.304 CR0102R6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95AD86" w14:textId="0189229C"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62EAF8A" w14:textId="2283FE23"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113460" w14:textId="2991D930"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1313C1" w14:textId="1F641BE0"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E99486" w14:textId="10BE08C5"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F3C879" w14:textId="265F1B86"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5EA419" w14:textId="5431DE1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CA1A43" w14:textId="49B3C626"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C5E6B9C" w14:textId="00857B63" w:rsidR="003906F4" w:rsidRPr="003906F4" w:rsidRDefault="003906F4" w:rsidP="003906F4">
            <w:pPr>
              <w:pStyle w:val="TAL"/>
            </w:pPr>
            <w:r w:rsidRPr="003906F4">
              <w:t>Revision of SP-220700. Revised to SP-220713.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530F65" w14:textId="455BA9D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8279B9" w14:textId="73B1E13C" w:rsidR="003906F4" w:rsidRPr="003906F4" w:rsidRDefault="003906F4" w:rsidP="003906F4">
            <w:pPr>
              <w:pStyle w:val="TAL"/>
            </w:pPr>
            <w:r w:rsidRPr="003906F4">
              <w:t>SP-220713</w:t>
            </w:r>
          </w:p>
        </w:tc>
      </w:tr>
      <w:tr w:rsidR="003906F4" w:rsidRPr="003906F4" w14:paraId="0BE2EC5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275C7C9" w14:textId="3B9F221D"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7E44D5" w14:textId="2728782E" w:rsidR="003906F4" w:rsidRPr="003906F4" w:rsidRDefault="003906F4" w:rsidP="003906F4">
            <w:pPr>
              <w:pStyle w:val="TAL"/>
            </w:pPr>
            <w:r w:rsidRPr="003906F4">
              <w:t>SP-220713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237EEA" w14:textId="03007D84"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C8A12F" w14:textId="431EFE67" w:rsidR="003906F4" w:rsidRPr="003906F4" w:rsidRDefault="003906F4" w:rsidP="003906F4">
            <w:pPr>
              <w:pStyle w:val="TAL"/>
            </w:pPr>
            <w:r w:rsidRPr="003906F4">
              <w:t>23.304 CR0102R7 (Rel-17, 'F'): AMF and AUSF selection for CP authentication and authorisation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DC8189" w14:textId="3D7EEF1D"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62292D" w14:textId="4FF3EDC0"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D29D54" w14:textId="57A1FBC8" w:rsidR="003906F4" w:rsidRPr="003906F4" w:rsidRDefault="003906F4" w:rsidP="003906F4">
            <w:pPr>
              <w:pStyle w:val="TAL"/>
            </w:pPr>
            <w:r w:rsidRPr="003906F4">
              <w:t>0102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1EA94A0" w14:textId="029B85AB" w:rsidR="003906F4" w:rsidRPr="003906F4" w:rsidRDefault="003906F4" w:rsidP="003906F4">
            <w:pPr>
              <w:pStyle w:val="TAL"/>
            </w:pPr>
            <w:r w:rsidRPr="003906F4">
              <w:t>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54BABB" w14:textId="41AB47E0"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8C7479" w14:textId="5B8004BA" w:rsidR="003906F4" w:rsidRPr="003906F4" w:rsidRDefault="003906F4" w:rsidP="003906F4">
            <w:pPr>
              <w:pStyle w:val="TAL"/>
            </w:pPr>
            <w:r w:rsidRPr="003906F4">
              <w:t>17.2.1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5D05F3" w14:textId="5E24E0A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B9F367" w14:textId="6E6D9277"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BB7745" w14:textId="0D2E34C4" w:rsidR="003906F4" w:rsidRPr="003906F4" w:rsidRDefault="003906F4" w:rsidP="003906F4">
            <w:pPr>
              <w:pStyle w:val="TAL"/>
            </w:pPr>
            <w:r w:rsidRPr="003906F4">
              <w:t>Revision of SP-220707.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DB60BE" w14:textId="798145F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1B2838" w14:textId="77777777" w:rsidR="003906F4" w:rsidRPr="003906F4" w:rsidRDefault="003906F4" w:rsidP="003906F4">
            <w:pPr>
              <w:pStyle w:val="TAL"/>
            </w:pPr>
          </w:p>
        </w:tc>
      </w:tr>
      <w:tr w:rsidR="003906F4" w:rsidRPr="003906F4" w14:paraId="7136BA2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90E8EC" w14:textId="547E7835"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1446520" w14:textId="45C12019" w:rsidR="003906F4" w:rsidRPr="003906F4" w:rsidRDefault="003906F4" w:rsidP="003906F4">
            <w:pPr>
              <w:pStyle w:val="TAL"/>
            </w:pPr>
            <w:r w:rsidRPr="003906F4">
              <w:t>SP-220412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E849BA" w14:textId="1F8B0D1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5613AE4" w14:textId="04E9EF4B" w:rsidR="003906F4" w:rsidRPr="003906F4" w:rsidRDefault="003906F4" w:rsidP="003906F4">
            <w:pPr>
              <w:pStyle w:val="TAL"/>
            </w:pPr>
            <w:r w:rsidRPr="003906F4">
              <w:t>CRs where company input / alternatives are expected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1CF9E4" w14:textId="60B7779B"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ABA17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5DC246" w14:textId="7E40F42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F2B6D2" w14:textId="52F81B1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5C6363" w14:textId="2F74416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5DC9A5" w14:textId="2BA265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0DA26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1AF1C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BA1BE9" w14:textId="4492AAF1" w:rsidR="003906F4" w:rsidRPr="003906F4" w:rsidRDefault="003906F4" w:rsidP="003906F4">
            <w:pPr>
              <w:pStyle w:val="TAL"/>
            </w:pPr>
            <w:r w:rsidRPr="003906F4">
              <w:t>Revision of 23.501 CR3539R4 proposed in SP-220452. Revision of 23.502 CR3300R4 proposed in SP-220702. Approved with a Working Agreement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0CD9175" w14:textId="3694D35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523136" w14:textId="77777777" w:rsidR="003906F4" w:rsidRPr="003906F4" w:rsidRDefault="003906F4" w:rsidP="003906F4">
            <w:pPr>
              <w:pStyle w:val="TAL"/>
            </w:pPr>
          </w:p>
        </w:tc>
      </w:tr>
      <w:tr w:rsidR="003906F4" w:rsidRPr="003906F4" w14:paraId="535315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B91878C" w14:textId="0408E318"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09E40B" w14:textId="701EA642" w:rsidR="003906F4" w:rsidRPr="003906F4" w:rsidRDefault="003906F4" w:rsidP="003906F4">
            <w:pPr>
              <w:pStyle w:val="TAL"/>
            </w:pPr>
            <w:r w:rsidRPr="003906F4">
              <w:t>SP-220451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7E6034" w14:textId="5B61FA74"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3D5514" w14:textId="0F2CB3D0" w:rsidR="003906F4" w:rsidRPr="003906F4" w:rsidRDefault="003906F4" w:rsidP="003906F4">
            <w:pPr>
              <w:pStyle w:val="TAL"/>
            </w:pPr>
            <w:r w:rsidRPr="003906F4">
              <w:t xml:space="preserve">Discussion on the CRs related to </w:t>
            </w:r>
            <w:proofErr w:type="spellStart"/>
            <w:r w:rsidRPr="003906F4">
              <w:t>NR_Slice_Core</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F59DDB" w14:textId="764928EE" w:rsidR="003906F4" w:rsidRPr="003906F4" w:rsidRDefault="003906F4" w:rsidP="003906F4">
            <w:pPr>
              <w:pStyle w:val="TAL"/>
            </w:pPr>
            <w:r w:rsidRPr="003906F4">
              <w:t>Nokia, Nokia Shanghai Bell, T-Mobile USA, OPPO,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B5C03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9CAA5F" w14:textId="6B9BBD0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40B98F" w14:textId="75092EC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1B7286" w14:textId="72EE66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0554C5" w14:textId="626E141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91FE74" w14:textId="7AD2062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DB8FC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027340F" w14:textId="63280106" w:rsidR="003906F4" w:rsidRPr="003906F4" w:rsidRDefault="003906F4" w:rsidP="003906F4">
            <w:pPr>
              <w:pStyle w:val="TAL"/>
            </w:pPr>
            <w:r w:rsidRPr="003906F4">
              <w:t>The TSG SA Chair asked companies to discuss this off-line to try to find an acceptable way forward for the CRs and CR Packs.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0505D5" w14:textId="1C89B0C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ABD82E2" w14:textId="77777777" w:rsidR="003906F4" w:rsidRPr="003906F4" w:rsidRDefault="003906F4" w:rsidP="003906F4">
            <w:pPr>
              <w:pStyle w:val="TAL"/>
            </w:pPr>
          </w:p>
        </w:tc>
      </w:tr>
      <w:tr w:rsidR="003906F4" w:rsidRPr="003906F4" w14:paraId="2A94F79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681F0D" w14:textId="3F0033E8"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7C1661" w14:textId="352E189E" w:rsidR="003906F4" w:rsidRPr="003906F4" w:rsidRDefault="003906F4" w:rsidP="003906F4">
            <w:pPr>
              <w:pStyle w:val="TAL"/>
            </w:pPr>
            <w:r w:rsidRPr="003906F4">
              <w:t>SP-220452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736D38" w14:textId="136AC30D"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31B911" w14:textId="2C8F5FC6" w:rsidR="003906F4" w:rsidRPr="003906F4" w:rsidRDefault="003906F4" w:rsidP="003906F4">
            <w:pPr>
              <w:pStyle w:val="TAL"/>
            </w:pPr>
            <w:r w:rsidRPr="003906F4">
              <w:t>23.501 CR3539R6 (Rel-17, 'B'): Enabling configuration of Network Slice AS Groups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956BBC" w14:textId="7F65BDDE" w:rsidR="003906F4" w:rsidRPr="003906F4" w:rsidRDefault="003906F4" w:rsidP="003906F4">
            <w:pPr>
              <w:pStyle w:val="TAL"/>
            </w:pPr>
            <w:r w:rsidRPr="003906F4">
              <w:t xml:space="preserve">Nokia, Nokia Shanghai Bell, </w:t>
            </w:r>
            <w:proofErr w:type="spellStart"/>
            <w:r w:rsidRPr="003906F4">
              <w:t>T-mobile</w:t>
            </w:r>
            <w:proofErr w:type="spellEnd"/>
            <w:r w:rsidRPr="003906F4">
              <w:t xml:space="preserve"> USA ,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52EBBB" w14:textId="0002CFFF"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2A3602" w14:textId="12A6E3F3" w:rsidR="003906F4" w:rsidRPr="003906F4" w:rsidRDefault="003906F4" w:rsidP="003906F4">
            <w:pPr>
              <w:pStyle w:val="TAL"/>
            </w:pPr>
            <w:r w:rsidRPr="003906F4">
              <w:t>3539</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766B2BC" w14:textId="01CD2136"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E39F21" w14:textId="01DB9605"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5C7DBF" w14:textId="68E096B0"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50CA2D" w14:textId="60B1286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D68E641" w14:textId="219A800E"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C563782" w14:textId="19BD86C1" w:rsidR="003906F4" w:rsidRPr="003906F4" w:rsidRDefault="003906F4" w:rsidP="003906F4">
            <w:pPr>
              <w:pStyle w:val="TAL"/>
            </w:pPr>
            <w:r w:rsidRPr="003906F4">
              <w:t>Proposed revision of 23.501 CR3539R4 in SP-220412.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29C65A5" w14:textId="4721B74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F448AE" w14:textId="77777777" w:rsidR="003906F4" w:rsidRPr="003906F4" w:rsidRDefault="003906F4" w:rsidP="003906F4">
            <w:pPr>
              <w:pStyle w:val="TAL"/>
            </w:pPr>
          </w:p>
        </w:tc>
      </w:tr>
      <w:tr w:rsidR="003906F4" w:rsidRPr="003906F4" w14:paraId="5F57F1F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FEBB839" w14:textId="39334978"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071E0E" w14:textId="437D4400" w:rsidR="003906F4" w:rsidRPr="003906F4" w:rsidRDefault="003906F4" w:rsidP="003906F4">
            <w:pPr>
              <w:pStyle w:val="TAL"/>
            </w:pPr>
            <w:r w:rsidRPr="003906F4">
              <w:t>SP-220456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918AD2C" w14:textId="0B1DC879"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B8194D" w14:textId="76552FE0" w:rsidR="003906F4" w:rsidRPr="003906F4" w:rsidRDefault="003906F4" w:rsidP="003906F4">
            <w:pPr>
              <w:pStyle w:val="TAL"/>
            </w:pPr>
            <w:r w:rsidRPr="003906F4">
              <w:t>23.502 CR3300R6 (Rel-17, 'B'): Enabling configuration of Network Slice AS Groups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BAF5350" w14:textId="4045A93D" w:rsidR="003906F4" w:rsidRPr="003906F4" w:rsidRDefault="003906F4" w:rsidP="003906F4">
            <w:pPr>
              <w:pStyle w:val="TAL"/>
            </w:pPr>
            <w:r w:rsidRPr="003906F4">
              <w:t>Nokia, Nokia Shanghai Bell, T-Mobile USA,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01BE5F6" w14:textId="3273DA51" w:rsidR="003906F4" w:rsidRPr="003906F4" w:rsidRDefault="003906F4" w:rsidP="003906F4">
            <w:pPr>
              <w:pStyle w:val="TAL"/>
            </w:pPr>
            <w:r w:rsidRPr="003906F4">
              <w:t>23.502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51F1DF" w14:textId="73FFF11B" w:rsidR="003906F4" w:rsidRPr="003906F4" w:rsidRDefault="003906F4" w:rsidP="003906F4">
            <w:pPr>
              <w:pStyle w:val="TAL"/>
            </w:pPr>
            <w:r w:rsidRPr="003906F4">
              <w:t>3300</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B8DA3E" w14:textId="4CB49EC5" w:rsidR="003906F4" w:rsidRPr="003906F4" w:rsidRDefault="003906F4" w:rsidP="003906F4">
            <w:pPr>
              <w:pStyle w:val="TAL"/>
            </w:pPr>
            <w:r w:rsidRPr="003906F4">
              <w:t>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995B62" w14:textId="37E01AA7"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5396CB" w14:textId="4E38032F"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CCBB91" w14:textId="678FA4E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449100" w14:textId="18B7FB3F"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7B996C" w14:textId="4062E460" w:rsidR="003906F4" w:rsidRPr="003906F4" w:rsidRDefault="003906F4" w:rsidP="003906F4">
            <w:pPr>
              <w:pStyle w:val="TAL"/>
            </w:pPr>
            <w:r w:rsidRPr="003906F4">
              <w:t>Proposed revision of 23.502 CR3300R4 in SP-220412.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EB997C7" w14:textId="2B07ECF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009B71" w14:textId="77777777" w:rsidR="003906F4" w:rsidRPr="003906F4" w:rsidRDefault="003906F4" w:rsidP="003906F4">
            <w:pPr>
              <w:pStyle w:val="TAL"/>
            </w:pPr>
          </w:p>
        </w:tc>
      </w:tr>
      <w:tr w:rsidR="003906F4" w:rsidRPr="003906F4" w14:paraId="637D233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EAD8F0" w14:textId="3C205900"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915638" w14:textId="540C2C94" w:rsidR="003906F4" w:rsidRPr="003906F4" w:rsidRDefault="003906F4" w:rsidP="003906F4">
            <w:pPr>
              <w:pStyle w:val="TAL"/>
            </w:pPr>
            <w:r w:rsidRPr="003906F4">
              <w:t>SP-220457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A54C74" w14:textId="7B8719B9"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72DB21" w14:textId="644D3641" w:rsidR="003906F4" w:rsidRPr="003906F4" w:rsidRDefault="003906F4" w:rsidP="003906F4">
            <w:pPr>
              <w:pStyle w:val="TAL"/>
            </w:pPr>
            <w:r w:rsidRPr="003906F4">
              <w:t>23.501 CR3657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4D446C" w14:textId="5AAA38BF" w:rsidR="003906F4" w:rsidRPr="003906F4" w:rsidRDefault="003906F4" w:rsidP="003906F4">
            <w:pPr>
              <w:pStyle w:val="TAL"/>
            </w:pPr>
            <w:r w:rsidRPr="003906F4">
              <w:t>Nokia, Nokia Shanghai Bell, T-Mobile USA, AT&amp;T, Verizon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46CF5B" w14:textId="47FFEE54"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8DB404" w14:textId="4985A15D" w:rsidR="003906F4" w:rsidRPr="003906F4" w:rsidRDefault="003906F4" w:rsidP="003906F4">
            <w:pPr>
              <w:pStyle w:val="TAL"/>
            </w:pPr>
            <w:r w:rsidRPr="003906F4">
              <w:t>3657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B3FF51C" w14:textId="7010A7B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AB3685" w14:textId="31B37930"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577631" w14:textId="3809D7EC"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5E0288" w14:textId="5070C12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593CEE2" w14:textId="02B74363" w:rsidR="003906F4" w:rsidRPr="003906F4" w:rsidRDefault="003906F4" w:rsidP="003906F4">
            <w:pPr>
              <w:pStyle w:val="TAL"/>
            </w:pPr>
            <w:r w:rsidRPr="003906F4">
              <w:t>TEI17, 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7485C6" w14:textId="76A996E5" w:rsidR="003906F4" w:rsidRPr="003906F4" w:rsidRDefault="003906F4" w:rsidP="003906F4">
            <w:pPr>
              <w:pStyle w:val="TAL"/>
            </w:pPr>
            <w:r w:rsidRPr="003906F4">
              <w:t>Proposed revision of 23.501 CR3317R7 in SP-220412 (NOTE: Due to a 3GU data error, a new CR number has been allocated).This was withdrawn and replaced by SP-220702.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3CD651" w14:textId="46E72D84"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7F6D604" w14:textId="36CCC4C2" w:rsidR="003906F4" w:rsidRPr="003906F4" w:rsidRDefault="003906F4" w:rsidP="003906F4">
            <w:pPr>
              <w:pStyle w:val="TAL"/>
            </w:pPr>
            <w:r w:rsidRPr="003906F4">
              <w:t>SP-220702</w:t>
            </w:r>
          </w:p>
        </w:tc>
      </w:tr>
      <w:tr w:rsidR="003906F4" w:rsidRPr="003906F4" w14:paraId="22E2CE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BC743B" w14:textId="202F081C"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C3DC51" w14:textId="6C971760" w:rsidR="003906F4" w:rsidRPr="003906F4" w:rsidRDefault="003906F4" w:rsidP="003906F4">
            <w:pPr>
              <w:pStyle w:val="TAL"/>
            </w:pPr>
            <w:r w:rsidRPr="003906F4">
              <w:t>SP-220702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E7E3F2" w14:textId="774BF0BE"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20908F" w14:textId="6BF7674C" w:rsidR="003906F4" w:rsidRPr="003906F4" w:rsidRDefault="003906F4" w:rsidP="003906F4">
            <w:pPr>
              <w:pStyle w:val="TAL"/>
            </w:pPr>
            <w:r w:rsidRPr="003906F4">
              <w:t>23.501 CR3317R9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568907" w14:textId="55868495"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7D3AB89" w14:textId="2564EE7A"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686004" w14:textId="059717C1" w:rsidR="003906F4" w:rsidRPr="003906F4" w:rsidRDefault="003906F4" w:rsidP="003906F4">
            <w:pPr>
              <w:pStyle w:val="TAL"/>
            </w:pPr>
            <w:r w:rsidRPr="003906F4">
              <w:t>3317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384A99" w14:textId="3D41FE01" w:rsidR="003906F4" w:rsidRPr="003906F4" w:rsidRDefault="003906F4" w:rsidP="003906F4">
            <w:pPr>
              <w:pStyle w:val="TAL"/>
            </w:pPr>
            <w:r w:rsidRPr="003906F4">
              <w:t>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B92C4EC" w14:textId="3101609B"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995699" w14:textId="6E795A3A"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9BDC49" w14:textId="227742F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5EB8E7" w14:textId="1998FEC1" w:rsidR="003906F4" w:rsidRPr="003906F4" w:rsidRDefault="003906F4" w:rsidP="003906F4">
            <w:pPr>
              <w:pStyle w:val="TAL"/>
            </w:pPr>
            <w:r w:rsidRPr="003906F4">
              <w:t>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E874B3" w14:textId="3619FCAD" w:rsidR="003906F4" w:rsidRPr="003906F4" w:rsidRDefault="003906F4" w:rsidP="003906F4">
            <w:pPr>
              <w:pStyle w:val="TAL"/>
            </w:pPr>
            <w:r w:rsidRPr="003906F4">
              <w:t>Replacement of SP-220457. Revised to SP-220711.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3D1B764" w14:textId="63064A4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75524B" w14:textId="25363FD7" w:rsidR="003906F4" w:rsidRPr="003906F4" w:rsidRDefault="003906F4" w:rsidP="003906F4">
            <w:pPr>
              <w:pStyle w:val="TAL"/>
            </w:pPr>
            <w:r w:rsidRPr="003906F4">
              <w:t>SP-220711</w:t>
            </w:r>
          </w:p>
        </w:tc>
      </w:tr>
      <w:tr w:rsidR="003906F4" w:rsidRPr="003906F4" w14:paraId="03034C1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2133AFE" w14:textId="6EE068B7"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6CB1C7B" w14:textId="494B6C9A" w:rsidR="003906F4" w:rsidRPr="003906F4" w:rsidRDefault="003906F4" w:rsidP="003906F4">
            <w:pPr>
              <w:pStyle w:val="TAL"/>
            </w:pPr>
            <w:r w:rsidRPr="003906F4">
              <w:t>SP-220711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107E6A" w14:textId="1D7EDCFE"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8CE7948" w14:textId="7D4ACB1F" w:rsidR="003906F4" w:rsidRPr="003906F4" w:rsidRDefault="003906F4" w:rsidP="003906F4">
            <w:pPr>
              <w:pStyle w:val="TAL"/>
            </w:pPr>
            <w:r w:rsidRPr="003906F4">
              <w:t>23.501 CR3317R10 (Rel-17, 'B'): Enabling slice priority and slice groups for RRM purposes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40F91A8" w14:textId="1B927B7F"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538CFC" w14:textId="3EB15301"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5466CF" w14:textId="6D5D26EA" w:rsidR="003906F4" w:rsidRPr="003906F4" w:rsidRDefault="003906F4" w:rsidP="003906F4">
            <w:pPr>
              <w:pStyle w:val="TAL"/>
            </w:pPr>
            <w:r w:rsidRPr="003906F4">
              <w:t>3317</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F8BCB6" w14:textId="181A30C8" w:rsidR="003906F4" w:rsidRPr="003906F4" w:rsidRDefault="003906F4" w:rsidP="003906F4">
            <w:pPr>
              <w:pStyle w:val="TAL"/>
            </w:pPr>
            <w:r w:rsidRPr="003906F4">
              <w:t>10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6C5DB8" w14:textId="64309275" w:rsidR="003906F4" w:rsidRPr="003906F4" w:rsidRDefault="003906F4" w:rsidP="003906F4">
            <w:pPr>
              <w:pStyle w:val="TAL"/>
            </w:pPr>
            <w:r w:rsidRPr="003906F4">
              <w:t>B</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54403F" w14:textId="6E2E8006"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319A02" w14:textId="52CAD7E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9EE38DC" w14:textId="31EA8FD5" w:rsidR="003906F4" w:rsidRPr="003906F4" w:rsidRDefault="003906F4" w:rsidP="003906F4">
            <w:pPr>
              <w:pStyle w:val="TAL"/>
            </w:pPr>
            <w:r w:rsidRPr="003906F4">
              <w:t>NR_slice-Core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082C9B" w14:textId="29CA96C1" w:rsidR="003906F4" w:rsidRPr="003906F4" w:rsidRDefault="003906F4" w:rsidP="003906F4">
            <w:pPr>
              <w:pStyle w:val="TAL"/>
            </w:pPr>
            <w:r w:rsidRPr="003906F4">
              <w:t>Revision of SP-220702.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A42A9A" w14:textId="7669E4D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0305D4" w14:textId="77777777" w:rsidR="003906F4" w:rsidRPr="003906F4" w:rsidRDefault="003906F4" w:rsidP="003906F4">
            <w:pPr>
              <w:pStyle w:val="TAL"/>
            </w:pPr>
          </w:p>
        </w:tc>
      </w:tr>
      <w:tr w:rsidR="003906F4" w:rsidRPr="003906F4" w14:paraId="0460E9E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08BD3EC" w14:textId="53F74D52" w:rsidR="003906F4" w:rsidRPr="003906F4" w:rsidRDefault="003906F4" w:rsidP="003906F4">
            <w:pPr>
              <w:pStyle w:val="TAL"/>
            </w:pPr>
            <w:r w:rsidRPr="003906F4">
              <w:t>3.5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4DC0FA" w14:textId="215ACB39" w:rsidR="003906F4" w:rsidRPr="003906F4" w:rsidRDefault="003906F4" w:rsidP="003906F4">
            <w:pPr>
              <w:pStyle w:val="TAL"/>
            </w:pPr>
            <w:r w:rsidRPr="003906F4">
              <w:t>SP-220413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F12929" w14:textId="4AF8EE4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C4EAEE" w14:textId="14984C82" w:rsidR="003906F4" w:rsidRPr="003906F4" w:rsidRDefault="003906F4" w:rsidP="003906F4">
            <w:pPr>
              <w:pStyle w:val="TAL"/>
            </w:pPr>
            <w:r w:rsidRPr="003906F4">
              <w:t>CRs where company input / alternatives are expected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75688E" w14:textId="0DCEFC6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E38DCF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82A1BD" w14:textId="31053B4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83A29C" w14:textId="46F2849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01F113" w14:textId="62CB7D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8A146F" w14:textId="59A937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3EB87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36D5B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B1A154" w14:textId="57CD754B" w:rsidR="003906F4" w:rsidRPr="003906F4" w:rsidRDefault="003906F4" w:rsidP="003906F4">
            <w:pPr>
              <w:pStyle w:val="TAL"/>
            </w:pPr>
            <w:r w:rsidRPr="003906F4">
              <w:t>Proposed revision of 23.304 CR0102R1 in SP-220643.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86D0E2" w14:textId="7253A57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083EE1" w14:textId="77777777" w:rsidR="003906F4" w:rsidRPr="003906F4" w:rsidRDefault="003906F4" w:rsidP="003906F4">
            <w:pPr>
              <w:pStyle w:val="TAL"/>
            </w:pPr>
          </w:p>
        </w:tc>
      </w:tr>
      <w:tr w:rsidR="003906F4" w:rsidRPr="003906F4" w14:paraId="7052AA9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4F8E954" w14:textId="53E39B29" w:rsidR="003906F4" w:rsidRPr="003906F4" w:rsidRDefault="003906F4" w:rsidP="003906F4">
            <w:pPr>
              <w:pStyle w:val="TAL"/>
            </w:pPr>
            <w:r w:rsidRPr="003906F4">
              <w:lastRenderedPageBreak/>
              <w:t>4.1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C1C02C6" w14:textId="523CB08F" w:rsidR="003906F4" w:rsidRPr="003906F4" w:rsidRDefault="003906F4" w:rsidP="003906F4">
            <w:pPr>
              <w:pStyle w:val="TAL"/>
            </w:pPr>
            <w:r w:rsidRPr="003906F4">
              <w:t>SP-220427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A335CE" w14:textId="3D3AAC7F"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53EB71" w14:textId="659C7B22" w:rsidR="003906F4" w:rsidRPr="003906F4" w:rsidRDefault="003906F4" w:rsidP="003906F4">
            <w:pPr>
              <w:pStyle w:val="TAL"/>
            </w:pPr>
            <w:r w:rsidRPr="003906F4">
              <w:t>SA WG1 report to SA#96e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7C0C17" w14:textId="31838032"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E8B77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D3BD74" w14:textId="679A659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17E7D4" w14:textId="569887A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257DF1" w14:textId="09F776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5D5CCB" w14:textId="379D8E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BDB43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B734A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6B33D2" w14:textId="21197816"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AFDAA1" w14:textId="2778AD8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631613" w14:textId="77777777" w:rsidR="003906F4" w:rsidRPr="003906F4" w:rsidRDefault="003906F4" w:rsidP="003906F4">
            <w:pPr>
              <w:pStyle w:val="TAL"/>
            </w:pPr>
          </w:p>
        </w:tc>
      </w:tr>
      <w:tr w:rsidR="003906F4" w:rsidRPr="003906F4" w14:paraId="0F79A9D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E67854D" w14:textId="2B642D00" w:rsidR="003906F4" w:rsidRPr="003906F4" w:rsidRDefault="003906F4" w:rsidP="003906F4">
            <w:pPr>
              <w:pStyle w:val="TAL"/>
            </w:pPr>
            <w:r w:rsidRPr="003906F4">
              <w:t>4.2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71AD05" w14:textId="70AEF69F" w:rsidR="003906F4" w:rsidRPr="003906F4" w:rsidRDefault="003906F4" w:rsidP="003906F4">
            <w:pPr>
              <w:pStyle w:val="TAL"/>
            </w:pPr>
            <w:r w:rsidRPr="003906F4">
              <w:t>SP-220388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8076EB0" w14:textId="1A274D6B"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2E0F8F" w14:textId="3732AB00" w:rsidR="003906F4" w:rsidRPr="003906F4" w:rsidRDefault="003906F4" w:rsidP="003906F4">
            <w:pPr>
              <w:pStyle w:val="TAL"/>
            </w:pPr>
            <w:r w:rsidRPr="003906F4">
              <w:t>SA WG2 Chair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17AE93" w14:textId="2A68A98A" w:rsidR="003906F4" w:rsidRPr="003906F4" w:rsidRDefault="003906F4" w:rsidP="003906F4">
            <w:pPr>
              <w:pStyle w:val="TAL"/>
            </w:pPr>
            <w:r w:rsidRPr="003906F4">
              <w:t>SA WG2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911E2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3DEB4C" w14:textId="151A43A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D78A07E" w14:textId="6D4889A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B1F278" w14:textId="363068B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AFA044" w14:textId="6C14FB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A40CC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C8BBB8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A55C6A" w14:textId="16AAF7B5"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D747D1" w14:textId="2FDDBA7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EAF9B0" w14:textId="77777777" w:rsidR="003906F4" w:rsidRPr="003906F4" w:rsidRDefault="003906F4" w:rsidP="003906F4">
            <w:pPr>
              <w:pStyle w:val="TAL"/>
            </w:pPr>
          </w:p>
        </w:tc>
      </w:tr>
      <w:tr w:rsidR="003906F4" w:rsidRPr="003906F4" w14:paraId="54CA321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9752280" w14:textId="7A4B620D" w:rsidR="003906F4" w:rsidRPr="003906F4" w:rsidRDefault="003906F4" w:rsidP="003906F4">
            <w:pPr>
              <w:pStyle w:val="TAL"/>
            </w:pPr>
            <w:r w:rsidRPr="003906F4">
              <w:t>4.3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B96556" w14:textId="6E375E54" w:rsidR="003906F4" w:rsidRPr="003906F4" w:rsidRDefault="003906F4" w:rsidP="003906F4">
            <w:pPr>
              <w:pStyle w:val="TAL"/>
            </w:pPr>
            <w:r w:rsidRPr="003906F4">
              <w:t>SP-220624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71701B" w14:textId="4C4BC884"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E689CF" w14:textId="636F3BBF" w:rsidR="003906F4" w:rsidRPr="003906F4" w:rsidRDefault="003906F4" w:rsidP="003906F4">
            <w:pPr>
              <w:pStyle w:val="TAL"/>
            </w:pPr>
            <w:r w:rsidRPr="003906F4">
              <w:t>SA WG3 Chair Report to SA#96-e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41A769" w14:textId="5BFFF131" w:rsidR="003906F4" w:rsidRPr="003906F4" w:rsidRDefault="003906F4" w:rsidP="003906F4">
            <w:pPr>
              <w:pStyle w:val="TAL"/>
            </w:pPr>
            <w:r w:rsidRPr="003906F4">
              <w:t>SA WG3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C03F7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5057CF" w14:textId="71B37EF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4558EB" w14:textId="2DC2D81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711C78" w14:textId="27BBB6F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5DED0E" w14:textId="5709988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5BF42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B31DC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89C39D" w14:textId="59CDABEB" w:rsidR="003906F4" w:rsidRPr="003906F4" w:rsidRDefault="003906F4" w:rsidP="003906F4">
            <w:pPr>
              <w:pStyle w:val="TAL"/>
            </w:pPr>
            <w:r w:rsidRPr="003906F4">
              <w:t xml:space="preserve">NOTE: TR 33.840: 'Study on security aspects of the disaggregated </w:t>
            </w:r>
            <w:proofErr w:type="spellStart"/>
            <w:r w:rsidRPr="003906F4">
              <w:t>gNB</w:t>
            </w:r>
            <w:proofErr w:type="spellEnd"/>
            <w:r w:rsidRPr="003906F4">
              <w:t xml:space="preserve"> architecture' is withdrawn and the Study '</w:t>
            </w:r>
            <w:proofErr w:type="spellStart"/>
            <w:r w:rsidRPr="003906F4">
              <w:t>FS_disagg_gNB_Sec</w:t>
            </w:r>
            <w:proofErr w:type="spellEnd"/>
            <w:r w:rsidRPr="003906F4">
              <w:t>' is stopped.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4224EF4" w14:textId="0CB73A3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3BB636" w14:textId="77777777" w:rsidR="003906F4" w:rsidRPr="003906F4" w:rsidRDefault="003906F4" w:rsidP="003906F4">
            <w:pPr>
              <w:pStyle w:val="TAL"/>
            </w:pPr>
          </w:p>
        </w:tc>
      </w:tr>
      <w:tr w:rsidR="003906F4" w:rsidRPr="003906F4" w14:paraId="3ECD718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BEFD180" w14:textId="7CB12B3B" w:rsidR="003906F4" w:rsidRPr="003906F4" w:rsidRDefault="003906F4" w:rsidP="003906F4">
            <w:pPr>
              <w:pStyle w:val="TAL"/>
            </w:pPr>
            <w:r w:rsidRPr="003906F4">
              <w:t>4.4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450A18" w14:textId="7A704A98" w:rsidR="003906F4" w:rsidRPr="003906F4" w:rsidRDefault="003906F4" w:rsidP="003906F4">
            <w:pPr>
              <w:pStyle w:val="TAL"/>
            </w:pPr>
            <w:r w:rsidRPr="003906F4">
              <w:t>SP-220618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A11873" w14:textId="04F6CB79"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33FCE5" w14:textId="155171FE" w:rsidR="003906F4" w:rsidRPr="003906F4" w:rsidRDefault="003906F4" w:rsidP="003906F4">
            <w:pPr>
              <w:pStyle w:val="TAL"/>
            </w:pPr>
            <w:r w:rsidRPr="003906F4">
              <w:t>SA WG4 Chair report to SA Plenary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79C69E" w14:textId="3540E103" w:rsidR="003906F4" w:rsidRPr="003906F4" w:rsidRDefault="003906F4" w:rsidP="003906F4">
            <w:pPr>
              <w:pStyle w:val="TAL"/>
            </w:pPr>
            <w:r w:rsidRPr="003906F4">
              <w:t>SA WG4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C564A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B43369" w14:textId="7DD93B7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2538EF" w14:textId="175026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05F0FB" w14:textId="13EED81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FAA3F4" w14:textId="23BFDF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70882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524291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7485668" w14:textId="755BB329"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279678" w14:textId="2AA72F7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C44666" w14:textId="77777777" w:rsidR="003906F4" w:rsidRPr="003906F4" w:rsidRDefault="003906F4" w:rsidP="003906F4">
            <w:pPr>
              <w:pStyle w:val="TAL"/>
            </w:pPr>
          </w:p>
        </w:tc>
      </w:tr>
      <w:tr w:rsidR="003906F4" w:rsidRPr="003906F4" w14:paraId="3B3A36F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88090D" w14:textId="216813A4" w:rsidR="003906F4" w:rsidRPr="003906F4" w:rsidRDefault="003906F4" w:rsidP="003906F4">
            <w:pPr>
              <w:pStyle w:val="TAL"/>
            </w:pPr>
            <w:r w:rsidRPr="003906F4">
              <w:t>4.5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FD0287C" w14:textId="3F4BD077" w:rsidR="003906F4" w:rsidRPr="003906F4" w:rsidRDefault="003906F4" w:rsidP="003906F4">
            <w:pPr>
              <w:pStyle w:val="TAL"/>
            </w:pPr>
            <w:r w:rsidRPr="003906F4">
              <w:t>SP-220627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AE2B68" w14:textId="5B208B6C"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7C4397C" w14:textId="0C7FCE2E" w:rsidR="003906F4" w:rsidRPr="003906F4" w:rsidRDefault="003906F4" w:rsidP="003906F4">
            <w:pPr>
              <w:pStyle w:val="TAL"/>
            </w:pPr>
            <w:r w:rsidRPr="003906F4">
              <w:t>SA WG5 Status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DDDF18A" w14:textId="391F62DE"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87E40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445A93" w14:textId="7383C56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53BEC7" w14:textId="2D732B6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CA980F" w14:textId="1381A0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384107" w14:textId="465FDB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23919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D963FB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16A60C" w14:textId="363392E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ECE30A" w14:textId="7A92411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CED7D1" w14:textId="77777777" w:rsidR="003906F4" w:rsidRPr="003906F4" w:rsidRDefault="003906F4" w:rsidP="003906F4">
            <w:pPr>
              <w:pStyle w:val="TAL"/>
            </w:pPr>
          </w:p>
        </w:tc>
      </w:tr>
      <w:tr w:rsidR="003906F4" w:rsidRPr="003906F4" w14:paraId="5A32D30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35B1A2A" w14:textId="20E93ED2" w:rsidR="003906F4" w:rsidRPr="003906F4" w:rsidRDefault="003906F4" w:rsidP="003906F4">
            <w:pPr>
              <w:pStyle w:val="TAL"/>
            </w:pPr>
            <w:r w:rsidRPr="003906F4">
              <w:t>4.6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0789D6" w14:textId="59C960F6" w:rsidR="003906F4" w:rsidRPr="003906F4" w:rsidRDefault="003906F4" w:rsidP="003906F4">
            <w:pPr>
              <w:pStyle w:val="TAL"/>
            </w:pPr>
            <w:r w:rsidRPr="003906F4">
              <w:t>SP-220460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13FA2A5" w14:textId="2A8C63EF"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4F6DDC" w14:textId="1BE89065" w:rsidR="003906F4" w:rsidRPr="003906F4" w:rsidRDefault="003906F4" w:rsidP="003906F4">
            <w:pPr>
              <w:pStyle w:val="TAL"/>
            </w:pPr>
            <w:r w:rsidRPr="003906F4">
              <w:t>SA WG6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F364333" w14:textId="22E86545" w:rsidR="003906F4" w:rsidRPr="003906F4" w:rsidRDefault="003906F4" w:rsidP="003906F4">
            <w:pPr>
              <w:pStyle w:val="TAL"/>
            </w:pPr>
            <w:r w:rsidRPr="003906F4">
              <w:t>SA WG6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BCD0C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A2F0B6" w14:textId="3401B54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F93E5A" w14:textId="2F7F2D1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D9BA11" w14:textId="3E4465C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C400EE" w14:textId="12E4C7E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6493B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084750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897BD0" w14:textId="232EA313"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5F82E0" w14:textId="6B38DDF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2C9A93" w14:textId="77777777" w:rsidR="003906F4" w:rsidRPr="003906F4" w:rsidRDefault="003906F4" w:rsidP="003906F4">
            <w:pPr>
              <w:pStyle w:val="TAL"/>
            </w:pPr>
          </w:p>
        </w:tc>
      </w:tr>
      <w:tr w:rsidR="003906F4" w:rsidRPr="003906F4" w14:paraId="588074D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D62395" w14:textId="1BAA13CC" w:rsidR="003906F4" w:rsidRPr="003906F4" w:rsidRDefault="003906F4" w:rsidP="003906F4">
            <w:pPr>
              <w:pStyle w:val="TAL"/>
            </w:pPr>
            <w:r w:rsidRPr="003906F4">
              <w:t>4.7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1FF0E2" w14:textId="5F919B28" w:rsidR="003906F4" w:rsidRPr="003906F4" w:rsidRDefault="003906F4" w:rsidP="003906F4">
            <w:pPr>
              <w:pStyle w:val="TAL"/>
            </w:pPr>
            <w:r w:rsidRPr="003906F4">
              <w:t>SP-220710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68DB5A" w14:textId="6E405117"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B3EFF2" w14:textId="5A885763" w:rsidR="003906F4" w:rsidRPr="003906F4" w:rsidRDefault="003906F4" w:rsidP="003906F4">
            <w:pPr>
              <w:pStyle w:val="TAL"/>
            </w:pPr>
            <w:r w:rsidRPr="003906F4">
              <w:t>TSG RAN Status Report to TSG SA#96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091878" w14:textId="38899AD8" w:rsidR="003906F4" w:rsidRPr="003906F4" w:rsidRDefault="003906F4" w:rsidP="003906F4">
            <w:pPr>
              <w:pStyle w:val="TAL"/>
            </w:pPr>
            <w:r w:rsidRPr="003906F4">
              <w:t>TSG RAN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FC695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612B55" w14:textId="0DB7F6B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C82CBB" w14:textId="2937519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68CC0A" w14:textId="63D17F3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6867C4" w14:textId="77FF56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616C4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846BE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2BB9DC" w14:textId="3C68CE21"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685F0F4" w14:textId="1680E40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79BE26" w14:textId="77777777" w:rsidR="003906F4" w:rsidRPr="003906F4" w:rsidRDefault="003906F4" w:rsidP="003906F4">
            <w:pPr>
              <w:pStyle w:val="TAL"/>
            </w:pPr>
          </w:p>
        </w:tc>
      </w:tr>
      <w:tr w:rsidR="003906F4" w:rsidRPr="003906F4" w14:paraId="7B95A7B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106A46" w14:textId="0003ED48"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C9E269" w14:textId="288F15F4" w:rsidR="003906F4" w:rsidRPr="003906F4" w:rsidRDefault="003906F4" w:rsidP="003906F4">
            <w:pPr>
              <w:pStyle w:val="TAL"/>
            </w:pPr>
            <w:r w:rsidRPr="003906F4">
              <w:t>SP-220379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FFADF6" w14:textId="7480F3A1"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C18BB6" w14:textId="71DAAC3C" w:rsidR="003906F4" w:rsidRPr="003906F4" w:rsidRDefault="003906F4" w:rsidP="003906F4">
            <w:pPr>
              <w:pStyle w:val="TAL"/>
            </w:pPr>
            <w:r w:rsidRPr="003906F4">
              <w:t>LS from TSG CT: LS on Priority given to Rel-17 LSs from CT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199AB1" w14:textId="604E399A"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50160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6AA878" w14:textId="35E2114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CDEE4B" w14:textId="49778B8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3B7FE6" w14:textId="2C2C4F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A66D6D" w14:textId="513D78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C0C46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03B095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E246B8" w14:textId="5CA2CBE7"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BFBAD7" w14:textId="6818BE4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6F9436" w14:textId="77777777" w:rsidR="003906F4" w:rsidRPr="003906F4" w:rsidRDefault="003906F4" w:rsidP="003906F4">
            <w:pPr>
              <w:pStyle w:val="TAL"/>
            </w:pPr>
          </w:p>
        </w:tc>
      </w:tr>
      <w:tr w:rsidR="003906F4" w:rsidRPr="003906F4" w14:paraId="6A823DD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5112D8" w14:textId="24164379"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4CB4D2" w14:textId="4FEDF5CC" w:rsidR="003906F4" w:rsidRPr="003906F4" w:rsidRDefault="003906F4" w:rsidP="003906F4">
            <w:pPr>
              <w:pStyle w:val="TAL"/>
            </w:pPr>
            <w:r w:rsidRPr="003906F4">
              <w:t>SP-220380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C1B9A6" w14:textId="2A49CD04"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FBFB95" w14:textId="0D7AF769" w:rsidR="003906F4" w:rsidRPr="003906F4" w:rsidRDefault="003906F4" w:rsidP="003906F4">
            <w:pPr>
              <w:pStyle w:val="TAL"/>
            </w:pPr>
            <w:r w:rsidRPr="003906F4">
              <w:t xml:space="preserve">LS from TSG CT: LS on CT specification on Control Plane based security procedures for 5G </w:t>
            </w:r>
            <w:proofErr w:type="spellStart"/>
            <w:r w:rsidRPr="003906F4">
              <w:t>ProSe</w:t>
            </w:r>
            <w:proofErr w:type="spellEnd"/>
            <w:r w:rsidRPr="003906F4">
              <w:t xml:space="preserv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EF5AA6" w14:textId="53896B0E"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754BC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E8D0FB" w14:textId="076883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A6164F" w14:textId="373CDCD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B2A879" w14:textId="043DD3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F5E047" w14:textId="33362F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A9F81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9F13D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CA2E78" w14:textId="1FCCF473"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65B757" w14:textId="3DE9CEF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A376749" w14:textId="77777777" w:rsidR="003906F4" w:rsidRPr="003906F4" w:rsidRDefault="003906F4" w:rsidP="003906F4">
            <w:pPr>
              <w:pStyle w:val="TAL"/>
            </w:pPr>
          </w:p>
        </w:tc>
      </w:tr>
      <w:tr w:rsidR="003906F4" w:rsidRPr="003906F4" w14:paraId="279C49B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8AAD7B" w14:textId="565F2182"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2E1BC0" w14:textId="71A777BC" w:rsidR="003906F4" w:rsidRPr="003906F4" w:rsidRDefault="003906F4" w:rsidP="003906F4">
            <w:pPr>
              <w:pStyle w:val="TAL"/>
            </w:pPr>
            <w:r w:rsidRPr="003906F4">
              <w:t>SP-220381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EB8D4F" w14:textId="3E1CA970"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E98F381" w14:textId="5D4B0DD4" w:rsidR="003906F4" w:rsidRPr="003906F4" w:rsidRDefault="003906F4" w:rsidP="003906F4">
            <w:pPr>
              <w:pStyle w:val="TAL"/>
            </w:pPr>
            <w:r w:rsidRPr="003906F4">
              <w:t>LS from TSG CT: LS on allowing sufficient time for stage 3 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C2739B" w14:textId="776E266E" w:rsidR="003906F4" w:rsidRPr="003906F4" w:rsidRDefault="003906F4" w:rsidP="003906F4">
            <w:pPr>
              <w:pStyle w:val="TAL"/>
            </w:pPr>
            <w:r w:rsidRPr="003906F4">
              <w:t>TSG CT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D9CFA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014643" w14:textId="4802B04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8F16270" w14:textId="2DD89F6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5A4452" w14:textId="582F189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FBCB43" w14:textId="2611FA3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B1C28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07F775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511884A" w14:textId="67086F2D"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CA65041" w14:textId="4DEF189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61BCFF" w14:textId="77777777" w:rsidR="003906F4" w:rsidRPr="003906F4" w:rsidRDefault="003906F4" w:rsidP="003906F4">
            <w:pPr>
              <w:pStyle w:val="TAL"/>
            </w:pPr>
          </w:p>
        </w:tc>
      </w:tr>
      <w:tr w:rsidR="003906F4" w:rsidRPr="003906F4" w14:paraId="3C3318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C5E653" w14:textId="6140E4A0"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21D200" w14:textId="501FD569" w:rsidR="003906F4" w:rsidRPr="003906F4" w:rsidRDefault="003906F4" w:rsidP="003906F4">
            <w:pPr>
              <w:pStyle w:val="TAL"/>
            </w:pPr>
            <w:r w:rsidRPr="003906F4">
              <w:t>SP-220671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C82074A" w14:textId="06201CAA"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5E920D" w14:textId="098CEF98" w:rsidR="003906F4" w:rsidRPr="003906F4" w:rsidRDefault="003906F4" w:rsidP="003906F4">
            <w:pPr>
              <w:pStyle w:val="TAL"/>
            </w:pPr>
            <w:r w:rsidRPr="003906F4">
              <w:t>Status report of TSG CT#96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15D369" w14:textId="198EE856"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5C696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44F487" w14:textId="6D41E75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A65C3E5" w14:textId="132D8C6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1914C3" w14:textId="662DC5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3E5E40" w14:textId="6274CC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B275D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65ED87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FA2817B" w14:textId="0D7555FD"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4E0D1A" w14:textId="1D8D780B"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594183" w14:textId="77777777" w:rsidR="003906F4" w:rsidRPr="003906F4" w:rsidRDefault="003906F4" w:rsidP="003906F4">
            <w:pPr>
              <w:pStyle w:val="TAL"/>
            </w:pPr>
          </w:p>
        </w:tc>
      </w:tr>
      <w:tr w:rsidR="003906F4" w:rsidRPr="003906F4" w14:paraId="7FF7404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F48851E" w14:textId="3E7E5D65"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2798CD" w14:textId="5C515008" w:rsidR="003906F4" w:rsidRPr="003906F4" w:rsidRDefault="003906F4" w:rsidP="003906F4">
            <w:pPr>
              <w:pStyle w:val="TAL"/>
            </w:pPr>
            <w:r w:rsidRPr="003906F4">
              <w:t>SP-220669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1DE68F" w14:textId="3AE4E6B0"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22DFFC" w14:textId="1CFA3669" w:rsidR="003906F4" w:rsidRPr="003906F4" w:rsidRDefault="003906F4" w:rsidP="003906F4">
            <w:pPr>
              <w:pStyle w:val="TAL"/>
            </w:pPr>
            <w:r w:rsidRPr="003906F4">
              <w:t>IETF Status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8F76677" w14:textId="759AEC83"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22CB9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E9D420" w14:textId="160DA60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7B88CC" w14:textId="5C80A0F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3BC44A" w14:textId="7166F02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E61DFA" w14:textId="37BD73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18EA8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E9BCF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00348F6" w14:textId="7E107E5F"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130186" w14:textId="2A4128F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92E4AC4" w14:textId="77777777" w:rsidR="003906F4" w:rsidRPr="003906F4" w:rsidRDefault="003906F4" w:rsidP="003906F4">
            <w:pPr>
              <w:pStyle w:val="TAL"/>
            </w:pPr>
          </w:p>
        </w:tc>
      </w:tr>
      <w:tr w:rsidR="003906F4" w:rsidRPr="003906F4" w14:paraId="1F928B4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B69E665" w14:textId="0595A2FF"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B87B3F" w14:textId="434B8AC0" w:rsidR="003906F4" w:rsidRPr="003906F4" w:rsidRDefault="003906F4" w:rsidP="003906F4">
            <w:pPr>
              <w:pStyle w:val="TAL"/>
            </w:pPr>
            <w:r w:rsidRPr="003906F4">
              <w:t>SP-220670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5CEF77" w14:textId="3A665480"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5B57F6" w14:textId="469F75ED" w:rsidR="003906F4" w:rsidRPr="003906F4" w:rsidRDefault="003906F4" w:rsidP="003906F4">
            <w:pPr>
              <w:pStyle w:val="TAL"/>
            </w:pPr>
            <w:r w:rsidRPr="003906F4">
              <w:t>Draft report of TSG CT#96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4A46E5" w14:textId="23B6C840" w:rsidR="003906F4" w:rsidRPr="003906F4" w:rsidRDefault="003906F4" w:rsidP="003906F4">
            <w:pPr>
              <w:pStyle w:val="TAL"/>
            </w:pPr>
            <w:r w:rsidRPr="003906F4">
              <w:t>TSG CT Secretary (MCC)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8E807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E2C3FF" w14:textId="764E90E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A85F004" w14:textId="51D6598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55B640" w14:textId="49E095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3D8534" w14:textId="4D0E5DE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2BC81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A8475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C6A449" w14:textId="6571EFAE"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8996045" w14:textId="59C0656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0F0DD6" w14:textId="77777777" w:rsidR="003906F4" w:rsidRPr="003906F4" w:rsidRDefault="003906F4" w:rsidP="003906F4">
            <w:pPr>
              <w:pStyle w:val="TAL"/>
            </w:pPr>
          </w:p>
        </w:tc>
      </w:tr>
      <w:tr w:rsidR="003906F4" w:rsidRPr="003906F4" w14:paraId="45DD8A4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F52583" w14:textId="1432B69B" w:rsidR="003906F4" w:rsidRPr="003906F4" w:rsidRDefault="003906F4" w:rsidP="003906F4">
            <w:pPr>
              <w:pStyle w:val="TAL"/>
            </w:pPr>
            <w:r w:rsidRPr="003906F4">
              <w:t>4.8</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ACF7D1" w14:textId="622A947A" w:rsidR="003906F4" w:rsidRPr="003906F4" w:rsidRDefault="003906F4" w:rsidP="003906F4">
            <w:pPr>
              <w:pStyle w:val="TAL"/>
            </w:pPr>
            <w:r w:rsidRPr="003906F4">
              <w:t>SP-220694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ABF5FA" w14:textId="02ECC6E6"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0844C5" w14:textId="4F351EC1" w:rsidR="003906F4" w:rsidRPr="003906F4" w:rsidRDefault="003906F4" w:rsidP="003906F4">
            <w:pPr>
              <w:pStyle w:val="TAL"/>
            </w:pPr>
            <w:proofErr w:type="spellStart"/>
            <w:r w:rsidRPr="003906F4">
              <w:t>OpenAPI</w:t>
            </w:r>
            <w:proofErr w:type="spellEnd"/>
            <w:r w:rsidRPr="003906F4">
              <w:t xml:space="preserve"> specs management: Current status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43284F" w14:textId="75CCE8F1" w:rsidR="003906F4" w:rsidRPr="003906F4" w:rsidRDefault="003906F4" w:rsidP="003906F4">
            <w:pPr>
              <w:pStyle w:val="TAL"/>
            </w:pPr>
            <w:r w:rsidRPr="003906F4">
              <w:t>TSG CT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6E4A8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2DB8C4" w14:textId="1F99BB8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161923" w14:textId="57CABE3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CF16B4" w14:textId="56D068B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A6B9B3" w14:textId="764D8B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2EFEB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3EE818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EC0A16" w14:textId="1E95D77F"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4BB327" w14:textId="392FA6C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24ABBF" w14:textId="77777777" w:rsidR="003906F4" w:rsidRPr="003906F4" w:rsidRDefault="003906F4" w:rsidP="003906F4">
            <w:pPr>
              <w:pStyle w:val="TAL"/>
            </w:pPr>
          </w:p>
        </w:tc>
      </w:tr>
      <w:tr w:rsidR="003906F4" w:rsidRPr="003906F4" w14:paraId="532B439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0F12CC" w14:textId="5E487D7A" w:rsidR="003906F4" w:rsidRPr="003906F4" w:rsidRDefault="003906F4" w:rsidP="003906F4">
            <w:pPr>
              <w:pStyle w:val="TAL"/>
            </w:pPr>
            <w:r w:rsidRPr="003906F4">
              <w:t>6.3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50F4BF" w14:textId="63FA660C" w:rsidR="003906F4" w:rsidRPr="003906F4" w:rsidRDefault="003906F4" w:rsidP="003906F4">
            <w:pPr>
              <w:pStyle w:val="TAL"/>
            </w:pPr>
            <w:r w:rsidRPr="003906F4">
              <w:t>SP-220638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CA3F05" w14:textId="138293BC"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E0716B" w14:textId="72B642BB" w:rsidR="003906F4" w:rsidRPr="003906F4" w:rsidRDefault="003906F4" w:rsidP="003906F4">
            <w:pPr>
              <w:pStyle w:val="TAL"/>
            </w:pPr>
            <w:r w:rsidRPr="003906F4">
              <w:t>Revised WID on Management data collection control and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E6BDE1A" w14:textId="6DF04D9D"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34692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B3EC77" w14:textId="0FCDE2A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5837AA8" w14:textId="047960B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05484F" w14:textId="366F99B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B3F144" w14:textId="6033A6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3B8D34" w14:textId="7C48F74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EA4D305" w14:textId="1B2B310A" w:rsidR="003906F4" w:rsidRPr="003906F4" w:rsidRDefault="003906F4" w:rsidP="003906F4">
            <w:pPr>
              <w:pStyle w:val="TAL"/>
            </w:pPr>
            <w:r w:rsidRPr="003906F4">
              <w:t>MADCOL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4401319" w14:textId="51F622F0" w:rsidR="003906F4" w:rsidRPr="003906F4" w:rsidRDefault="003906F4" w:rsidP="003906F4">
            <w:pPr>
              <w:pStyle w:val="TAL"/>
            </w:pPr>
            <w:r w:rsidRPr="003906F4">
              <w:t>This WID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298D56" w14:textId="2B864D9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1FDB42" w14:textId="77777777" w:rsidR="003906F4" w:rsidRPr="003906F4" w:rsidRDefault="003906F4" w:rsidP="003906F4">
            <w:pPr>
              <w:pStyle w:val="TAL"/>
            </w:pPr>
          </w:p>
        </w:tc>
      </w:tr>
      <w:tr w:rsidR="003906F4" w:rsidRPr="003906F4" w14:paraId="12A5899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CD2F81" w14:textId="5EE57345" w:rsidR="003906F4" w:rsidRPr="003906F4" w:rsidRDefault="003906F4" w:rsidP="003906F4">
            <w:pPr>
              <w:pStyle w:val="TAL"/>
            </w:pPr>
            <w:r w:rsidRPr="003906F4">
              <w:t>6.3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3A4496D" w14:textId="1BCF8E2B" w:rsidR="003906F4" w:rsidRPr="003906F4" w:rsidRDefault="003906F4" w:rsidP="003906F4">
            <w:pPr>
              <w:pStyle w:val="TAL"/>
            </w:pPr>
            <w:r w:rsidRPr="003906F4">
              <w:t>SP-220487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0A17ABE" w14:textId="4CD699AD"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EEA1F0" w14:textId="23BB249F" w:rsidR="003906F4" w:rsidRPr="003906F4" w:rsidRDefault="003906F4" w:rsidP="003906F4">
            <w:pPr>
              <w:pStyle w:val="TAL"/>
            </w:pPr>
            <w:r w:rsidRPr="003906F4">
              <w:t>Revised SID Study on enhancement of management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C76901" w14:textId="78BCCFC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1405A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29E402" w14:textId="4BADFCD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41D02BC" w14:textId="1199F21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FEB040" w14:textId="6E89E6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BC6BCE" w14:textId="407F6E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808E89" w14:textId="155B1D83"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9E8E94C" w14:textId="6F5BF877" w:rsidR="003906F4" w:rsidRPr="003906F4" w:rsidRDefault="003906F4" w:rsidP="003906F4">
            <w:pPr>
              <w:pStyle w:val="TAL"/>
            </w:pPr>
            <w:proofErr w:type="spellStart"/>
            <w:r w:rsidRPr="003906F4">
              <w:t>FS_OAM_eNPN</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74AE60C" w14:textId="63906BD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68213E" w14:textId="5B34706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D01AEB" w14:textId="77777777" w:rsidR="003906F4" w:rsidRPr="003906F4" w:rsidRDefault="003906F4" w:rsidP="003906F4">
            <w:pPr>
              <w:pStyle w:val="TAL"/>
            </w:pPr>
          </w:p>
        </w:tc>
      </w:tr>
      <w:tr w:rsidR="003906F4" w:rsidRPr="003906F4" w14:paraId="1F65EA2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39BD54B" w14:textId="0720EC68"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5298FB" w14:textId="226DE4F8" w:rsidR="003906F4" w:rsidRPr="003906F4" w:rsidRDefault="003906F4" w:rsidP="003906F4">
            <w:pPr>
              <w:pStyle w:val="TAL"/>
            </w:pPr>
            <w:r w:rsidRPr="003906F4">
              <w:t>SP-220529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7C39D0A" w14:textId="2C10F88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6C69E4" w14:textId="045F90C4" w:rsidR="003906F4" w:rsidRPr="003906F4" w:rsidRDefault="003906F4" w:rsidP="003906F4">
            <w:pPr>
              <w:pStyle w:val="TAL"/>
            </w:pPr>
            <w:r w:rsidRPr="003906F4">
              <w:t>New Study on the security aspects of Artificial Intelligence (AI)/Machine Learning (ML) for the NG-RAN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2720D3" w14:textId="22CA120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3260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77B40A" w14:textId="66D7BAF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E42AC04" w14:textId="508169F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CDDAC2" w14:textId="51B6BE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4E455B" w14:textId="47233D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C777B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48A88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7554D4" w14:textId="23C6A35C" w:rsidR="003906F4" w:rsidRPr="003906F4" w:rsidRDefault="003906F4" w:rsidP="003906F4">
            <w:pPr>
              <w:pStyle w:val="TAL"/>
            </w:pPr>
            <w:r w:rsidRPr="003906F4">
              <w:t>This SID received objections in SA WG3. Company input in SP-220658. This was withdrawn.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43F513" w14:textId="3DB40285"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A1DAC40" w14:textId="77777777" w:rsidR="003906F4" w:rsidRPr="003906F4" w:rsidRDefault="003906F4" w:rsidP="003906F4">
            <w:pPr>
              <w:pStyle w:val="TAL"/>
            </w:pPr>
          </w:p>
        </w:tc>
      </w:tr>
      <w:tr w:rsidR="003906F4" w:rsidRPr="003906F4" w14:paraId="2890076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D3D21A" w14:textId="2730A496" w:rsidR="003906F4" w:rsidRPr="003906F4" w:rsidRDefault="003906F4" w:rsidP="003906F4">
            <w:pPr>
              <w:pStyle w:val="TAL"/>
            </w:pPr>
            <w:r w:rsidRPr="003906F4">
              <w:lastRenderedPageBreak/>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2FE852" w14:textId="3F1C1D04" w:rsidR="003906F4" w:rsidRPr="003906F4" w:rsidRDefault="003906F4" w:rsidP="003906F4">
            <w:pPr>
              <w:pStyle w:val="TAL"/>
            </w:pPr>
            <w:r w:rsidRPr="003906F4">
              <w:t>SP-220658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F04019" w14:textId="6199831F"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D7BC4C" w14:textId="3ECC6660" w:rsidR="003906F4" w:rsidRPr="003906F4" w:rsidRDefault="003906F4" w:rsidP="003906F4">
            <w:pPr>
              <w:pStyle w:val="TAL"/>
            </w:pPr>
            <w:r w:rsidRPr="003906F4">
              <w:t>New SID on security aspects of Artificial Intelligence (AI)/Machine Learning (ML) for the NG-RAN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65F98D0" w14:textId="4D43B139" w:rsidR="003906F4" w:rsidRPr="003906F4" w:rsidRDefault="003906F4" w:rsidP="003906F4">
            <w:pPr>
              <w:pStyle w:val="TAL"/>
            </w:pPr>
            <w:r w:rsidRPr="003906F4">
              <w:t>Ericsson, 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7617E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812AC2" w14:textId="52894E6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51FC90" w14:textId="0FA704C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5300F8" w14:textId="5BF55D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591013" w14:textId="5A7FA9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CA648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8018C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544C81D" w14:textId="28B15CBC" w:rsidR="003906F4" w:rsidRPr="003906F4" w:rsidRDefault="003906F4" w:rsidP="003906F4">
            <w:pPr>
              <w:pStyle w:val="TAL"/>
            </w:pPr>
            <w:r w:rsidRPr="003906F4">
              <w:t>Company input of SP-220529.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ABDF7C0" w14:textId="168F0B7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D633DB" w14:textId="77777777" w:rsidR="003906F4" w:rsidRPr="003906F4" w:rsidRDefault="003906F4" w:rsidP="003906F4">
            <w:pPr>
              <w:pStyle w:val="TAL"/>
            </w:pPr>
          </w:p>
        </w:tc>
      </w:tr>
      <w:tr w:rsidR="003906F4" w:rsidRPr="003906F4" w14:paraId="2348AD4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8784EF6" w14:textId="7F157384"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79FFB7" w14:textId="3CF9D3D5" w:rsidR="003906F4" w:rsidRPr="003906F4" w:rsidRDefault="003906F4" w:rsidP="003906F4">
            <w:pPr>
              <w:pStyle w:val="TAL"/>
            </w:pPr>
            <w:r w:rsidRPr="003906F4">
              <w:t>SP-220535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541335" w14:textId="5D117730"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719851" w14:textId="2D369096"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1ED40E2" w14:textId="698EE797"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DECF7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CA700E" w14:textId="7B9C4D8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39C923" w14:textId="29C6BF7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E62DE3" w14:textId="5FCFAD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7B4610" w14:textId="71E9F39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3BC38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7C90B9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CDF813" w14:textId="4781BB08" w:rsidR="003906F4" w:rsidRPr="003906F4" w:rsidRDefault="003906F4" w:rsidP="003906F4">
            <w:pPr>
              <w:pStyle w:val="TAL"/>
            </w:pPr>
            <w:r w:rsidRPr="003906F4">
              <w:t>This SID received objections in SA WG3. Company input in SP-220659.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B29312" w14:textId="77E229F1"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C0ECC9" w14:textId="77777777" w:rsidR="003906F4" w:rsidRPr="003906F4" w:rsidRDefault="003906F4" w:rsidP="003906F4">
            <w:pPr>
              <w:pStyle w:val="TAL"/>
            </w:pPr>
          </w:p>
        </w:tc>
      </w:tr>
      <w:tr w:rsidR="003906F4" w:rsidRPr="003906F4" w14:paraId="4D257B5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62CDAA8" w14:textId="73F5F100"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1CD32A6" w14:textId="4A75F9FB" w:rsidR="003906F4" w:rsidRPr="003906F4" w:rsidRDefault="003906F4" w:rsidP="003906F4">
            <w:pPr>
              <w:pStyle w:val="TAL"/>
            </w:pPr>
            <w:r w:rsidRPr="003906F4">
              <w:t>SP-220659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81CFF6A" w14:textId="4FEA1AB5"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7F821D" w14:textId="5FCAECF8"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AF6F00" w14:textId="063A0486" w:rsidR="003906F4" w:rsidRPr="003906F4" w:rsidRDefault="003906F4" w:rsidP="003906F4">
            <w:pPr>
              <w:pStyle w:val="TAL"/>
            </w:pPr>
            <w:r w:rsidRPr="003906F4">
              <w:t>OPPO, Apple, vivo, Inter Digital, China Mobile, Samsung, 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420C0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D3FE6C" w14:textId="05D996F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5D45092" w14:textId="156FAE4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23DAFD" w14:textId="0C693C9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94EF9C" w14:textId="05FAE48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B8E30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EA559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E257B9" w14:textId="4F9CCAB8" w:rsidR="003906F4" w:rsidRPr="003906F4" w:rsidRDefault="003906F4" w:rsidP="003906F4">
            <w:pPr>
              <w:pStyle w:val="TAL"/>
            </w:pPr>
            <w:r w:rsidRPr="003906F4">
              <w:t>Company input of SP-220535. Revised to SP-220687.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4C3430" w14:textId="743748EE"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7B096E" w14:textId="7B6EE336" w:rsidR="003906F4" w:rsidRPr="003906F4" w:rsidRDefault="003906F4" w:rsidP="003906F4">
            <w:pPr>
              <w:pStyle w:val="TAL"/>
            </w:pPr>
            <w:r w:rsidRPr="003906F4">
              <w:t>SP-220687</w:t>
            </w:r>
          </w:p>
        </w:tc>
      </w:tr>
      <w:tr w:rsidR="003906F4" w:rsidRPr="003906F4" w14:paraId="1288C01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F93276" w14:textId="355A5D52"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11B6C1" w14:textId="2879F7AD" w:rsidR="003906F4" w:rsidRPr="003906F4" w:rsidRDefault="003906F4" w:rsidP="003906F4">
            <w:pPr>
              <w:pStyle w:val="TAL"/>
            </w:pPr>
            <w:r w:rsidRPr="003906F4">
              <w:t>SP-220687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9CD472" w14:textId="52B411A8"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8ED415" w14:textId="2C635D17" w:rsidR="003906F4" w:rsidRPr="003906F4" w:rsidRDefault="003906F4" w:rsidP="003906F4">
            <w:pPr>
              <w:pStyle w:val="TAL"/>
            </w:pPr>
            <w:r w:rsidRPr="003906F4">
              <w:t>New Study on Security and Privacy of AI/ML-based Services and Applications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36B0C16" w14:textId="7123714B" w:rsidR="003906F4" w:rsidRPr="003906F4" w:rsidRDefault="003906F4" w:rsidP="003906F4">
            <w:pPr>
              <w:pStyle w:val="TAL"/>
            </w:pPr>
            <w:r w:rsidRPr="003906F4">
              <w:t>OPPO, Apple, vivo, Inter Digital, China Mobile, Samsung, 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BB8C6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05E7D0" w14:textId="59F5F2A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9B10B3" w14:textId="36F94CB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DC595A" w14:textId="04B437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5C9F9F" w14:textId="440892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646D0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DB69BD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84CD09" w14:textId="4D3F5E24" w:rsidR="003906F4" w:rsidRPr="003906F4" w:rsidRDefault="003906F4" w:rsidP="003906F4">
            <w:pPr>
              <w:pStyle w:val="TAL"/>
            </w:pPr>
            <w:r w:rsidRPr="003906F4">
              <w:t>Revision of SP-220659.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BAB4E1" w14:textId="351A74D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B9D0B7" w14:textId="77777777" w:rsidR="003906F4" w:rsidRPr="003906F4" w:rsidRDefault="003906F4" w:rsidP="003906F4">
            <w:pPr>
              <w:pStyle w:val="TAL"/>
            </w:pPr>
          </w:p>
        </w:tc>
      </w:tr>
      <w:tr w:rsidR="003906F4" w:rsidRPr="003906F4" w14:paraId="7A099C0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3D1FDF" w14:textId="6F1526E1"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FC83BA" w14:textId="163EDFDB" w:rsidR="003906F4" w:rsidRPr="003906F4" w:rsidRDefault="003906F4" w:rsidP="003906F4">
            <w:pPr>
              <w:pStyle w:val="TAL"/>
            </w:pPr>
            <w:r w:rsidRPr="003906F4">
              <w:t>SP-220536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566EFB" w14:textId="018619BA"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EC6920" w14:textId="58990351"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89D795" w14:textId="6D42B43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20124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69C22D" w14:textId="56FBC2F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4B127D" w14:textId="29FEA94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110C97" w14:textId="09427E5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1CEC1F" w14:textId="1E462C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9B575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72D55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701724" w14:textId="24B4E113" w:rsidR="003906F4" w:rsidRPr="003906F4" w:rsidRDefault="003906F4" w:rsidP="003906F4">
            <w:pPr>
              <w:pStyle w:val="TAL"/>
            </w:pPr>
            <w:r w:rsidRPr="003906F4">
              <w:t>This SID received objections in SA WG3. Company input in SP-220660. WITHDRAWN</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F34AF6C" w14:textId="7F3F7FA2" w:rsidR="003906F4" w:rsidRPr="003906F4" w:rsidRDefault="003906F4" w:rsidP="003906F4">
            <w:pPr>
              <w:pStyle w:val="TAL"/>
            </w:pPr>
            <w:r w:rsidRPr="003906F4">
              <w:t>Withdrawn</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33A98EE" w14:textId="77777777" w:rsidR="003906F4" w:rsidRPr="003906F4" w:rsidRDefault="003906F4" w:rsidP="003906F4">
            <w:pPr>
              <w:pStyle w:val="TAL"/>
            </w:pPr>
          </w:p>
        </w:tc>
      </w:tr>
      <w:tr w:rsidR="003906F4" w:rsidRPr="003906F4" w14:paraId="5B09A12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DB2BF63" w14:textId="0874276C"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D650E76" w14:textId="3D54D817" w:rsidR="003906F4" w:rsidRPr="003906F4" w:rsidRDefault="003906F4" w:rsidP="003906F4">
            <w:pPr>
              <w:pStyle w:val="TAL"/>
            </w:pPr>
            <w:r w:rsidRPr="003906F4">
              <w:t>SP-220660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E88203" w14:textId="4B5566C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D068F6" w14:textId="78EB89D4"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8575DDE" w14:textId="2851BEA2"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B8BF7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967D24" w14:textId="39269C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4BB568" w14:textId="48E7504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7B1CC4" w14:textId="456D83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0B57B5" w14:textId="0CB29F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307FB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69F60F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5808B9" w14:textId="34007262" w:rsidR="003906F4" w:rsidRPr="003906F4" w:rsidRDefault="003906F4" w:rsidP="003906F4">
            <w:pPr>
              <w:pStyle w:val="TAL"/>
            </w:pPr>
            <w:r w:rsidRPr="003906F4">
              <w:t>Company input of SP-220536. Revised to SP-220674.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539113" w14:textId="3CD63751"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FF16703" w14:textId="19C1FA31" w:rsidR="003906F4" w:rsidRPr="003906F4" w:rsidRDefault="003906F4" w:rsidP="003906F4">
            <w:pPr>
              <w:pStyle w:val="TAL"/>
            </w:pPr>
            <w:r w:rsidRPr="003906F4">
              <w:t>SP-220674</w:t>
            </w:r>
          </w:p>
        </w:tc>
      </w:tr>
      <w:tr w:rsidR="003906F4" w:rsidRPr="003906F4" w14:paraId="5E847CD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781E73" w14:textId="62422E8C"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34EDFA" w14:textId="53427F41" w:rsidR="003906F4" w:rsidRPr="003906F4" w:rsidRDefault="003906F4" w:rsidP="003906F4">
            <w:pPr>
              <w:pStyle w:val="TAL"/>
            </w:pPr>
            <w:r w:rsidRPr="003906F4">
              <w:t>SP-220674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9A859C" w14:textId="060056F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0479D4" w14:textId="5E37872F" w:rsidR="003906F4" w:rsidRPr="003906F4" w:rsidRDefault="003906F4" w:rsidP="003906F4">
            <w:pPr>
              <w:pStyle w:val="TAL"/>
            </w:pPr>
            <w:r w:rsidRPr="003906F4">
              <w:t>New Study on applicability of the Zero Trust Security principles in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0C290C8" w14:textId="16F5D0A4"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392F8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E15D4E" w14:textId="308BF31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C55E91" w14:textId="07A1F9D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C9BA5E" w14:textId="21B9B9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FF6BE2" w14:textId="171BD36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DA9EB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085FC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D4F01E0" w14:textId="2484CE36" w:rsidR="003906F4" w:rsidRPr="003906F4" w:rsidRDefault="003906F4" w:rsidP="003906F4">
            <w:pPr>
              <w:pStyle w:val="TAL"/>
            </w:pPr>
            <w:r w:rsidRPr="003906F4">
              <w:t>Revision of SP-220660.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07CB22" w14:textId="74DF079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508D29C" w14:textId="77777777" w:rsidR="003906F4" w:rsidRPr="003906F4" w:rsidRDefault="003906F4" w:rsidP="003906F4">
            <w:pPr>
              <w:pStyle w:val="TAL"/>
            </w:pPr>
          </w:p>
        </w:tc>
      </w:tr>
      <w:tr w:rsidR="003906F4" w:rsidRPr="003906F4" w14:paraId="70DE3D0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B73475" w14:textId="4BAB3306"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641DE1" w14:textId="55F46D19" w:rsidR="003906F4" w:rsidRPr="003906F4" w:rsidRDefault="003906F4" w:rsidP="003906F4">
            <w:pPr>
              <w:pStyle w:val="TAL"/>
            </w:pPr>
            <w:r w:rsidRPr="003906F4">
              <w:t>SP-220615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DB357A" w14:textId="2C57E5D5"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9F6303" w14:textId="2CA276EF"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AA62DD4" w14:textId="3BB133F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38D94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F492FF" w14:textId="068435D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8B8136E" w14:textId="7F07E72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CE5825" w14:textId="38E2AB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1886F1" w14:textId="12A2716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FD9D0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7CCD7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E3E8A2" w14:textId="724DCCEA" w:rsidR="003906F4" w:rsidRPr="003906F4" w:rsidRDefault="003906F4" w:rsidP="003906F4">
            <w:pPr>
              <w:pStyle w:val="TAL"/>
            </w:pPr>
            <w:r w:rsidRPr="003906F4">
              <w:t>Updated proposal in SP-220673. Revised to SP-220673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6607FD8" w14:textId="7DA8E60E"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155802" w14:textId="21A93FBC" w:rsidR="003906F4" w:rsidRPr="003906F4" w:rsidRDefault="003906F4" w:rsidP="003906F4">
            <w:pPr>
              <w:pStyle w:val="TAL"/>
            </w:pPr>
            <w:r w:rsidRPr="003906F4">
              <w:t>SP-220673</w:t>
            </w:r>
          </w:p>
        </w:tc>
      </w:tr>
      <w:tr w:rsidR="003906F4" w:rsidRPr="003906F4" w14:paraId="593E2B5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8D95DDD" w14:textId="6E7A00F8"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5F2B309" w14:textId="39B16CE6" w:rsidR="003906F4" w:rsidRPr="003906F4" w:rsidRDefault="003906F4" w:rsidP="003906F4">
            <w:pPr>
              <w:pStyle w:val="TAL"/>
            </w:pPr>
            <w:r w:rsidRPr="003906F4">
              <w:t>SP-220673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CB529D" w14:textId="5C4E250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52D0B8E" w14:textId="48AF9177"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211B1B" w14:textId="649033A1"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19B07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931D38" w14:textId="6DF054C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FD4C755" w14:textId="25CE2BF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EFE77D" w14:textId="04C590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90778E" w14:textId="7CBA5E6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4777E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D083F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9632512" w14:textId="4D4F1B59" w:rsidR="003906F4" w:rsidRPr="003906F4" w:rsidRDefault="003906F4" w:rsidP="003906F4">
            <w:pPr>
              <w:pStyle w:val="TAL"/>
            </w:pPr>
            <w:r w:rsidRPr="003906F4">
              <w:t>Update of SP-220615. Revised to SP-220675.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91FFEE" w14:textId="13AE449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13FF83" w14:textId="06E581D2" w:rsidR="003906F4" w:rsidRPr="003906F4" w:rsidRDefault="003906F4" w:rsidP="003906F4">
            <w:pPr>
              <w:pStyle w:val="TAL"/>
            </w:pPr>
            <w:r w:rsidRPr="003906F4">
              <w:t>SP-220675</w:t>
            </w:r>
          </w:p>
        </w:tc>
      </w:tr>
      <w:tr w:rsidR="003906F4" w:rsidRPr="003906F4" w14:paraId="2101C2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1109D64" w14:textId="24F27741"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72CC70" w14:textId="148DFC27" w:rsidR="003906F4" w:rsidRPr="003906F4" w:rsidRDefault="003906F4" w:rsidP="003906F4">
            <w:pPr>
              <w:pStyle w:val="TAL"/>
            </w:pPr>
            <w:r w:rsidRPr="003906F4">
              <w:t>SP-220675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19A6A1" w14:textId="2AB1F62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1A1BF8" w14:textId="0C2B017F" w:rsidR="003906F4" w:rsidRPr="003906F4" w:rsidRDefault="003906F4" w:rsidP="003906F4">
            <w:pPr>
              <w:pStyle w:val="TAL"/>
            </w:pPr>
            <w:r w:rsidRPr="003906F4">
              <w:t>Feasibility Study on Network Slicing Extensions (FS_5GNeSE)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AFDCBF" w14:textId="35E8A7FD"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B47B8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F4CD35" w14:textId="319FFA2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711CD5" w14:textId="6755FF3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A6BE228" w14:textId="53CE0F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CFFD02" w14:textId="2F8BCBC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2A25D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F9B8F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F38AC40" w14:textId="37410BEF" w:rsidR="003906F4" w:rsidRPr="003906F4" w:rsidRDefault="003906F4" w:rsidP="003906F4">
            <w:pPr>
              <w:pStyle w:val="TAL"/>
            </w:pPr>
            <w:r w:rsidRPr="003906F4">
              <w:t>Revision of SP-220673.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C34E91F" w14:textId="5185AD5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E003E3" w14:textId="77777777" w:rsidR="003906F4" w:rsidRPr="003906F4" w:rsidRDefault="003906F4" w:rsidP="003906F4">
            <w:pPr>
              <w:pStyle w:val="TAL"/>
            </w:pPr>
          </w:p>
        </w:tc>
      </w:tr>
      <w:tr w:rsidR="003906F4" w:rsidRPr="003906F4" w14:paraId="606BCCD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B983A4D" w14:textId="7C41E0C9"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0188EA" w14:textId="2F2B2538" w:rsidR="003906F4" w:rsidRPr="003906F4" w:rsidRDefault="003906F4" w:rsidP="003906F4">
            <w:pPr>
              <w:pStyle w:val="TAL"/>
            </w:pPr>
            <w:r w:rsidRPr="003906F4">
              <w:t>SP-220527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EE7D42" w14:textId="14872E66"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481762" w14:textId="5B5F1F76" w:rsidR="003906F4" w:rsidRPr="003906F4" w:rsidRDefault="003906F4" w:rsidP="003906F4">
            <w:pPr>
              <w:pStyle w:val="TAL"/>
            </w:pPr>
            <w:r w:rsidRPr="003906F4">
              <w:t>New Study on enhanced security for network slicing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B5CC3C" w14:textId="183DB6B1"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691E7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C3D2EA" w14:textId="3038D65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E7F40AF" w14:textId="604FCA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E16612" w14:textId="78B16C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159AFB" w14:textId="1915E3A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E74BE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B56AF2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78A891D" w14:textId="59519003" w:rsidR="003906F4" w:rsidRPr="003906F4" w:rsidRDefault="003906F4" w:rsidP="003906F4">
            <w:pPr>
              <w:pStyle w:val="TAL"/>
            </w:pPr>
            <w:r w:rsidRPr="003906F4">
              <w:t>Company update proposed in SP-220686. This was revised in SP-220686.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8BB19D8" w14:textId="3302CCFA"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CDB3421" w14:textId="77777777" w:rsidR="003906F4" w:rsidRPr="003906F4" w:rsidRDefault="003906F4" w:rsidP="003906F4">
            <w:pPr>
              <w:pStyle w:val="TAL"/>
            </w:pPr>
          </w:p>
        </w:tc>
      </w:tr>
      <w:tr w:rsidR="003906F4" w:rsidRPr="003906F4" w14:paraId="4C176FC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9D97A4" w14:textId="42D406D4"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2CF3204" w14:textId="16C8E7B2" w:rsidR="003906F4" w:rsidRPr="003906F4" w:rsidRDefault="003906F4" w:rsidP="003906F4">
            <w:pPr>
              <w:pStyle w:val="TAL"/>
            </w:pPr>
            <w:r w:rsidRPr="003906F4">
              <w:t>SP-220686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1BE8936" w14:textId="626C58C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A2BA93" w14:textId="407600B9" w:rsidR="003906F4" w:rsidRPr="003906F4" w:rsidRDefault="003906F4" w:rsidP="003906F4">
            <w:pPr>
              <w:pStyle w:val="TAL"/>
            </w:pPr>
            <w:r w:rsidRPr="003906F4">
              <w:t>New Study on enhanced security for network slicing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DC910F" w14:textId="39AB8060"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B5EFC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BD4EFB" w14:textId="64CEC22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D8BE658" w14:textId="25F84FB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10C523" w14:textId="3415025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67C3A1" w14:textId="52A8A3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C8D15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13553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B7EBD4" w14:textId="2C742D52" w:rsidR="003906F4" w:rsidRPr="003906F4" w:rsidRDefault="003906F4" w:rsidP="003906F4">
            <w:pPr>
              <w:pStyle w:val="TAL"/>
            </w:pPr>
            <w:r w:rsidRPr="003906F4">
              <w:t>Company update of SP-220527.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DEF23D" w14:textId="6CDACA5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5000046" w14:textId="77777777" w:rsidR="003906F4" w:rsidRPr="003906F4" w:rsidRDefault="003906F4" w:rsidP="003906F4">
            <w:pPr>
              <w:pStyle w:val="TAL"/>
            </w:pPr>
          </w:p>
        </w:tc>
      </w:tr>
      <w:tr w:rsidR="003906F4" w:rsidRPr="003906F4" w14:paraId="60F0EC9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27B973" w14:textId="5E21FFC2"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102454C" w14:textId="77DC6ABD" w:rsidR="003906F4" w:rsidRPr="003906F4" w:rsidRDefault="003906F4" w:rsidP="003906F4">
            <w:pPr>
              <w:pStyle w:val="TAL"/>
            </w:pPr>
            <w:r w:rsidRPr="003906F4">
              <w:t>SP-220616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294A40" w14:textId="05666E3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E126AB2" w14:textId="7AF472C0" w:rsidR="003906F4" w:rsidRPr="003906F4" w:rsidRDefault="003906F4" w:rsidP="003906F4">
            <w:pPr>
              <w:pStyle w:val="TAL"/>
            </w:pPr>
            <w:r w:rsidRPr="003906F4">
              <w:t xml:space="preserve">Feasibility Study on AR and MR </w:t>
            </w:r>
            <w:proofErr w:type="spellStart"/>
            <w:r w:rsidRPr="003906F4">
              <w:t>QoE</w:t>
            </w:r>
            <w:proofErr w:type="spellEnd"/>
            <w:r w:rsidRPr="003906F4">
              <w:t xml:space="preserve"> Metrics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93E271" w14:textId="3E3D4398"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62D03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DB56B4" w14:textId="5806B72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19A071D" w14:textId="4778581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0FC791" w14:textId="67C2F2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67CBF6" w14:textId="62A4EB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085E6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198A0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D1FFC2" w14:textId="1567B24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4D6051" w14:textId="251CC44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74E138" w14:textId="77777777" w:rsidR="003906F4" w:rsidRPr="003906F4" w:rsidRDefault="003906F4" w:rsidP="003906F4">
            <w:pPr>
              <w:pStyle w:val="TAL"/>
            </w:pPr>
          </w:p>
        </w:tc>
      </w:tr>
      <w:tr w:rsidR="003906F4" w:rsidRPr="003906F4" w14:paraId="3AA59A1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5B084F8" w14:textId="7BE9D948"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E9CF19" w14:textId="534BC9FE" w:rsidR="003906F4" w:rsidRPr="003906F4" w:rsidRDefault="003906F4" w:rsidP="003906F4">
            <w:pPr>
              <w:pStyle w:val="TAL"/>
            </w:pPr>
            <w:r w:rsidRPr="003906F4">
              <w:t>SP-220617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BAC3FB" w14:textId="5E9081EB"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FD3C1E" w14:textId="4D9DA9F3" w:rsidR="003906F4" w:rsidRPr="003906F4" w:rsidRDefault="003906F4" w:rsidP="003906F4">
            <w:pPr>
              <w:pStyle w:val="TAL"/>
            </w:pPr>
            <w:r w:rsidRPr="003906F4">
              <w:t>Feasibility Study on Audio Aspects for 5G Glasses-type AR/MR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7F80CC3" w14:textId="3B21C41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0E61B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C79142" w14:textId="1209449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1C5A68" w14:textId="4B04D62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DC521EB" w14:textId="53037F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B321EB" w14:textId="25668C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28FD6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8F1C4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3BEBE9" w14:textId="44A3408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2D644FB" w14:textId="7B9D74C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210410" w14:textId="77777777" w:rsidR="003906F4" w:rsidRPr="003906F4" w:rsidRDefault="003906F4" w:rsidP="003906F4">
            <w:pPr>
              <w:pStyle w:val="TAL"/>
            </w:pPr>
          </w:p>
        </w:tc>
      </w:tr>
      <w:tr w:rsidR="003906F4" w:rsidRPr="003906F4" w14:paraId="00573AA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15AB70" w14:textId="324E6792" w:rsidR="003906F4" w:rsidRPr="003906F4" w:rsidRDefault="003906F4" w:rsidP="003906F4">
            <w:pPr>
              <w:pStyle w:val="TAL"/>
            </w:pPr>
            <w:r w:rsidRPr="003906F4">
              <w:lastRenderedPageBreak/>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5ED948" w14:textId="588C1FB6" w:rsidR="003906F4" w:rsidRPr="003906F4" w:rsidRDefault="003906F4" w:rsidP="003906F4">
            <w:pPr>
              <w:pStyle w:val="TAL"/>
            </w:pPr>
            <w:r w:rsidRPr="003906F4">
              <w:t>SP-220488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1C260B7" w14:textId="0987E8AF"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054A36" w14:textId="2BA58B25" w:rsidR="003906F4" w:rsidRPr="003906F4" w:rsidRDefault="003906F4" w:rsidP="003906F4">
            <w:pPr>
              <w:pStyle w:val="TAL"/>
            </w:pPr>
            <w:r w:rsidRPr="003906F4">
              <w:t>New SID Study on measurement data collection to support RAN intelligence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FCCBA9" w14:textId="58A90604"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1E0E9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23F042" w14:textId="4E2DAC0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0C4EF9D" w14:textId="0A6FA9D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29397E" w14:textId="047018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8F805A" w14:textId="0B6EC0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3BADA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809E0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F3C4B22" w14:textId="3D13220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1B6591" w14:textId="6CDCB5C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1143C3A" w14:textId="77777777" w:rsidR="003906F4" w:rsidRPr="003906F4" w:rsidRDefault="003906F4" w:rsidP="003906F4">
            <w:pPr>
              <w:pStyle w:val="TAL"/>
            </w:pPr>
          </w:p>
        </w:tc>
      </w:tr>
      <w:tr w:rsidR="003906F4" w:rsidRPr="003906F4" w14:paraId="22426C1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D724B13" w14:textId="487ADB44"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B6E98A" w14:textId="5F9CD59B" w:rsidR="003906F4" w:rsidRPr="003906F4" w:rsidRDefault="003906F4" w:rsidP="003906F4">
            <w:pPr>
              <w:pStyle w:val="TAL"/>
            </w:pPr>
            <w:r w:rsidRPr="003906F4">
              <w:t>SP-220490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2A01BD" w14:textId="1AA94C09"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9188C1" w14:textId="29056BAB" w:rsidR="003906F4" w:rsidRPr="003906F4" w:rsidRDefault="003906F4" w:rsidP="003906F4">
            <w:pPr>
              <w:pStyle w:val="TAL"/>
            </w:pPr>
            <w:r w:rsidRPr="003906F4">
              <w:t>New SID on Management Aspects of IoT NTN Enhancements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380678" w14:textId="3445966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5CDF7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F5C914" w14:textId="4F567E3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2FB4E2" w14:textId="1A0910B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3B11E1" w14:textId="1C9ACA2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29D79B" w14:textId="10BC049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411A3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989A8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6E3837" w14:textId="40FDE85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6F6EEC" w14:textId="0F34193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CFF1E83" w14:textId="77777777" w:rsidR="003906F4" w:rsidRPr="003906F4" w:rsidRDefault="003906F4" w:rsidP="003906F4">
            <w:pPr>
              <w:pStyle w:val="TAL"/>
            </w:pPr>
          </w:p>
        </w:tc>
      </w:tr>
      <w:tr w:rsidR="003906F4" w:rsidRPr="003906F4" w14:paraId="596A4CA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938B844" w14:textId="17952DF1"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01FEB7" w14:textId="763448AD" w:rsidR="003906F4" w:rsidRPr="003906F4" w:rsidRDefault="003906F4" w:rsidP="003906F4">
            <w:pPr>
              <w:pStyle w:val="TAL"/>
            </w:pPr>
            <w:r w:rsidRPr="003906F4">
              <w:t>SP-220525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958F8B" w14:textId="5C598AB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B091E7" w14:textId="06EBFC5A" w:rsidR="003906F4" w:rsidRPr="003906F4" w:rsidRDefault="003906F4" w:rsidP="003906F4">
            <w:pPr>
              <w:pStyle w:val="TAL"/>
            </w:pPr>
            <w:r w:rsidRPr="003906F4">
              <w:t>New Study on Personal IoT Networks Security Aspects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DA0C8F" w14:textId="0384703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2081E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250883" w14:textId="3B2870F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0C4520C" w14:textId="507573C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8C62A2" w14:textId="2D8F8F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B0DD9C" w14:textId="4E73E2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326DC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AA6FC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8EA871" w14:textId="5768610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BE0C2A7" w14:textId="1A9BF10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8986513" w14:textId="77777777" w:rsidR="003906F4" w:rsidRPr="003906F4" w:rsidRDefault="003906F4" w:rsidP="003906F4">
            <w:pPr>
              <w:pStyle w:val="TAL"/>
            </w:pPr>
          </w:p>
        </w:tc>
      </w:tr>
      <w:tr w:rsidR="003906F4" w:rsidRPr="003906F4" w14:paraId="412645E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E0BE987" w14:textId="2943309C"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A0ABCBC" w14:textId="25E2CE9D" w:rsidR="003906F4" w:rsidRPr="003906F4" w:rsidRDefault="003906F4" w:rsidP="003906F4">
            <w:pPr>
              <w:pStyle w:val="TAL"/>
            </w:pPr>
            <w:r w:rsidRPr="003906F4">
              <w:t>SP-220526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F71FDC" w14:textId="3B4E806B"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8E112B" w14:textId="412CCA9F" w:rsidR="003906F4" w:rsidRPr="003906F4" w:rsidRDefault="003906F4" w:rsidP="003906F4">
            <w:pPr>
              <w:pStyle w:val="TAL"/>
            </w:pPr>
            <w:r w:rsidRPr="003906F4">
              <w:t>New Study on SNAAPP security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43554B8" w14:textId="5A38323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FFF63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95F1AE" w14:textId="4143D17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D65552F" w14:textId="3AE1BF1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81D606" w14:textId="50003C4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FC8EE0" w14:textId="1C5548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021A6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BB413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C11753" w14:textId="7034C70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A894CE" w14:textId="39E9B71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6191E1" w14:textId="77777777" w:rsidR="003906F4" w:rsidRPr="003906F4" w:rsidRDefault="003906F4" w:rsidP="003906F4">
            <w:pPr>
              <w:pStyle w:val="TAL"/>
            </w:pPr>
          </w:p>
        </w:tc>
      </w:tr>
      <w:tr w:rsidR="003906F4" w:rsidRPr="003906F4" w14:paraId="1ACC807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5538C3" w14:textId="4CABFFD5"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6F7C5E" w14:textId="0E8BE207" w:rsidR="003906F4" w:rsidRPr="003906F4" w:rsidRDefault="003906F4" w:rsidP="003906F4">
            <w:pPr>
              <w:pStyle w:val="TAL"/>
            </w:pPr>
            <w:r w:rsidRPr="003906F4">
              <w:t>SP-220528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02C870" w14:textId="4B122E47"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D0438F" w14:textId="2099C6F4" w:rsidR="003906F4" w:rsidRPr="003906F4" w:rsidRDefault="003906F4" w:rsidP="003906F4">
            <w:pPr>
              <w:pStyle w:val="TAL"/>
            </w:pPr>
            <w:r w:rsidRPr="003906F4">
              <w:t>New Study on Security aspects for 5WWC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5BC9ABF" w14:textId="294C544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89440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040561" w14:textId="7486623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4F3A98" w14:textId="5683BF2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87C9AF" w14:textId="742BE6F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513124" w14:textId="4A31E16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D7019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6459E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D9527A" w14:textId="2CB331C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3DD335" w14:textId="1D6F43D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9DC7DA1" w14:textId="77777777" w:rsidR="003906F4" w:rsidRPr="003906F4" w:rsidRDefault="003906F4" w:rsidP="003906F4">
            <w:pPr>
              <w:pStyle w:val="TAL"/>
            </w:pPr>
          </w:p>
        </w:tc>
      </w:tr>
      <w:tr w:rsidR="003906F4" w:rsidRPr="003906F4" w14:paraId="29FD947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2698CE1" w14:textId="7781B576"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64E754C" w14:textId="21DBA000" w:rsidR="003906F4" w:rsidRPr="003906F4" w:rsidRDefault="003906F4" w:rsidP="003906F4">
            <w:pPr>
              <w:pStyle w:val="TAL"/>
            </w:pPr>
            <w:r w:rsidRPr="003906F4">
              <w:t>SP-220530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F6AB1E" w14:textId="6E9F014E"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0F74D1" w14:textId="18E87A34" w:rsidR="003906F4" w:rsidRPr="003906F4" w:rsidRDefault="003906F4" w:rsidP="003906F4">
            <w:pPr>
              <w:pStyle w:val="TAL"/>
            </w:pPr>
            <w:r w:rsidRPr="003906F4">
              <w:t>New Study on security support for Next Generation Real Time Communication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014461" w14:textId="33841031"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A8F78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2D0262" w14:textId="513F396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C14BAE" w14:textId="216E2F6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814980" w14:textId="2DAB7D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ED6D91" w14:textId="3320C3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914B1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FB5F8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8D2066" w14:textId="73AB58B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20DF25" w14:textId="734E648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1D4C1C" w14:textId="77777777" w:rsidR="003906F4" w:rsidRPr="003906F4" w:rsidRDefault="003906F4" w:rsidP="003906F4">
            <w:pPr>
              <w:pStyle w:val="TAL"/>
            </w:pPr>
          </w:p>
        </w:tc>
      </w:tr>
      <w:tr w:rsidR="003906F4" w:rsidRPr="003906F4" w14:paraId="4259893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0350E85" w14:textId="1335B2C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7AB8C5" w14:textId="6212C4C2" w:rsidR="003906F4" w:rsidRPr="003906F4" w:rsidRDefault="003906F4" w:rsidP="003906F4">
            <w:pPr>
              <w:pStyle w:val="TAL"/>
            </w:pPr>
            <w:r w:rsidRPr="003906F4">
              <w:t>SP-220531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0F16BE" w14:textId="49897812"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EE82934" w14:textId="03B3F086" w:rsidR="003906F4" w:rsidRPr="003906F4" w:rsidRDefault="003906F4" w:rsidP="003906F4">
            <w:pPr>
              <w:pStyle w:val="TAL"/>
            </w:pPr>
            <w:r w:rsidRPr="003906F4">
              <w:t>New Study on security aspects of enhanced support of Non-Public Networks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81AC67" w14:textId="22AA592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BFC8D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894070" w14:textId="0E9249D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C7A0273" w14:textId="7423B52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BCAF9F" w14:textId="5E55B4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AA494B" w14:textId="32804A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CA969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00F31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7B2621" w14:textId="15FC50D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72993B" w14:textId="05AE9D1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76D2CB9" w14:textId="77777777" w:rsidR="003906F4" w:rsidRPr="003906F4" w:rsidRDefault="003906F4" w:rsidP="003906F4">
            <w:pPr>
              <w:pStyle w:val="TAL"/>
            </w:pPr>
          </w:p>
        </w:tc>
      </w:tr>
      <w:tr w:rsidR="003906F4" w:rsidRPr="003906F4" w14:paraId="5747D32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F16694" w14:textId="629FBEE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F94209" w14:textId="3C05E3D8" w:rsidR="003906F4" w:rsidRPr="003906F4" w:rsidRDefault="003906F4" w:rsidP="003906F4">
            <w:pPr>
              <w:pStyle w:val="TAL"/>
            </w:pPr>
            <w:r w:rsidRPr="003906F4">
              <w:t>SP-220532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7404A" w14:textId="08316E2F"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1A3BD0" w14:textId="5EB554D3" w:rsidR="003906F4" w:rsidRPr="003906F4" w:rsidRDefault="003906F4" w:rsidP="003906F4">
            <w:pPr>
              <w:pStyle w:val="TAL"/>
            </w:pPr>
            <w:r w:rsidRPr="003906F4">
              <w:t>New Study on Security of Phase 2 for UAS, UAV and UAM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7567D0" w14:textId="7D0CAD5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F1C7AD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A07F1E" w14:textId="689F364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39579F" w14:textId="5668DED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E351AB" w14:textId="21AEB4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C0F4F9" w14:textId="78CD5A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82C4D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C6DB9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E28453" w14:textId="4C5FC2B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FB298A" w14:textId="6DA9FF1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754E40" w14:textId="77777777" w:rsidR="003906F4" w:rsidRPr="003906F4" w:rsidRDefault="003906F4" w:rsidP="003906F4">
            <w:pPr>
              <w:pStyle w:val="TAL"/>
            </w:pPr>
          </w:p>
        </w:tc>
      </w:tr>
      <w:tr w:rsidR="003906F4" w:rsidRPr="003906F4" w14:paraId="2CE2B3C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7C5A34" w14:textId="37ADE6CB"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9D7155" w14:textId="16F2FB63" w:rsidR="003906F4" w:rsidRPr="003906F4" w:rsidRDefault="003906F4" w:rsidP="003906F4">
            <w:pPr>
              <w:pStyle w:val="TAL"/>
            </w:pPr>
            <w:r w:rsidRPr="003906F4">
              <w:t>SP-220533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1187D8" w14:textId="39D21E78"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954BA1" w14:textId="7219CDF8" w:rsidR="003906F4" w:rsidRPr="003906F4" w:rsidRDefault="003906F4" w:rsidP="003906F4">
            <w:pPr>
              <w:pStyle w:val="TAL"/>
            </w:pPr>
            <w:r w:rsidRPr="003906F4">
              <w:t>New Study to enable URSP rules to securely identify Applications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E831103" w14:textId="02C9BC2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30A2C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E10AA7" w14:textId="004AFD3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5626D27" w14:textId="12F15F7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024BC1" w14:textId="5A9573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211C1B" w14:textId="04A607C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400E5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7364A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E9C306" w14:textId="5649F71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EB7AEB" w14:textId="5966141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D77CFC" w14:textId="77777777" w:rsidR="003906F4" w:rsidRPr="003906F4" w:rsidRDefault="003906F4" w:rsidP="003906F4">
            <w:pPr>
              <w:pStyle w:val="TAL"/>
            </w:pPr>
          </w:p>
        </w:tc>
      </w:tr>
      <w:tr w:rsidR="003906F4" w:rsidRPr="003906F4" w14:paraId="07E361E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0189AD0" w14:textId="5DE83B7A"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AF7E127" w14:textId="4BF139EC" w:rsidR="003906F4" w:rsidRPr="003906F4" w:rsidRDefault="003906F4" w:rsidP="003906F4">
            <w:pPr>
              <w:pStyle w:val="TAL"/>
            </w:pPr>
            <w:r w:rsidRPr="003906F4">
              <w:t>SP-220534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54280" w14:textId="6495FAB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54FE38" w14:textId="0A60AA3A" w:rsidR="003906F4" w:rsidRPr="003906F4" w:rsidRDefault="003906F4" w:rsidP="003906F4">
            <w:pPr>
              <w:pStyle w:val="TAL"/>
            </w:pPr>
            <w:r w:rsidRPr="003906F4">
              <w:t xml:space="preserve">New Study on Security Aspects of Ranging Based Services and </w:t>
            </w:r>
            <w:proofErr w:type="spellStart"/>
            <w:r w:rsidRPr="003906F4">
              <w:t>Sidelink</w:t>
            </w:r>
            <w:proofErr w:type="spellEnd"/>
            <w:r w:rsidRPr="003906F4">
              <w:t xml:space="preserve"> Positioning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A97C65" w14:textId="76E4A90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15DE3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FA0426" w14:textId="2F7745B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7DFEEF" w14:textId="2A4298F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A9C8E1" w14:textId="3EB8BA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8C2019" w14:textId="403691F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B8606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57636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8D364B" w14:textId="26C45BD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68A6D9" w14:textId="04A7FD6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D5B73D" w14:textId="77777777" w:rsidR="003906F4" w:rsidRPr="003906F4" w:rsidRDefault="003906F4" w:rsidP="003906F4">
            <w:pPr>
              <w:pStyle w:val="TAL"/>
            </w:pPr>
          </w:p>
        </w:tc>
      </w:tr>
      <w:tr w:rsidR="003906F4" w:rsidRPr="003906F4" w14:paraId="7D9E985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306E81" w14:textId="6751AEFB"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20C278D" w14:textId="3C05C9ED" w:rsidR="003906F4" w:rsidRPr="003906F4" w:rsidRDefault="003906F4" w:rsidP="003906F4">
            <w:pPr>
              <w:pStyle w:val="TAL"/>
            </w:pPr>
            <w:r w:rsidRPr="003906F4">
              <w:t>SP-220537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561A25" w14:textId="048399C1"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35FA0C" w14:textId="01273667" w:rsidR="003906F4" w:rsidRPr="003906F4" w:rsidRDefault="003906F4" w:rsidP="003906F4">
            <w:pPr>
              <w:pStyle w:val="TAL"/>
            </w:pPr>
            <w:r w:rsidRPr="003906F4">
              <w:t>New Study of Security aspects on User Consent for 3GPP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C67AE5" w14:textId="456B8AC1"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65898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5A77FB" w14:textId="080197E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B9B3E6" w14:textId="3BA0B2B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D373E9E" w14:textId="591E73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6A18D9" w14:textId="5A801CB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483AF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09D7A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A268DF" w14:textId="0C3B063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9E18FE" w14:textId="4121149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3183EA" w14:textId="77777777" w:rsidR="003906F4" w:rsidRPr="003906F4" w:rsidRDefault="003906F4" w:rsidP="003906F4">
            <w:pPr>
              <w:pStyle w:val="TAL"/>
            </w:pPr>
          </w:p>
        </w:tc>
      </w:tr>
      <w:tr w:rsidR="003906F4" w:rsidRPr="003906F4" w14:paraId="49938EE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468CB5" w14:textId="500D1702" w:rsidR="003906F4" w:rsidRPr="003906F4" w:rsidRDefault="003906F4" w:rsidP="003906F4">
            <w:pPr>
              <w:pStyle w:val="TAL"/>
            </w:pPr>
            <w:r w:rsidRPr="003906F4">
              <w:t>6.4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90CC9A" w14:textId="0E0EFD87" w:rsidR="003906F4" w:rsidRPr="003906F4" w:rsidRDefault="003906F4" w:rsidP="003906F4">
            <w:pPr>
              <w:pStyle w:val="TAL"/>
            </w:pPr>
            <w:r w:rsidRPr="003906F4">
              <w:t>SP-220539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060969" w14:textId="35832BCD"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A3D657" w14:textId="610F9ED6" w:rsidR="003906F4" w:rsidRPr="003906F4" w:rsidRDefault="003906F4" w:rsidP="003906F4">
            <w:pPr>
              <w:pStyle w:val="TAL"/>
            </w:pPr>
            <w:r w:rsidRPr="003906F4">
              <w:t>New Study on security enhancements for 5G multicast-broadcast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628F3D" w14:textId="47812D4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1DE38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ADF5F3" w14:textId="20AE165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C1518F" w14:textId="3BF7B2D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628C1B" w14:textId="46B6BD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A5A148" w14:textId="2C7444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906D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9F8757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BE5C40" w14:textId="0834FAE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0E5C1D0" w14:textId="0E753C5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493C1A" w14:textId="77777777" w:rsidR="003906F4" w:rsidRPr="003906F4" w:rsidRDefault="003906F4" w:rsidP="003906F4">
            <w:pPr>
              <w:pStyle w:val="TAL"/>
            </w:pPr>
          </w:p>
        </w:tc>
      </w:tr>
      <w:tr w:rsidR="003906F4" w:rsidRPr="003906F4" w14:paraId="61870F2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DD3AFC" w14:textId="5B29B5A4"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E2CA8F2" w14:textId="6FD34A13" w:rsidR="003906F4" w:rsidRPr="003906F4" w:rsidRDefault="003906F4" w:rsidP="003906F4">
            <w:pPr>
              <w:pStyle w:val="TAL"/>
            </w:pPr>
            <w:r w:rsidRPr="003906F4">
              <w:t>SP-220634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5A05C2" w14:textId="485C65E7"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9BC602" w14:textId="6A78FD46" w:rsidR="003906F4" w:rsidRPr="003906F4" w:rsidRDefault="003906F4" w:rsidP="003906F4">
            <w:pPr>
              <w:pStyle w:val="TAL"/>
            </w:pPr>
            <w:r w:rsidRPr="003906F4">
              <w:t>New WID on enhanced architecture for enabling Edge Applications (</w:t>
            </w:r>
            <w:proofErr w:type="spellStart"/>
            <w:r w:rsidRPr="003906F4">
              <w:t>eEDGEAPP</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080F19" w14:textId="1BE99EB6" w:rsidR="003906F4" w:rsidRPr="003906F4" w:rsidRDefault="003906F4" w:rsidP="003906F4">
            <w:pPr>
              <w:pStyle w:val="TAL"/>
            </w:pPr>
            <w:r w:rsidRPr="003906F4">
              <w:t>Samsung, Intel, NTT DOCOMO, Qualcomm, Vodafone, Ericsson, Verizon UK Ltd., Interdigital, AT&amp;T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37F9C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768DB4" w14:textId="2E2236D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270BA2" w14:textId="7A2AF15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F60624" w14:textId="450A96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566712" w14:textId="4D89F1A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BD0F22" w14:textId="3C55ECBA"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FA4CE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658460" w14:textId="68AB1C52" w:rsidR="003906F4" w:rsidRPr="003906F4" w:rsidRDefault="003906F4" w:rsidP="003906F4">
            <w:pPr>
              <w:pStyle w:val="TAL"/>
            </w:pPr>
            <w:r w:rsidRPr="003906F4">
              <w:t>Revised to SP-220676.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9428C7" w14:textId="18185BA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ECFBDD" w14:textId="59DA22D5" w:rsidR="003906F4" w:rsidRPr="003906F4" w:rsidRDefault="003906F4" w:rsidP="003906F4">
            <w:pPr>
              <w:pStyle w:val="TAL"/>
            </w:pPr>
            <w:r w:rsidRPr="003906F4">
              <w:t>SP-220676</w:t>
            </w:r>
          </w:p>
        </w:tc>
      </w:tr>
      <w:tr w:rsidR="003906F4" w:rsidRPr="003906F4" w14:paraId="5D398D7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55CF1AF" w14:textId="15ECADE5"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9B087FD" w14:textId="7FAF8921" w:rsidR="003906F4" w:rsidRPr="003906F4" w:rsidRDefault="003906F4" w:rsidP="003906F4">
            <w:pPr>
              <w:pStyle w:val="TAL"/>
            </w:pPr>
            <w:r w:rsidRPr="003906F4">
              <w:t>SP-220676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5DBE56" w14:textId="28FB75E1"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5BE9BE" w14:textId="7FE28646" w:rsidR="003906F4" w:rsidRPr="003906F4" w:rsidRDefault="003906F4" w:rsidP="003906F4">
            <w:pPr>
              <w:pStyle w:val="TAL"/>
            </w:pPr>
            <w:r w:rsidRPr="003906F4">
              <w:t>New WID on enhanced architecture for enabling Edge Applications (</w:t>
            </w:r>
            <w:proofErr w:type="spellStart"/>
            <w:r w:rsidRPr="003906F4">
              <w:t>eEDGEAPP</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230BA5" w14:textId="0EB15B6D" w:rsidR="003906F4" w:rsidRPr="003906F4" w:rsidRDefault="003906F4" w:rsidP="003906F4">
            <w:pPr>
              <w:pStyle w:val="TAL"/>
            </w:pPr>
            <w:r w:rsidRPr="003906F4">
              <w:t>Samsung, Intel, NTT DOCOMO, Qualcomm, Vodafone, Ericsson, Verizon UK Ltd., Interdigital, AT&amp;T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8288D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C78587" w14:textId="251063A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65A7085" w14:textId="3A256C6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9B8E68" w14:textId="2F8BB4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B321CA" w14:textId="1EA8BD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2445D0" w14:textId="6E33FB0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996E0C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C391BAF" w14:textId="331F09A2" w:rsidR="003906F4" w:rsidRPr="003906F4" w:rsidRDefault="003906F4" w:rsidP="003906F4">
            <w:pPr>
              <w:pStyle w:val="TAL"/>
            </w:pPr>
            <w:r w:rsidRPr="003906F4">
              <w:t>Revision of SP-220634.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E80508" w14:textId="3B678B8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15D282" w14:textId="77777777" w:rsidR="003906F4" w:rsidRPr="003906F4" w:rsidRDefault="003906F4" w:rsidP="003906F4">
            <w:pPr>
              <w:pStyle w:val="TAL"/>
            </w:pPr>
          </w:p>
        </w:tc>
      </w:tr>
      <w:tr w:rsidR="003906F4" w:rsidRPr="003906F4" w14:paraId="28A3E33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F49F3E" w14:textId="05B1D9EC"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A8DC9EA" w14:textId="4BBB4DD9" w:rsidR="003906F4" w:rsidRPr="003906F4" w:rsidRDefault="003906F4" w:rsidP="003906F4">
            <w:pPr>
              <w:pStyle w:val="TAL"/>
            </w:pPr>
            <w:r w:rsidRPr="003906F4">
              <w:t>SP-220614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C87FF49" w14:textId="6855C974"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594EDD" w14:textId="2F0DB10A" w:rsidR="003906F4" w:rsidRPr="003906F4" w:rsidRDefault="003906F4" w:rsidP="003906F4">
            <w:pPr>
              <w:pStyle w:val="TAL"/>
            </w:pPr>
            <w:r w:rsidRPr="003906F4">
              <w:t>WID on Advanced 5G Media Streaming Architecture (5GMS_ADVANCED)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53348BA" w14:textId="2AE7596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79FC9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DCBC06" w14:textId="2BA15EA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25F35E" w14:textId="203DD8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F63809" w14:textId="57E9E2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D097C5" w14:textId="6AD87E4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5B4CF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0A5597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265A54A" w14:textId="3188DB8A" w:rsidR="003906F4" w:rsidRPr="003906F4" w:rsidRDefault="003906F4" w:rsidP="003906F4">
            <w:pPr>
              <w:pStyle w:val="TAL"/>
            </w:pPr>
            <w:r w:rsidRPr="003906F4">
              <w:t>Company Update in SP-220667. Revised in SP-220667.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082BBF5" w14:textId="3FCA2B7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718910" w14:textId="5E454289" w:rsidR="003906F4" w:rsidRPr="003906F4" w:rsidRDefault="003906F4" w:rsidP="003906F4">
            <w:pPr>
              <w:pStyle w:val="TAL"/>
            </w:pPr>
            <w:r w:rsidRPr="003906F4">
              <w:t>SP-220667</w:t>
            </w:r>
          </w:p>
        </w:tc>
      </w:tr>
      <w:tr w:rsidR="003906F4" w:rsidRPr="003906F4" w14:paraId="6AE65D8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2514605" w14:textId="50FB87DE" w:rsidR="003906F4" w:rsidRPr="003906F4" w:rsidRDefault="003906F4" w:rsidP="003906F4">
            <w:pPr>
              <w:pStyle w:val="TAL"/>
            </w:pPr>
            <w:r w:rsidRPr="003906F4">
              <w:lastRenderedPageBreak/>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2F803C2" w14:textId="537C9D97" w:rsidR="003906F4" w:rsidRPr="003906F4" w:rsidRDefault="003906F4" w:rsidP="003906F4">
            <w:pPr>
              <w:pStyle w:val="TAL"/>
            </w:pPr>
            <w:r w:rsidRPr="003906F4">
              <w:t>SP-220667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5106E" w14:textId="6E0ED0FE"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44159D" w14:textId="191DC701" w:rsidR="003906F4" w:rsidRPr="003906F4" w:rsidRDefault="003906F4" w:rsidP="003906F4">
            <w:pPr>
              <w:pStyle w:val="TAL"/>
            </w:pPr>
            <w:r w:rsidRPr="003906F4">
              <w:t>New WID on 5G Media Streaming Architecture Phase2 (5GMS_Ph2)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EFE1714" w14:textId="03D8C39A" w:rsidR="003906F4" w:rsidRPr="003906F4" w:rsidRDefault="003906F4" w:rsidP="003906F4">
            <w:pPr>
              <w:pStyle w:val="TAL"/>
            </w:pPr>
            <w:r w:rsidRPr="003906F4">
              <w:t>Tencent, Qualcomm Incorporated, BBC, Ericsson LM, Orange, Huawei Technologies Co., Ltd, AT&amp;T, Dolby Laboratories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4C83B7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9D74CF" w14:textId="4FC8D2A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96EE5B" w14:textId="4DFC314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430BFF" w14:textId="4C9826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3027E8" w14:textId="0CB208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77A2D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1AE9E0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F0FB16" w14:textId="39822026" w:rsidR="003906F4" w:rsidRPr="003906F4" w:rsidRDefault="003906F4" w:rsidP="003906F4">
            <w:pPr>
              <w:pStyle w:val="TAL"/>
            </w:pPr>
            <w:r w:rsidRPr="003906F4">
              <w:t>Company Update to SP-220614.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D4997" w14:textId="4966551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15D1474" w14:textId="77777777" w:rsidR="003906F4" w:rsidRPr="003906F4" w:rsidRDefault="003906F4" w:rsidP="003906F4">
            <w:pPr>
              <w:pStyle w:val="TAL"/>
            </w:pPr>
          </w:p>
        </w:tc>
      </w:tr>
      <w:tr w:rsidR="003906F4" w:rsidRPr="003906F4" w14:paraId="548D399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9E4D59" w14:textId="72989D65"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E0A1DC9" w14:textId="6A973D48" w:rsidR="003906F4" w:rsidRPr="003906F4" w:rsidRDefault="003906F4" w:rsidP="003906F4">
            <w:pPr>
              <w:pStyle w:val="TAL"/>
            </w:pPr>
            <w:r w:rsidRPr="003906F4">
              <w:t>SP-220609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256250" w14:textId="5280B043"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397D0B" w14:textId="73280402" w:rsidR="003906F4" w:rsidRPr="003906F4" w:rsidRDefault="003906F4" w:rsidP="003906F4">
            <w:pPr>
              <w:pStyle w:val="TAL"/>
            </w:pPr>
            <w:r w:rsidRPr="003906F4">
              <w:t>New WID on IMS-based AR Conversational Services (IBACS)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67ECAA4" w14:textId="563F83BA"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30BF8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30A8F6" w14:textId="5D9C362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CEB611" w14:textId="0683519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2B75B4" w14:textId="5DCBEDB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4F57D4" w14:textId="5717E7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E926E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8618F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78027C" w14:textId="3EB46033" w:rsidR="003906F4" w:rsidRPr="003906F4" w:rsidRDefault="003906F4" w:rsidP="003906F4">
            <w:pPr>
              <w:pStyle w:val="TAL"/>
            </w:pPr>
            <w:r w:rsidRPr="003906F4">
              <w:t>Company Update in SP-220668. Revised in SP-220668.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9043193" w14:textId="7FF16E2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0EECF23" w14:textId="7B2330D1" w:rsidR="003906F4" w:rsidRPr="003906F4" w:rsidRDefault="003906F4" w:rsidP="003906F4">
            <w:pPr>
              <w:pStyle w:val="TAL"/>
            </w:pPr>
            <w:r w:rsidRPr="003906F4">
              <w:t>SP-220668</w:t>
            </w:r>
          </w:p>
        </w:tc>
      </w:tr>
      <w:tr w:rsidR="003906F4" w:rsidRPr="003906F4" w14:paraId="0426214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E6774C" w14:textId="060F4D42"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7B6F9B" w14:textId="4DF29FCE" w:rsidR="003906F4" w:rsidRPr="003906F4" w:rsidRDefault="003906F4" w:rsidP="003906F4">
            <w:pPr>
              <w:pStyle w:val="TAL"/>
            </w:pPr>
            <w:r w:rsidRPr="003906F4">
              <w:t>SP-220668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7574B6" w14:textId="69436426"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0B3711" w14:textId="38CADA5E" w:rsidR="003906F4" w:rsidRPr="003906F4" w:rsidRDefault="003906F4" w:rsidP="003906F4">
            <w:pPr>
              <w:pStyle w:val="TAL"/>
            </w:pPr>
            <w:r w:rsidRPr="003906F4">
              <w:t>New WID on IMS-based AR Conversational Services (IBACS)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4C75EB" w14:textId="715113BD" w:rsidR="003906F4" w:rsidRPr="003906F4" w:rsidRDefault="003906F4" w:rsidP="003906F4">
            <w:pPr>
              <w:pStyle w:val="TAL"/>
            </w:pPr>
            <w:r w:rsidRPr="003906F4">
              <w:t>TNO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54A40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261497" w14:textId="1970C3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1F0891E" w14:textId="41D2BFC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C940CE" w14:textId="03FD07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C7F0E2" w14:textId="644B298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70E3F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E6811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F2A9F7" w14:textId="35336517" w:rsidR="003906F4" w:rsidRPr="003906F4" w:rsidRDefault="003906F4" w:rsidP="003906F4">
            <w:pPr>
              <w:pStyle w:val="TAL"/>
            </w:pPr>
            <w:r w:rsidRPr="003906F4">
              <w:t>Company Update to SP-220609.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6F506F" w14:textId="6B4D6EB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A6D74C9" w14:textId="77777777" w:rsidR="003906F4" w:rsidRPr="003906F4" w:rsidRDefault="003906F4" w:rsidP="003906F4">
            <w:pPr>
              <w:pStyle w:val="TAL"/>
            </w:pPr>
          </w:p>
        </w:tc>
      </w:tr>
      <w:tr w:rsidR="003906F4" w:rsidRPr="003906F4" w14:paraId="4B23BA1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5D78DF7" w14:textId="4D734B4F"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6E0927" w14:textId="00F5E91C" w:rsidR="003906F4" w:rsidRPr="003906F4" w:rsidRDefault="003906F4" w:rsidP="003906F4">
            <w:pPr>
              <w:pStyle w:val="TAL"/>
            </w:pPr>
            <w:r w:rsidRPr="003906F4">
              <w:t>SP-220611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6227DD" w14:textId="16FB3882"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A00528" w14:textId="088E35B4" w:rsidR="003906F4" w:rsidRPr="003906F4" w:rsidRDefault="003906F4" w:rsidP="003906F4">
            <w:pPr>
              <w:pStyle w:val="TAL"/>
            </w:pPr>
            <w:r w:rsidRPr="003906F4">
              <w:t>New WID on 5G media delivery architecture extensions for real-time and AR/MR experience (5G_AREA)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F28807" w14:textId="1D07A264"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594CB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E19A1E" w14:textId="5D36A53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E2583B" w14:textId="32D3562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5F6F21" w14:textId="6CD0BEE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371876" w14:textId="79AA29B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B23EA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1B94E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E2CD0F1" w14:textId="0CBBFC35" w:rsidR="003906F4" w:rsidRPr="003906F4" w:rsidRDefault="003906F4" w:rsidP="003906F4">
            <w:pPr>
              <w:pStyle w:val="TAL"/>
            </w:pPr>
            <w:r w:rsidRPr="003906F4">
              <w:t>Company Update in SP-220672. Revised in SP-220672.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85871AA" w14:textId="4FE45940"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40D3E81" w14:textId="7E5B0DC2" w:rsidR="003906F4" w:rsidRPr="003906F4" w:rsidRDefault="003906F4" w:rsidP="003906F4">
            <w:pPr>
              <w:pStyle w:val="TAL"/>
            </w:pPr>
            <w:r w:rsidRPr="003906F4">
              <w:t>SP-220672</w:t>
            </w:r>
          </w:p>
        </w:tc>
      </w:tr>
      <w:tr w:rsidR="003906F4" w:rsidRPr="003906F4" w14:paraId="5C07CFA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A725C1" w14:textId="55FE68E4"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601A55" w14:textId="6529AFFD" w:rsidR="003906F4" w:rsidRPr="003906F4" w:rsidRDefault="003906F4" w:rsidP="003906F4">
            <w:pPr>
              <w:pStyle w:val="TAL"/>
            </w:pPr>
            <w:r w:rsidRPr="003906F4">
              <w:t>SP-220672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0DEF1B8" w14:textId="4F287F7E"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EBD439" w14:textId="7A1891E7" w:rsidR="003906F4" w:rsidRPr="003906F4" w:rsidRDefault="003906F4" w:rsidP="003906F4">
            <w:pPr>
              <w:pStyle w:val="TAL"/>
            </w:pPr>
            <w:r w:rsidRPr="003906F4">
              <w:t>Generic architecture for Real-Time and AR/MR media [NEW WORK ITEM]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3940EA" w14:textId="387140BE"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7C047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C33CCC" w14:textId="45EA381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0030C1" w14:textId="73A2A28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5B435D" w14:textId="2FF6A2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342C2A" w14:textId="5B07B6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8F17E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93FDA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771DF3" w14:textId="3994AC1C" w:rsidR="003906F4" w:rsidRPr="003906F4" w:rsidRDefault="003906F4" w:rsidP="003906F4">
            <w:pPr>
              <w:pStyle w:val="TAL"/>
            </w:pPr>
            <w:r w:rsidRPr="003906F4">
              <w:t>Update of SP-220611.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FC4E026" w14:textId="41DAEE0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D7E8B9" w14:textId="77777777" w:rsidR="003906F4" w:rsidRPr="003906F4" w:rsidRDefault="003906F4" w:rsidP="003906F4">
            <w:pPr>
              <w:pStyle w:val="TAL"/>
            </w:pPr>
          </w:p>
        </w:tc>
      </w:tr>
      <w:tr w:rsidR="003906F4" w:rsidRPr="003906F4" w14:paraId="059376C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2B640B1" w14:textId="3D55B78C"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DC85EB" w14:textId="769BE8D3" w:rsidR="003906F4" w:rsidRPr="003906F4" w:rsidRDefault="003906F4" w:rsidP="003906F4">
            <w:pPr>
              <w:pStyle w:val="TAL"/>
            </w:pPr>
            <w:r w:rsidRPr="003906F4">
              <w:t>SP-220612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0A4403" w14:textId="6A6EA969"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E01769" w14:textId="138A3FF7" w:rsidR="003906F4" w:rsidRPr="003906F4" w:rsidRDefault="003906F4" w:rsidP="003906F4">
            <w:pPr>
              <w:pStyle w:val="TAL"/>
            </w:pPr>
            <w:r w:rsidRPr="003906F4">
              <w:t>WID on Split Rendering Media Service Enabler (SR_MSE)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6EED569" w14:textId="4534A23F"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7DF4C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2596F9" w14:textId="517861C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1D85E8" w14:textId="5D7EB8B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A6D8A4" w14:textId="26D89BA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D1F0BB" w14:textId="4644D39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0D180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5F226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B69D4E" w14:textId="20684456" w:rsidR="003906F4" w:rsidRPr="003906F4" w:rsidRDefault="003906F4" w:rsidP="003906F4">
            <w:pPr>
              <w:pStyle w:val="TAL"/>
            </w:pPr>
            <w:r w:rsidRPr="003906F4">
              <w:t>Company updated proposed in SP-220685. Revised in SP-220685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BDB0C5" w14:textId="6805A3C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3336416" w14:textId="62D30573" w:rsidR="003906F4" w:rsidRPr="003906F4" w:rsidRDefault="003906F4" w:rsidP="003906F4">
            <w:pPr>
              <w:pStyle w:val="TAL"/>
            </w:pPr>
            <w:r w:rsidRPr="003906F4">
              <w:t>SP-220685</w:t>
            </w:r>
          </w:p>
        </w:tc>
      </w:tr>
      <w:tr w:rsidR="003906F4" w:rsidRPr="003906F4" w14:paraId="46F0C4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3FD75B" w14:textId="0D9DBE6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D358097" w14:textId="73C845E2" w:rsidR="003906F4" w:rsidRPr="003906F4" w:rsidRDefault="003906F4" w:rsidP="003906F4">
            <w:pPr>
              <w:pStyle w:val="TAL"/>
            </w:pPr>
            <w:r w:rsidRPr="003906F4">
              <w:t>SP-220685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932C73" w14:textId="2B5CB673"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1CFA8B" w14:textId="33AF6DB4" w:rsidR="003906F4" w:rsidRPr="003906F4" w:rsidRDefault="003906F4" w:rsidP="003906F4">
            <w:pPr>
              <w:pStyle w:val="TAL"/>
            </w:pPr>
            <w:r w:rsidRPr="003906F4">
              <w:t>WID on Split Rendering Media Service Enabler (SR_MSE)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FC453E8" w14:textId="493531B9"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D3A19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EB853C" w14:textId="4DD93AA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63250B" w14:textId="74A1A11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90CD19" w14:textId="79757B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18F11A" w14:textId="0E519C3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E6550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A59AF1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D9DBC66" w14:textId="079BB05D" w:rsidR="003906F4" w:rsidRPr="003906F4" w:rsidRDefault="003906F4" w:rsidP="003906F4">
            <w:pPr>
              <w:pStyle w:val="TAL"/>
            </w:pPr>
            <w:r w:rsidRPr="003906F4">
              <w:t>Company update to SP-220612.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5168C0" w14:textId="208555A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2C6378" w14:textId="77777777" w:rsidR="003906F4" w:rsidRPr="003906F4" w:rsidRDefault="003906F4" w:rsidP="003906F4">
            <w:pPr>
              <w:pStyle w:val="TAL"/>
            </w:pPr>
          </w:p>
        </w:tc>
      </w:tr>
      <w:tr w:rsidR="003906F4" w:rsidRPr="003906F4" w14:paraId="59FC1CA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B49D73" w14:textId="607B167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08FE66" w14:textId="79BB7BE8" w:rsidR="003906F4" w:rsidRPr="003906F4" w:rsidRDefault="003906F4" w:rsidP="003906F4">
            <w:pPr>
              <w:pStyle w:val="TAL"/>
            </w:pPr>
            <w:r w:rsidRPr="003906F4">
              <w:t>SP-220486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145CAE" w14:textId="55662FDD"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345FF1" w14:textId="5BDEC3AB" w:rsidR="003906F4" w:rsidRPr="003906F4" w:rsidRDefault="003906F4" w:rsidP="003906F4">
            <w:pPr>
              <w:pStyle w:val="TAL"/>
            </w:pPr>
            <w:r w:rsidRPr="003906F4">
              <w:t>New WID on MMS Charging in 5G System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9518D80" w14:textId="43A397A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AE1F0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E8F381" w14:textId="3847DBF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5D2A342" w14:textId="01B8564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CDFD83" w14:textId="15258C6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833898" w14:textId="75A42F1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1F0D4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4DA33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7ADB22" w14:textId="08279F51" w:rsidR="003906F4" w:rsidRPr="003906F4" w:rsidRDefault="003906F4" w:rsidP="003906F4">
            <w:pPr>
              <w:pStyle w:val="TAL"/>
            </w:pPr>
            <w:r w:rsidRPr="003906F4">
              <w:t>Revised to SP-220689.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3567A4" w14:textId="6A9AAE8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4D5D293" w14:textId="3553755F" w:rsidR="003906F4" w:rsidRPr="003906F4" w:rsidRDefault="003906F4" w:rsidP="003906F4">
            <w:pPr>
              <w:pStyle w:val="TAL"/>
            </w:pPr>
            <w:r w:rsidRPr="003906F4">
              <w:t>SP-220689</w:t>
            </w:r>
          </w:p>
        </w:tc>
      </w:tr>
      <w:tr w:rsidR="003906F4" w:rsidRPr="003906F4" w14:paraId="12E6561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7E3346A" w14:textId="3DC74444"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5E9DE0" w14:textId="3A8D562F" w:rsidR="003906F4" w:rsidRPr="003906F4" w:rsidRDefault="003906F4" w:rsidP="003906F4">
            <w:pPr>
              <w:pStyle w:val="TAL"/>
            </w:pPr>
            <w:r w:rsidRPr="003906F4">
              <w:t>SP-220689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DB6C46" w14:textId="5F25CEC9"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D5815C" w14:textId="2A86DDC9" w:rsidR="003906F4" w:rsidRPr="003906F4" w:rsidRDefault="003906F4" w:rsidP="003906F4">
            <w:pPr>
              <w:pStyle w:val="TAL"/>
            </w:pPr>
            <w:r w:rsidRPr="003906F4">
              <w:t>New WID on Multimedia Messaging Service Charging using service-based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7D08EA5" w14:textId="2FAF88BD"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FD432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07237C" w14:textId="1216AF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5E93BEA" w14:textId="76B47E6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AC6131" w14:textId="776124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195ED5" w14:textId="6903A9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57D68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7CE38B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626A2B" w14:textId="5817E7C2" w:rsidR="003906F4" w:rsidRPr="003906F4" w:rsidRDefault="003906F4" w:rsidP="003906F4">
            <w:pPr>
              <w:pStyle w:val="TAL"/>
            </w:pPr>
            <w:r w:rsidRPr="003906F4">
              <w:t>Revision of SP-220486 (Acronym Update).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8FDB79" w14:textId="5B7FF20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0E3815A" w14:textId="77777777" w:rsidR="003906F4" w:rsidRPr="003906F4" w:rsidRDefault="003906F4" w:rsidP="003906F4">
            <w:pPr>
              <w:pStyle w:val="TAL"/>
            </w:pPr>
          </w:p>
        </w:tc>
      </w:tr>
      <w:tr w:rsidR="003906F4" w:rsidRPr="003906F4" w14:paraId="3CDB265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8104D3" w14:textId="695D052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A2D809" w14:textId="47CCDB65" w:rsidR="003906F4" w:rsidRPr="003906F4" w:rsidRDefault="003906F4" w:rsidP="003906F4">
            <w:pPr>
              <w:pStyle w:val="TAL"/>
            </w:pPr>
            <w:r w:rsidRPr="003906F4">
              <w:t>SP-220489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46B2C0" w14:textId="20D2B435"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4455A7" w14:textId="23539419" w:rsidR="003906F4" w:rsidRPr="003906F4" w:rsidRDefault="003906F4" w:rsidP="003906F4">
            <w:pPr>
              <w:pStyle w:val="TAL"/>
            </w:pPr>
            <w:r w:rsidRPr="003906F4">
              <w:t>New WID on enhancements of 5G performance measurements and KPIs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96C2B5" w14:textId="4060614D"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B867D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741432" w14:textId="20ECA0C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379662" w14:textId="5ACDB7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910DBD" w14:textId="3AFCB64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C8C0EF" w14:textId="375BCC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9E704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04663B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76CD426" w14:textId="50B8B380" w:rsidR="003906F4" w:rsidRPr="003906F4" w:rsidRDefault="003906F4" w:rsidP="003906F4">
            <w:pPr>
              <w:pStyle w:val="TAL"/>
            </w:pPr>
            <w:r w:rsidRPr="003906F4">
              <w:t>Revised to SP-220690.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13A021" w14:textId="01B6672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F2E229" w14:textId="243ABB75" w:rsidR="003906F4" w:rsidRPr="003906F4" w:rsidRDefault="003906F4" w:rsidP="003906F4">
            <w:pPr>
              <w:pStyle w:val="TAL"/>
            </w:pPr>
            <w:r w:rsidRPr="003906F4">
              <w:t>SP-220690</w:t>
            </w:r>
          </w:p>
        </w:tc>
      </w:tr>
      <w:tr w:rsidR="003906F4" w:rsidRPr="003906F4" w14:paraId="1346470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E5BDE82" w14:textId="4629E4B3"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573EC74" w14:textId="7BB69D8F" w:rsidR="003906F4" w:rsidRPr="003906F4" w:rsidRDefault="003906F4" w:rsidP="003906F4">
            <w:pPr>
              <w:pStyle w:val="TAL"/>
            </w:pPr>
            <w:r w:rsidRPr="003906F4">
              <w:t>SP-220690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30611" w14:textId="2A38A4A8"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4C918B" w14:textId="702D11A8" w:rsidR="003906F4" w:rsidRPr="003906F4" w:rsidRDefault="003906F4" w:rsidP="003906F4">
            <w:pPr>
              <w:pStyle w:val="TAL"/>
            </w:pPr>
            <w:r w:rsidRPr="003906F4">
              <w:t>New WID on 5G performance measurements and KPIs phase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785365" w14:textId="27754572"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42411A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C4E8FD" w14:textId="6B52EA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2AFECA" w14:textId="2185D83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B7D4CCC" w14:textId="4FEA7CF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F7F78A" w14:textId="1AB68F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E0434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D819B9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03B9EF1" w14:textId="5790E705" w:rsidR="003906F4" w:rsidRPr="003906F4" w:rsidRDefault="003906F4" w:rsidP="003906F4">
            <w:pPr>
              <w:pStyle w:val="TAL"/>
            </w:pPr>
            <w:r w:rsidRPr="003906F4">
              <w:t>Revision of SP-220489 (Acronym Update).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4D535A" w14:textId="0BFF85F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836854" w14:textId="77777777" w:rsidR="003906F4" w:rsidRPr="003906F4" w:rsidRDefault="003906F4" w:rsidP="003906F4">
            <w:pPr>
              <w:pStyle w:val="TAL"/>
            </w:pPr>
          </w:p>
        </w:tc>
      </w:tr>
      <w:tr w:rsidR="003906F4" w:rsidRPr="003906F4" w14:paraId="4EBC097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203376" w14:textId="2256790A"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62EDC4" w14:textId="2407922B" w:rsidR="003906F4" w:rsidRPr="003906F4" w:rsidRDefault="003906F4" w:rsidP="003906F4">
            <w:pPr>
              <w:pStyle w:val="TAL"/>
            </w:pPr>
            <w:r w:rsidRPr="003906F4">
              <w:t>SP-220691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E483F03" w14:textId="17B19E95"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A62284" w14:textId="4BFC3733"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870649" w14:textId="62A95F68"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08DA6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AEE6D3" w14:textId="10DAC6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DA04FE" w14:textId="015A1E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FE6408" w14:textId="7C6AA1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5065FD" w14:textId="23E81A3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65880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1F7A2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89F4587" w14:textId="1449C6B6" w:rsidR="003906F4" w:rsidRPr="003906F4" w:rsidRDefault="003906F4" w:rsidP="003906F4">
            <w:pPr>
              <w:pStyle w:val="TAL"/>
            </w:pPr>
            <w:r w:rsidRPr="003906F4">
              <w:t>New Rel-18 WID requested by TSG SA. Revised to SP-220703.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13B079D" w14:textId="080F9481"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09FD505" w14:textId="789CA991" w:rsidR="003906F4" w:rsidRPr="003906F4" w:rsidRDefault="003906F4" w:rsidP="003906F4">
            <w:pPr>
              <w:pStyle w:val="TAL"/>
            </w:pPr>
            <w:r w:rsidRPr="003906F4">
              <w:t>SP-220703</w:t>
            </w:r>
          </w:p>
        </w:tc>
      </w:tr>
      <w:tr w:rsidR="003906F4" w:rsidRPr="003906F4" w14:paraId="15103FF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EC4F719" w14:textId="0EE366DF"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484923" w14:textId="00A92386" w:rsidR="003906F4" w:rsidRPr="003906F4" w:rsidRDefault="003906F4" w:rsidP="003906F4">
            <w:pPr>
              <w:pStyle w:val="TAL"/>
            </w:pPr>
            <w:r w:rsidRPr="003906F4">
              <w:t>SP-220703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A6908" w14:textId="566E3AC3"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0C1CEB" w14:textId="3B67B9A9"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BE2203" w14:textId="5F8B01C8"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2BA13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D553F7" w14:textId="38C920A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02E40D" w14:textId="090BD42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F39ED7" w14:textId="27D7C2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2168F5" w14:textId="29EDC2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C46A7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A34A9C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60FAC6" w14:textId="75630260" w:rsidR="003906F4" w:rsidRPr="003906F4" w:rsidRDefault="003906F4" w:rsidP="003906F4">
            <w:pPr>
              <w:pStyle w:val="TAL"/>
            </w:pPr>
            <w:r w:rsidRPr="003906F4">
              <w:t>Revision of SP-220691. Revised to SP-220708.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815778" w14:textId="41C9899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D0572C2" w14:textId="78D26C22" w:rsidR="003906F4" w:rsidRPr="003906F4" w:rsidRDefault="003906F4" w:rsidP="003906F4">
            <w:pPr>
              <w:pStyle w:val="TAL"/>
            </w:pPr>
            <w:r w:rsidRPr="003906F4">
              <w:t>SP-220708</w:t>
            </w:r>
          </w:p>
        </w:tc>
      </w:tr>
      <w:tr w:rsidR="003906F4" w:rsidRPr="003906F4" w14:paraId="03F69F7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B7399A3" w14:textId="674F4A56"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D9DC0F" w14:textId="258835B4" w:rsidR="003906F4" w:rsidRPr="003906F4" w:rsidRDefault="003906F4" w:rsidP="003906F4">
            <w:pPr>
              <w:pStyle w:val="TAL"/>
            </w:pPr>
            <w:r w:rsidRPr="003906F4">
              <w:t>SP-220708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DBD6C3" w14:textId="71936864"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CAA9DE" w14:textId="323E7DEA" w:rsidR="003906F4" w:rsidRPr="003906F4" w:rsidRDefault="003906F4" w:rsidP="003906F4">
            <w:pPr>
              <w:pStyle w:val="TAL"/>
            </w:pPr>
            <w:r w:rsidRPr="003906F4">
              <w:t xml:space="preserve">New WID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E377DF" w14:textId="711A9875"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7A982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2AF5F7" w14:textId="54609EB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2AE59C" w14:textId="17EC224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B78C8D" w14:textId="42FF5D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97F93C" w14:textId="0DCC44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41178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2FD69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E47CB72" w14:textId="367AA017" w:rsidR="003906F4" w:rsidRPr="003906F4" w:rsidRDefault="003906F4" w:rsidP="003906F4">
            <w:pPr>
              <w:pStyle w:val="TAL"/>
            </w:pPr>
            <w:r w:rsidRPr="003906F4">
              <w:t>Revision of SP-220703.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54D2E5" w14:textId="062334B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82B660C" w14:textId="77777777" w:rsidR="003906F4" w:rsidRPr="003906F4" w:rsidRDefault="003906F4" w:rsidP="003906F4">
            <w:pPr>
              <w:pStyle w:val="TAL"/>
            </w:pPr>
          </w:p>
        </w:tc>
      </w:tr>
      <w:tr w:rsidR="003906F4" w:rsidRPr="003906F4" w14:paraId="739644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4F9E06" w14:textId="7C856880" w:rsidR="003906F4" w:rsidRPr="003906F4" w:rsidRDefault="003906F4" w:rsidP="003906F4">
            <w:pPr>
              <w:pStyle w:val="TAL"/>
            </w:pPr>
            <w:r w:rsidRPr="003906F4">
              <w:lastRenderedPageBreak/>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6E1C34" w14:textId="152240F0" w:rsidR="003906F4" w:rsidRPr="003906F4" w:rsidRDefault="003906F4" w:rsidP="003906F4">
            <w:pPr>
              <w:pStyle w:val="TAL"/>
            </w:pPr>
            <w:r w:rsidRPr="003906F4">
              <w:t>SP-220692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3CD06D" w14:textId="55D571B2"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14E81F" w14:textId="21734A3B" w:rsidR="003906F4" w:rsidRPr="003906F4" w:rsidRDefault="003906F4" w:rsidP="003906F4">
            <w:pPr>
              <w:pStyle w:val="TAL"/>
            </w:pPr>
            <w:r w:rsidRPr="003906F4">
              <w:t>New WID Access control for management service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C19D749" w14:textId="3F774C59"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64E63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DF6AAC" w14:textId="6F69E91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10C1AE9" w14:textId="5FE1C0F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7108A1" w14:textId="271C17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64D3DE" w14:textId="77F7235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20BB2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B86FE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AAD01B" w14:textId="77985C54" w:rsidR="003906F4" w:rsidRPr="003906F4" w:rsidRDefault="003906F4" w:rsidP="003906F4">
            <w:pPr>
              <w:pStyle w:val="TAL"/>
            </w:pPr>
            <w:r w:rsidRPr="003906F4">
              <w:t>New Rel-18 WID requested by TSG SA.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1FE8310" w14:textId="4310E38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F6BBFA" w14:textId="77777777" w:rsidR="003906F4" w:rsidRPr="003906F4" w:rsidRDefault="003906F4" w:rsidP="003906F4">
            <w:pPr>
              <w:pStyle w:val="TAL"/>
            </w:pPr>
          </w:p>
        </w:tc>
      </w:tr>
      <w:tr w:rsidR="003906F4" w:rsidRPr="003906F4" w14:paraId="7894121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CA2011" w14:textId="56139330"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33D1C7E" w14:textId="1FD8ABA0" w:rsidR="003906F4" w:rsidRPr="003906F4" w:rsidRDefault="003906F4" w:rsidP="003906F4">
            <w:pPr>
              <w:pStyle w:val="TAL"/>
            </w:pPr>
            <w:r w:rsidRPr="003906F4">
              <w:t>SP-220693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7AF255" w14:textId="76007BED"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AF515D" w14:textId="7141539A" w:rsidR="003906F4" w:rsidRPr="003906F4" w:rsidRDefault="003906F4" w:rsidP="003906F4">
            <w:pPr>
              <w:pStyle w:val="TAL"/>
            </w:pPr>
            <w:r w:rsidRPr="003906F4">
              <w:t>New WID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5D13640" w14:textId="646C6159"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1B0A7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6C7F0B" w14:textId="1465EBE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B52BBB7" w14:textId="138FE12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F8127A" w14:textId="229656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E9B898" w14:textId="37BB98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5B9D1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A6A7E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84A223" w14:textId="450956D5" w:rsidR="003906F4" w:rsidRPr="003906F4" w:rsidRDefault="003906F4" w:rsidP="003906F4">
            <w:pPr>
              <w:pStyle w:val="TAL"/>
            </w:pPr>
            <w:r w:rsidRPr="003906F4">
              <w:t>New Rel-18 WID requested by TSG SA. Revised to SP-220704.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4CE24C" w14:textId="62F9068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F923F53" w14:textId="0869B5D6" w:rsidR="003906F4" w:rsidRPr="003906F4" w:rsidRDefault="003906F4" w:rsidP="003906F4">
            <w:pPr>
              <w:pStyle w:val="TAL"/>
            </w:pPr>
            <w:r w:rsidRPr="003906F4">
              <w:t>SP-220704</w:t>
            </w:r>
          </w:p>
        </w:tc>
      </w:tr>
      <w:tr w:rsidR="003906F4" w:rsidRPr="003906F4" w14:paraId="74661EA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386EC5F" w14:textId="5076212B"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26E7A1" w14:textId="53F77F27" w:rsidR="003906F4" w:rsidRPr="003906F4" w:rsidRDefault="003906F4" w:rsidP="003906F4">
            <w:pPr>
              <w:pStyle w:val="TAL"/>
            </w:pPr>
            <w:r w:rsidRPr="003906F4">
              <w:t>SP-220704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190F3A3" w14:textId="21E016CB"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DFA07D" w14:textId="5504544F" w:rsidR="003906F4" w:rsidRPr="003906F4" w:rsidRDefault="003906F4" w:rsidP="003906F4">
            <w:pPr>
              <w:pStyle w:val="TAL"/>
            </w:pPr>
            <w:r w:rsidRPr="003906F4">
              <w:t>New WID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E1CA0F1" w14:textId="3A89B07B" w:rsidR="003906F4" w:rsidRPr="003906F4" w:rsidRDefault="003906F4" w:rsidP="003906F4">
            <w:pPr>
              <w:pStyle w:val="TAL"/>
            </w:pPr>
            <w:r w:rsidRPr="003906F4">
              <w:t>SA WG5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572CF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6503C1" w14:textId="04705E6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4DDEE8" w14:textId="5B2F53E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6D0AF3" w14:textId="2709E0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49ED9C" w14:textId="69CAA5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2D600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AC9A4A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BEE979" w14:textId="4F516834" w:rsidR="003906F4" w:rsidRPr="003906F4" w:rsidRDefault="003906F4" w:rsidP="003906F4">
            <w:pPr>
              <w:pStyle w:val="TAL"/>
            </w:pPr>
            <w:r w:rsidRPr="003906F4">
              <w:t>Revision of SP-220693. This WID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0F8706" w14:textId="7B87CA0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BBB046" w14:textId="77777777" w:rsidR="003906F4" w:rsidRPr="003906F4" w:rsidRDefault="003906F4" w:rsidP="003906F4">
            <w:pPr>
              <w:pStyle w:val="TAL"/>
            </w:pPr>
          </w:p>
        </w:tc>
      </w:tr>
      <w:tr w:rsidR="003906F4" w:rsidRPr="003906F4" w14:paraId="665886F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CB2F9D6" w14:textId="7EC4ADDE"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927424F" w14:textId="28306642" w:rsidR="003906F4" w:rsidRPr="003906F4" w:rsidRDefault="003906F4" w:rsidP="003906F4">
            <w:pPr>
              <w:pStyle w:val="TAL"/>
            </w:pPr>
            <w:r w:rsidRPr="003906F4">
              <w:t>SP-220610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27BA0D" w14:textId="31D43040"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194709" w14:textId="5D7FE71B" w:rsidR="003906F4" w:rsidRPr="003906F4" w:rsidRDefault="003906F4" w:rsidP="003906F4">
            <w:pPr>
              <w:pStyle w:val="TAL"/>
            </w:pPr>
            <w:r w:rsidRPr="003906F4">
              <w:t>New WID on Enhancements to UE Testing (</w:t>
            </w:r>
            <w:proofErr w:type="spellStart"/>
            <w:r w:rsidRPr="003906F4">
              <w:t>eUET</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C6F498" w14:textId="2274DF85"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A251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14AD0B" w14:textId="0AC3F2B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A3F44D4" w14:textId="0141DD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405DF2" w14:textId="4EFFAAC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60DA17" w14:textId="5B8401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9B81A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C94FE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0A931B" w14:textId="78C9525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4BA2BE8" w14:textId="4FB2FDA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33267F" w14:textId="77777777" w:rsidR="003906F4" w:rsidRPr="003906F4" w:rsidRDefault="003906F4" w:rsidP="003906F4">
            <w:pPr>
              <w:pStyle w:val="TAL"/>
            </w:pPr>
          </w:p>
        </w:tc>
      </w:tr>
      <w:tr w:rsidR="003906F4" w:rsidRPr="003906F4" w14:paraId="0E053FA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3F823B" w14:textId="2F91E28F"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7407F9" w14:textId="355A18EA" w:rsidR="003906F4" w:rsidRPr="003906F4" w:rsidRDefault="003906F4" w:rsidP="003906F4">
            <w:pPr>
              <w:pStyle w:val="TAL"/>
            </w:pPr>
            <w:r w:rsidRPr="003906F4">
              <w:t>SP-220613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6629CB8" w14:textId="657EAAC1"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2320B4" w14:textId="3B2358AD" w:rsidR="003906F4" w:rsidRPr="003906F4" w:rsidRDefault="003906F4" w:rsidP="003906F4">
            <w:pPr>
              <w:pStyle w:val="TAL"/>
            </w:pPr>
            <w:r w:rsidRPr="003906F4">
              <w:t>New WID on 5G Real-time Transport Protocols (5G_RTP)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AA5568" w14:textId="69E305E4"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9B63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47F4B7" w14:textId="705260D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83E30E" w14:textId="2A788C2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AA4A01" w14:textId="5A4CAC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E5F1DE" w14:textId="72403D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7C7B8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9BFED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8CC0FF" w14:textId="04F2878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D4BB44" w14:textId="0E9449F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212E97" w14:textId="77777777" w:rsidR="003906F4" w:rsidRPr="003906F4" w:rsidRDefault="003906F4" w:rsidP="003906F4">
            <w:pPr>
              <w:pStyle w:val="TAL"/>
            </w:pPr>
          </w:p>
        </w:tc>
      </w:tr>
      <w:tr w:rsidR="003906F4" w:rsidRPr="003906F4" w14:paraId="1974D0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68D478" w14:textId="438ECD2C"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ABECC4" w14:textId="3F32958F" w:rsidR="003906F4" w:rsidRPr="003906F4" w:rsidRDefault="003906F4" w:rsidP="003906F4">
            <w:pPr>
              <w:pStyle w:val="TAL"/>
            </w:pPr>
            <w:r w:rsidRPr="003906F4">
              <w:t>SP-220438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8A6E7B5" w14:textId="2D00D4A7"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13CFAF" w14:textId="34E2C5AF" w:rsidR="003906F4" w:rsidRPr="003906F4" w:rsidRDefault="003906F4" w:rsidP="003906F4">
            <w:pPr>
              <w:pStyle w:val="TAL"/>
            </w:pPr>
            <w:r w:rsidRPr="003906F4">
              <w:t>New WID on SMS over IMS to Emergency centre (SMS2EC)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11370F8" w14:textId="3167AAA3"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E1D8C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46E9F2" w14:textId="29382DB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89A89A" w14:textId="35C71BD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1604EB" w14:textId="24D32D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C79792" w14:textId="45EE328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0E7A9A" w14:textId="0627B7C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82597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AFC754" w14:textId="7F75543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7EE730" w14:textId="215A708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77F813" w14:textId="77777777" w:rsidR="003906F4" w:rsidRPr="003906F4" w:rsidRDefault="003906F4" w:rsidP="003906F4">
            <w:pPr>
              <w:pStyle w:val="TAL"/>
            </w:pPr>
          </w:p>
        </w:tc>
      </w:tr>
      <w:tr w:rsidR="003906F4" w:rsidRPr="003906F4" w14:paraId="7DBD93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6A42FF" w14:textId="0D9F22D0"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9907DA" w14:textId="0BEFC61B" w:rsidR="003906F4" w:rsidRPr="003906F4" w:rsidRDefault="003906F4" w:rsidP="003906F4">
            <w:pPr>
              <w:pStyle w:val="TAL"/>
            </w:pPr>
            <w:r w:rsidRPr="003906F4">
              <w:t>SP-220468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CF2086" w14:textId="0C592B4A"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E1F5E7D" w14:textId="15322EF8" w:rsidR="003906F4" w:rsidRPr="003906F4" w:rsidRDefault="003906F4" w:rsidP="003906F4">
            <w:pPr>
              <w:pStyle w:val="TAL"/>
            </w:pPr>
            <w:r w:rsidRPr="003906F4">
              <w:t>New WID on Alignment of EDGEAPP, ETSI MEC and GSMA OP Architectures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478C8E2" w14:textId="67612314"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BF806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AD1A39" w14:textId="4A3B00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D3E8C2" w14:textId="0FA787C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950B1C" w14:textId="1C7D8BE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D7E03A" w14:textId="6C4BDA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C1ED9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C539A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741E708" w14:textId="728533F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648E130" w14:textId="3F11082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4F3F2FC" w14:textId="77777777" w:rsidR="003906F4" w:rsidRPr="003906F4" w:rsidRDefault="003906F4" w:rsidP="003906F4">
            <w:pPr>
              <w:pStyle w:val="TAL"/>
            </w:pPr>
          </w:p>
        </w:tc>
      </w:tr>
      <w:tr w:rsidR="003906F4" w:rsidRPr="003906F4" w14:paraId="4C56419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DCDD2B" w14:textId="6C2E5EE5"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01D9A74" w14:textId="4E9BF563" w:rsidR="003906F4" w:rsidRPr="003906F4" w:rsidRDefault="003906F4" w:rsidP="003906F4">
            <w:pPr>
              <w:pStyle w:val="TAL"/>
            </w:pPr>
            <w:r w:rsidRPr="003906F4">
              <w:t>SP-220469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ABB3A45" w14:textId="382C7923"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B732B9" w14:textId="56BE7B2E" w:rsidR="003906F4" w:rsidRPr="003906F4" w:rsidRDefault="003906F4" w:rsidP="003906F4">
            <w:pPr>
              <w:pStyle w:val="TAL"/>
            </w:pPr>
            <w:r w:rsidRPr="003906F4">
              <w:t>New WID on application enablement aspects for subscriber-aware northbound API access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21ABE2" w14:textId="632CD162"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CC04A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DB1E68" w14:textId="6DC0C0E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2A6E59" w14:textId="5CD6805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D81BC1" w14:textId="29FD26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ADA9A2" w14:textId="409947F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5182B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80FAE2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98A638" w14:textId="57F58DA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D97F3" w14:textId="1143EE7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2B0471" w14:textId="77777777" w:rsidR="003906F4" w:rsidRPr="003906F4" w:rsidRDefault="003906F4" w:rsidP="003906F4">
            <w:pPr>
              <w:pStyle w:val="TAL"/>
            </w:pPr>
          </w:p>
        </w:tc>
      </w:tr>
      <w:tr w:rsidR="003906F4" w:rsidRPr="003906F4" w14:paraId="12E4B6D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1FE05B" w14:textId="7211C15D"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5EEBF00" w14:textId="1BB570C0" w:rsidR="003906F4" w:rsidRPr="003906F4" w:rsidRDefault="003906F4" w:rsidP="003906F4">
            <w:pPr>
              <w:pStyle w:val="TAL"/>
            </w:pPr>
            <w:r w:rsidRPr="003906F4">
              <w:t>SP-220470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32248D3" w14:textId="664FC718"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550C129" w14:textId="172DEAC0" w:rsidR="003906F4" w:rsidRPr="003906F4" w:rsidRDefault="003906F4" w:rsidP="003906F4">
            <w:pPr>
              <w:pStyle w:val="TAL"/>
            </w:pPr>
            <w:r w:rsidRPr="003906F4">
              <w:t>New WID on Network Slice Capability Exposure for Application Layer Enablement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60F1B0E" w14:textId="50EB063B"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8DEE2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F5668B" w14:textId="32A9D5C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6BB452" w14:textId="665CE45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F16EC1" w14:textId="0B834D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32A819" w14:textId="1AB406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679F0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4D72A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33CAE7" w14:textId="7598D5F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FBEB24" w14:textId="00723AF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9789B26" w14:textId="77777777" w:rsidR="003906F4" w:rsidRPr="003906F4" w:rsidRDefault="003906F4" w:rsidP="003906F4">
            <w:pPr>
              <w:pStyle w:val="TAL"/>
            </w:pPr>
          </w:p>
        </w:tc>
      </w:tr>
      <w:tr w:rsidR="003906F4" w:rsidRPr="003906F4" w14:paraId="1BB7F84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B46BB6E" w14:textId="412EA775" w:rsidR="003906F4" w:rsidRPr="003906F4" w:rsidRDefault="003906F4" w:rsidP="003906F4">
            <w:pPr>
              <w:pStyle w:val="TAL"/>
            </w:pPr>
            <w:r w:rsidRPr="003906F4">
              <w:t>6.5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9151B1" w14:textId="31C9618D" w:rsidR="003906F4" w:rsidRPr="003906F4" w:rsidRDefault="003906F4" w:rsidP="003906F4">
            <w:pPr>
              <w:pStyle w:val="TAL"/>
            </w:pPr>
            <w:r w:rsidRPr="003906F4">
              <w:t>SP-220538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F7A7FA" w14:textId="253E05A8" w:rsidR="003906F4" w:rsidRPr="003906F4" w:rsidRDefault="003906F4" w:rsidP="003906F4">
            <w:pPr>
              <w:pStyle w:val="TAL"/>
            </w:pPr>
            <w:r w:rsidRPr="003906F4">
              <w:t>WID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F3EFE5" w14:textId="5E42A352" w:rsidR="003906F4" w:rsidRPr="003906F4" w:rsidRDefault="003906F4" w:rsidP="003906F4">
            <w:pPr>
              <w:pStyle w:val="TAL"/>
            </w:pPr>
            <w:r w:rsidRPr="003906F4">
              <w:t xml:space="preserve">New WID on Security Enhancement on </w:t>
            </w:r>
            <w:proofErr w:type="spellStart"/>
            <w:r w:rsidRPr="003906F4">
              <w:t>RRCResumeRequest</w:t>
            </w:r>
            <w:proofErr w:type="spellEnd"/>
            <w:r w:rsidRPr="003906F4">
              <w:t xml:space="preserve"> Message Protection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47085F" w14:textId="03E778B6"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18F8B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0AFE12" w14:textId="63590CD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C1ADBD" w14:textId="1063E89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330426" w14:textId="1F8241C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331380" w14:textId="32C18D0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7FEC5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9AB37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7E3278F" w14:textId="70D88A3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715831" w14:textId="0C3DFF4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510EF8" w14:textId="77777777" w:rsidR="003906F4" w:rsidRPr="003906F4" w:rsidRDefault="003906F4" w:rsidP="003906F4">
            <w:pPr>
              <w:pStyle w:val="TAL"/>
            </w:pPr>
          </w:p>
        </w:tc>
      </w:tr>
      <w:tr w:rsidR="003906F4" w:rsidRPr="003906F4" w14:paraId="6092923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BD1D10" w14:textId="7B635EE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110DFC5" w14:textId="08ADC35B" w:rsidR="003906F4" w:rsidRPr="003906F4" w:rsidRDefault="003906F4" w:rsidP="003906F4">
            <w:pPr>
              <w:pStyle w:val="TAL"/>
            </w:pPr>
            <w:r w:rsidRPr="003906F4">
              <w:t>SP-220581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65487C" w14:textId="7237D9CF"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9A6E34" w14:textId="538A4BB8" w:rsidR="003906F4" w:rsidRPr="003906F4" w:rsidRDefault="003906F4" w:rsidP="003906F4">
            <w:pPr>
              <w:pStyle w:val="TAL"/>
            </w:pPr>
            <w:r w:rsidRPr="003906F4">
              <w:t>SA WG2 FS_XRM SID revised for WT#1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827A5C" w14:textId="1E0BD32C" w:rsidR="003906F4" w:rsidRPr="003906F4" w:rsidRDefault="003906F4" w:rsidP="003906F4">
            <w:pPr>
              <w:pStyle w:val="TAL"/>
            </w:pPr>
            <w:r w:rsidRPr="003906F4">
              <w:t>China Mobile, 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9D017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4E67EE" w14:textId="0FA28FE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2F601A8" w14:textId="7BB8B1A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AA6EF6" w14:textId="45B8EB0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6FA08C" w14:textId="372CEB0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6ED1C9" w14:textId="30D879C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E72C4F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FB135E" w14:textId="61B732D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22DCAF" w14:textId="59DA98D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78EFC0" w14:textId="77777777" w:rsidR="003906F4" w:rsidRPr="003906F4" w:rsidRDefault="003906F4" w:rsidP="003906F4">
            <w:pPr>
              <w:pStyle w:val="TAL"/>
            </w:pPr>
          </w:p>
        </w:tc>
      </w:tr>
      <w:tr w:rsidR="003906F4" w:rsidRPr="003906F4" w14:paraId="22B82B3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FFE5F3" w14:textId="6D7A463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258E4C" w14:textId="0C04EBF7" w:rsidR="003906F4" w:rsidRPr="003906F4" w:rsidRDefault="003906F4" w:rsidP="003906F4">
            <w:pPr>
              <w:pStyle w:val="TAL"/>
            </w:pPr>
            <w:r w:rsidRPr="003906F4">
              <w:t>SP-220592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D0A632" w14:textId="440E5C66"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848291" w14:textId="4FF609BB" w:rsidR="003906F4" w:rsidRPr="003906F4" w:rsidRDefault="003906F4" w:rsidP="003906F4">
            <w:pPr>
              <w:pStyle w:val="TAL"/>
            </w:pPr>
            <w:r w:rsidRPr="003906F4">
              <w:t>On FS_XRM WT#1/2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91AEB5" w14:textId="305C75AB" w:rsidR="003906F4" w:rsidRPr="003906F4" w:rsidRDefault="003906F4" w:rsidP="003906F4">
            <w:pPr>
              <w:pStyle w:val="TAL"/>
            </w:pPr>
            <w:r w:rsidRPr="003906F4">
              <w:t>Qualcomm Incorporated, 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E8368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808FE4" w14:textId="32DE4F4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1CF62C" w14:textId="5EBBDC1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1CAF62" w14:textId="21E6330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80FB53" w14:textId="2DDC600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3665E2" w14:textId="6CED127F"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EF7AED" w14:textId="2E298A15"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54B9842" w14:textId="2D6D7F9B"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1D04BB" w14:textId="133AF17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4B2ADD" w14:textId="77777777" w:rsidR="003906F4" w:rsidRPr="003906F4" w:rsidRDefault="003906F4" w:rsidP="003906F4">
            <w:pPr>
              <w:pStyle w:val="TAL"/>
            </w:pPr>
          </w:p>
        </w:tc>
      </w:tr>
      <w:tr w:rsidR="003906F4" w:rsidRPr="003906F4" w14:paraId="228D219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5EA909" w14:textId="109CF18A" w:rsidR="003906F4" w:rsidRPr="003906F4" w:rsidRDefault="003906F4" w:rsidP="003906F4">
            <w:pPr>
              <w:pStyle w:val="TAL"/>
            </w:pPr>
            <w:r w:rsidRPr="003906F4">
              <w:lastRenderedPageBreak/>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877FC1" w14:textId="238B7FF1" w:rsidR="003906F4" w:rsidRPr="003906F4" w:rsidRDefault="003906F4" w:rsidP="003906F4">
            <w:pPr>
              <w:pStyle w:val="TAL"/>
            </w:pPr>
            <w:r w:rsidRPr="003906F4">
              <w:t>SP-220579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3D05E0" w14:textId="612501B2"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173865" w14:textId="3060B88D"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DB4240" w14:textId="29390F1D"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LGE, MATRIXX Software, MediaTek, Nokia, Nokia Shanghai Bell , Orange, Samsung, Sony, Tencent, T-Mobile, Uni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8956A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CD6655" w14:textId="29140EA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9DBB0C8" w14:textId="35D0D5F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19C3B1" w14:textId="69417E1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7551BD" w14:textId="640BDA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CDA3D7" w14:textId="5249CCD3"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A134353" w14:textId="63282EF7"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0AA74A" w14:textId="3BAC8166" w:rsidR="003906F4" w:rsidRPr="003906F4" w:rsidRDefault="003906F4" w:rsidP="003906F4">
            <w:pPr>
              <w:pStyle w:val="TAL"/>
            </w:pPr>
            <w:r w:rsidRPr="003906F4">
              <w:t>Alternative to SA WG2 update in SP-220420. Revised to SP-220677.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C07716" w14:textId="14F11393"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9A5391F" w14:textId="39DEED95" w:rsidR="003906F4" w:rsidRPr="003906F4" w:rsidRDefault="003906F4" w:rsidP="003906F4">
            <w:pPr>
              <w:pStyle w:val="TAL"/>
            </w:pPr>
            <w:r w:rsidRPr="003906F4">
              <w:t>SP-220677</w:t>
            </w:r>
          </w:p>
        </w:tc>
      </w:tr>
      <w:tr w:rsidR="003906F4" w:rsidRPr="003906F4" w14:paraId="79D23B3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4E9B10" w14:textId="040513A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19F7C4C" w14:textId="40F3DCBF" w:rsidR="003906F4" w:rsidRPr="003906F4" w:rsidRDefault="003906F4" w:rsidP="003906F4">
            <w:pPr>
              <w:pStyle w:val="TAL"/>
            </w:pPr>
            <w:r w:rsidRPr="003906F4">
              <w:t>SP-220677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702E06" w14:textId="50281AE9"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A281C8" w14:textId="0556ACAB"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59BB2F" w14:textId="2A7671BD"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xml:space="preserve">, LGE, MATRIXX Software, MediaTek, Nokia, Nokia Shanghai Bell , Orange, Samsung, Sony, Tencent, T-Mobile USA, </w:t>
            </w:r>
            <w:proofErr w:type="spellStart"/>
            <w:r w:rsidRPr="003906F4">
              <w:t>Unisoc</w:t>
            </w:r>
            <w:proofErr w:type="spellEnd"/>
            <w:r w:rsidRPr="003906F4">
              <w:t>, Verizon, vivo, Vodafone, Xiaomi, ZTE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6ED8A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79A189" w14:textId="2A7F126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36C0B7" w14:textId="3F098D4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8BEBF1" w14:textId="2A421F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E776FC" w14:textId="320ABC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CC73BF" w14:textId="74F1E4B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8123D4" w14:textId="1123593A"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44853C1" w14:textId="13A7FC5C" w:rsidR="003906F4" w:rsidRPr="003906F4" w:rsidRDefault="003906F4" w:rsidP="003906F4">
            <w:pPr>
              <w:pStyle w:val="TAL"/>
            </w:pPr>
            <w:r w:rsidRPr="003906F4">
              <w:t>Revision of SP-220579. Revised to SP-220705.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C207DA" w14:textId="5E20C372"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FB40FE3" w14:textId="7AE6FFDE" w:rsidR="003906F4" w:rsidRPr="003906F4" w:rsidRDefault="003906F4" w:rsidP="003906F4">
            <w:pPr>
              <w:pStyle w:val="TAL"/>
            </w:pPr>
            <w:r w:rsidRPr="003906F4">
              <w:t>SP-220705</w:t>
            </w:r>
          </w:p>
        </w:tc>
      </w:tr>
      <w:tr w:rsidR="003906F4" w:rsidRPr="003906F4" w14:paraId="20EC472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135F529" w14:textId="247E9EE4" w:rsidR="003906F4" w:rsidRPr="003906F4" w:rsidRDefault="003906F4" w:rsidP="003906F4">
            <w:pPr>
              <w:pStyle w:val="TAL"/>
            </w:pPr>
            <w:r w:rsidRPr="003906F4">
              <w:lastRenderedPageBreak/>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0AF372" w14:textId="77E06AF0" w:rsidR="003906F4" w:rsidRPr="003906F4" w:rsidRDefault="003906F4" w:rsidP="003906F4">
            <w:pPr>
              <w:pStyle w:val="TAL"/>
            </w:pPr>
            <w:r w:rsidRPr="003906F4">
              <w:t>SP-220705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2A362D" w14:textId="2543D4C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6D4D6B" w14:textId="6A5734B6" w:rsidR="003906F4" w:rsidRPr="003906F4" w:rsidRDefault="003906F4" w:rsidP="003906F4">
            <w:pPr>
              <w:pStyle w:val="TAL"/>
            </w:pPr>
            <w:r w:rsidRPr="003906F4">
              <w:t>SID update on Study on architecture enhancement for XR and media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F3FB905" w14:textId="1B45C824" w:rsidR="003906F4" w:rsidRPr="003906F4" w:rsidRDefault="003906F4" w:rsidP="003906F4">
            <w:pPr>
              <w:pStyle w:val="TAL"/>
            </w:pPr>
            <w:r w:rsidRPr="003906F4">
              <w:t xml:space="preserve">China Mobile, Apple, </w:t>
            </w:r>
            <w:proofErr w:type="spellStart"/>
            <w:r w:rsidRPr="003906F4">
              <w:t>CableLabs</w:t>
            </w:r>
            <w:proofErr w:type="spellEnd"/>
            <w:r w:rsidRPr="003906F4">
              <w:t xml:space="preserve">, CATT, CAICT, Charter, China Telecom, China Unicom, Deutsche Telekom, Ericsson, Google, Huawei, Intel, </w:t>
            </w:r>
            <w:proofErr w:type="spellStart"/>
            <w:r w:rsidRPr="003906F4">
              <w:t>InterDigital</w:t>
            </w:r>
            <w:proofErr w:type="spellEnd"/>
            <w:r w:rsidRPr="003906F4">
              <w:t xml:space="preserve">, LGE, MATRIXX Software, MediaTek, Nokia, Nokia Shanghai Bell , Orange, Samsung, Sony, Tencent, T-Mobile USA, </w:t>
            </w:r>
            <w:proofErr w:type="spellStart"/>
            <w:r w:rsidRPr="003906F4">
              <w:t>Unisoc</w:t>
            </w:r>
            <w:proofErr w:type="spellEnd"/>
            <w:r w:rsidRPr="003906F4">
              <w:t>, Verizon, vivo, Vodafone, Xiaomi, ZTE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A9C2A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9DE966" w14:textId="493ABC4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E0FA847" w14:textId="1FF71BC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B76470" w14:textId="13740B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9502D0" w14:textId="6A5A19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99D581" w14:textId="47EC9481"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A09E16" w14:textId="4A5A78F1"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DDA53B" w14:textId="75663308" w:rsidR="003906F4" w:rsidRPr="003906F4" w:rsidRDefault="003906F4" w:rsidP="003906F4">
            <w:pPr>
              <w:pStyle w:val="TAL"/>
            </w:pPr>
            <w:r w:rsidRPr="003906F4">
              <w:t>Revision of SP-220677.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C18B05C" w14:textId="3529FE8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3290DE" w14:textId="77777777" w:rsidR="003906F4" w:rsidRPr="003906F4" w:rsidRDefault="003906F4" w:rsidP="003906F4">
            <w:pPr>
              <w:pStyle w:val="TAL"/>
            </w:pPr>
          </w:p>
        </w:tc>
      </w:tr>
      <w:tr w:rsidR="003906F4" w:rsidRPr="003906F4" w14:paraId="47EA0E1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7266FB" w14:textId="1F19A83E"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E56D6B" w14:textId="6BFBE7E0" w:rsidR="003906F4" w:rsidRPr="003906F4" w:rsidRDefault="003906F4" w:rsidP="003906F4">
            <w:pPr>
              <w:pStyle w:val="TAL"/>
            </w:pPr>
            <w:r w:rsidRPr="003906F4">
              <w:t>SP-220420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A39196" w14:textId="7B6EFEFB"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15211A" w14:textId="5D0803AE" w:rsidR="003906F4" w:rsidRPr="003906F4" w:rsidRDefault="003906F4" w:rsidP="003906F4">
            <w:pPr>
              <w:pStyle w:val="TAL"/>
            </w:pPr>
            <w:r w:rsidRPr="003906F4">
              <w:t>Revised SID: Study on architecture enhancement for XR and media services (FS_XRM)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A3B4B7" w14:textId="72EAAC7E"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58BB4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14803B" w14:textId="01054A9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884C8C" w14:textId="1C8FB65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ED6D07" w14:textId="04554DF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7C7B09" w14:textId="4CFF31F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88EBC7" w14:textId="2776ABE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C9ED2A" w14:textId="33526F99" w:rsidR="003906F4" w:rsidRPr="003906F4" w:rsidRDefault="003906F4" w:rsidP="003906F4">
            <w:pPr>
              <w:pStyle w:val="TAL"/>
            </w:pPr>
            <w:r w:rsidRPr="003906F4">
              <w:t>FS_XRM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09C1CC2" w14:textId="403E284D" w:rsidR="003906F4" w:rsidRPr="003906F4" w:rsidRDefault="003906F4" w:rsidP="003906F4">
            <w:pPr>
              <w:pStyle w:val="TAL"/>
            </w:pPr>
            <w:r w:rsidRPr="003906F4">
              <w:t>Updated proposal in SP-220579. Revised in SP-220579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07FBCF" w14:textId="3F17D05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53EE4E" w14:textId="14552952" w:rsidR="003906F4" w:rsidRPr="003906F4" w:rsidRDefault="003906F4" w:rsidP="003906F4">
            <w:pPr>
              <w:pStyle w:val="TAL"/>
            </w:pPr>
            <w:r w:rsidRPr="003906F4">
              <w:t>SP-220579</w:t>
            </w:r>
          </w:p>
        </w:tc>
      </w:tr>
      <w:tr w:rsidR="003906F4" w:rsidRPr="003906F4" w14:paraId="334CAC4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2AC824" w14:textId="16EF0FF6"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4CF3BA" w14:textId="0C36DA66" w:rsidR="003906F4" w:rsidRPr="003906F4" w:rsidRDefault="003906F4" w:rsidP="003906F4">
            <w:pPr>
              <w:pStyle w:val="TAL"/>
            </w:pPr>
            <w:r w:rsidRPr="003906F4">
              <w:t>SP-220449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2F2115" w14:textId="56AE74FA"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14D581" w14:textId="5A2C919A" w:rsidR="003906F4" w:rsidRPr="003906F4" w:rsidRDefault="003906F4" w:rsidP="003906F4">
            <w:pPr>
              <w:pStyle w:val="TAL"/>
            </w:pPr>
            <w:r w:rsidRPr="003906F4">
              <w:t>The update for FS_eNA_Ph3 SID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4F9C84" w14:textId="2FE3DD85" w:rsidR="003906F4" w:rsidRPr="003906F4" w:rsidRDefault="003906F4" w:rsidP="003906F4">
            <w:pPr>
              <w:pStyle w:val="TAL"/>
            </w:pPr>
            <w:r w:rsidRPr="003906F4">
              <w:t>China Mobile, vivo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3447F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B90082" w14:textId="08FC91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A553CCB" w14:textId="3799F1C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09E8C1" w14:textId="446271A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32DFA6" w14:textId="259D8DA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BAAB3C" w14:textId="50FBDB0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4481C06" w14:textId="01CA38A4" w:rsidR="003906F4" w:rsidRPr="003906F4" w:rsidRDefault="003906F4" w:rsidP="003906F4">
            <w:pPr>
              <w:pStyle w:val="TAL"/>
            </w:pPr>
            <w:r w:rsidRPr="003906F4">
              <w:t>FS_eNA_Ph3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67FC81" w14:textId="7D3B96FF" w:rsidR="003906F4" w:rsidRPr="003906F4" w:rsidRDefault="003906F4" w:rsidP="003906F4">
            <w:pPr>
              <w:pStyle w:val="TAL"/>
            </w:pPr>
            <w:r w:rsidRPr="003906F4">
              <w:t>This was revised in TD SP-220678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4EB10A" w14:textId="507DE2D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EA8DC0" w14:textId="05A58A9F" w:rsidR="003906F4" w:rsidRPr="003906F4" w:rsidRDefault="003906F4" w:rsidP="003906F4">
            <w:pPr>
              <w:pStyle w:val="TAL"/>
            </w:pPr>
            <w:r w:rsidRPr="003906F4">
              <w:t>SP-220678</w:t>
            </w:r>
          </w:p>
        </w:tc>
      </w:tr>
      <w:tr w:rsidR="003906F4" w:rsidRPr="003906F4" w14:paraId="78CA6F9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7B16F6" w14:textId="020EFA81"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2CA10D" w14:textId="6A04847C" w:rsidR="003906F4" w:rsidRPr="003906F4" w:rsidRDefault="003906F4" w:rsidP="003906F4">
            <w:pPr>
              <w:pStyle w:val="TAL"/>
            </w:pPr>
            <w:r w:rsidRPr="003906F4">
              <w:t>SP-220678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B2B46B7" w14:textId="308E3D63"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44AFE7" w14:textId="3289EF70" w:rsidR="003906F4" w:rsidRPr="003906F4" w:rsidRDefault="003906F4" w:rsidP="003906F4">
            <w:pPr>
              <w:pStyle w:val="TAL"/>
            </w:pPr>
            <w:r w:rsidRPr="003906F4">
              <w:t>The update for FS_eNA_Ph3 SID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41CE718" w14:textId="2BCB1A98" w:rsidR="003906F4" w:rsidRPr="003906F4" w:rsidRDefault="003906F4" w:rsidP="003906F4">
            <w:pPr>
              <w:pStyle w:val="TAL"/>
            </w:pPr>
            <w:r w:rsidRPr="003906F4">
              <w:t>China Mobile, vivo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DA43B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64553C" w14:textId="775728B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26E0DF" w14:textId="074086B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8DB170" w14:textId="54DAC2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DCFB23" w14:textId="3B563A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9B6BD2" w14:textId="2445F867"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8425A9" w14:textId="4EFF17E5" w:rsidR="003906F4" w:rsidRPr="003906F4" w:rsidRDefault="003906F4" w:rsidP="003906F4">
            <w:pPr>
              <w:pStyle w:val="TAL"/>
            </w:pPr>
            <w:r w:rsidRPr="003906F4">
              <w:t>FS_eNA_Ph3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A5C474" w14:textId="7E69777D" w:rsidR="003906F4" w:rsidRPr="003906F4" w:rsidRDefault="003906F4" w:rsidP="003906F4">
            <w:pPr>
              <w:pStyle w:val="TAL"/>
            </w:pPr>
            <w:r w:rsidRPr="003906F4">
              <w:t>Revision of SP-220449.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6E3396" w14:textId="127E322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8BDEA19" w14:textId="77777777" w:rsidR="003906F4" w:rsidRPr="003906F4" w:rsidRDefault="003906F4" w:rsidP="003906F4">
            <w:pPr>
              <w:pStyle w:val="TAL"/>
            </w:pPr>
          </w:p>
        </w:tc>
      </w:tr>
      <w:tr w:rsidR="003906F4" w:rsidRPr="003906F4" w14:paraId="0EE2307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28AC29" w14:textId="0EC265DC"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861575D" w14:textId="3A38D05B" w:rsidR="003906F4" w:rsidRPr="003906F4" w:rsidRDefault="003906F4" w:rsidP="003906F4">
            <w:pPr>
              <w:pStyle w:val="TAL"/>
            </w:pPr>
            <w:r w:rsidRPr="003906F4">
              <w:t>SP-220647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618D03" w14:textId="36F4ECA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6B7A3E" w14:textId="3EFD9E40" w:rsidR="003906F4" w:rsidRPr="003906F4" w:rsidRDefault="003906F4" w:rsidP="003906F4">
            <w:pPr>
              <w:pStyle w:val="TAL"/>
            </w:pPr>
            <w:r w:rsidRPr="003906F4">
              <w:t>Revised SID: Study on 5G AM Policy (FS_AMP)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3D614F" w14:textId="59A7F757" w:rsidR="003906F4" w:rsidRPr="003906F4" w:rsidRDefault="003906F4" w:rsidP="003906F4">
            <w:pPr>
              <w:pStyle w:val="TAL"/>
            </w:pPr>
            <w:r w:rsidRPr="003906F4">
              <w:t>China Telecom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CAE3C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91E99F" w14:textId="7B8180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BC2A70" w14:textId="42DCD6F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B4F4EF" w14:textId="11C157A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56464" w14:textId="1BACB0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893BFF" w14:textId="0957373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1CFA683" w14:textId="26515173" w:rsidR="003906F4" w:rsidRPr="003906F4" w:rsidRDefault="003906F4" w:rsidP="003906F4">
            <w:pPr>
              <w:pStyle w:val="TAL"/>
            </w:pPr>
            <w:r w:rsidRPr="003906F4">
              <w:t>FS_AMP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633D99D" w14:textId="787CC896" w:rsidR="003906F4" w:rsidRPr="003906F4" w:rsidRDefault="003906F4" w:rsidP="003906F4">
            <w:pPr>
              <w:pStyle w:val="TAL"/>
            </w:pPr>
            <w:r w:rsidRPr="003906F4">
              <w:t>Revision of SP-211642.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3036C6" w14:textId="2C15A06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B2227F" w14:textId="77777777" w:rsidR="003906F4" w:rsidRPr="003906F4" w:rsidRDefault="003906F4" w:rsidP="003906F4">
            <w:pPr>
              <w:pStyle w:val="TAL"/>
            </w:pPr>
          </w:p>
        </w:tc>
      </w:tr>
      <w:tr w:rsidR="003906F4" w:rsidRPr="003906F4" w14:paraId="20B3966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690B69" w14:textId="4291F665"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6E78300" w14:textId="2ED76EF7" w:rsidR="003906F4" w:rsidRPr="003906F4" w:rsidRDefault="003906F4" w:rsidP="003906F4">
            <w:pPr>
              <w:pStyle w:val="TAL"/>
            </w:pPr>
            <w:r w:rsidRPr="003906F4">
              <w:t>SP-220608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997843" w14:textId="463BB2CD"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A74CF9" w14:textId="75E4A61D" w:rsidR="003906F4" w:rsidRPr="003906F4" w:rsidRDefault="003906F4" w:rsidP="003906F4">
            <w:pPr>
              <w:pStyle w:val="TAL"/>
            </w:pPr>
            <w:r w:rsidRPr="003906F4">
              <w:t xml:space="preserve">Updating </w:t>
            </w:r>
            <w:proofErr w:type="spellStart"/>
            <w:r w:rsidRPr="003906F4">
              <w:t>IVAS_Codec</w:t>
            </w:r>
            <w:proofErr w:type="spellEnd"/>
            <w:r w:rsidRPr="003906F4">
              <w:t xml:space="preserve"> WID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940D3DB" w14:textId="396A172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0C6BE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9338D5" w14:textId="2EB1959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4F80FA8" w14:textId="346EBBE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7D766C" w14:textId="0CCEF7C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34F7A1" w14:textId="6D5255F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0CD8FE" w14:textId="4F36898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ED6BB3" w14:textId="2D079E57" w:rsidR="003906F4" w:rsidRPr="003906F4" w:rsidRDefault="003906F4" w:rsidP="003906F4">
            <w:pPr>
              <w:pStyle w:val="TAL"/>
            </w:pPr>
            <w:proofErr w:type="spellStart"/>
            <w:r w:rsidRPr="003906F4">
              <w:t>IVAS_Codec</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049B3A8" w14:textId="2606C10A" w:rsidR="003906F4" w:rsidRPr="003906F4" w:rsidRDefault="003906F4" w:rsidP="003906F4">
            <w:pPr>
              <w:pStyle w:val="TAL"/>
            </w:pPr>
            <w:r w:rsidRPr="003906F4">
              <w:t>No revision marked version provided. 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7DF0CD" w14:textId="63D4F9F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8BA7DC" w14:textId="77777777" w:rsidR="003906F4" w:rsidRPr="003906F4" w:rsidRDefault="003906F4" w:rsidP="003906F4">
            <w:pPr>
              <w:pStyle w:val="TAL"/>
            </w:pPr>
          </w:p>
        </w:tc>
      </w:tr>
      <w:tr w:rsidR="003906F4" w:rsidRPr="003906F4" w14:paraId="48220B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9D2A5C" w14:textId="5C451471"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6ECF75" w14:textId="3F0D545D" w:rsidR="003906F4" w:rsidRPr="003906F4" w:rsidRDefault="003906F4" w:rsidP="003906F4">
            <w:pPr>
              <w:pStyle w:val="TAL"/>
            </w:pPr>
            <w:r w:rsidRPr="003906F4">
              <w:t>SP-220415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1992A6" w14:textId="6F9BA28A"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1BA74C" w14:textId="5A35B12A" w:rsidR="003906F4" w:rsidRPr="003906F4" w:rsidRDefault="003906F4" w:rsidP="003906F4">
            <w:pPr>
              <w:pStyle w:val="TAL"/>
            </w:pPr>
            <w:r w:rsidRPr="003906F4">
              <w:t>Revised SID: Study on System Enabler for Service Function Chaining (FS_SFC)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EDE2E9" w14:textId="4EED9F8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26B60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21D28E" w14:textId="7828669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978248" w14:textId="7A9846C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6DBED4" w14:textId="1DDA163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3E871C" w14:textId="0A63D7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D22191" w14:textId="492ACA46"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5E9183" w14:textId="27001738" w:rsidR="003906F4" w:rsidRPr="003906F4" w:rsidRDefault="003906F4" w:rsidP="003906F4">
            <w:pPr>
              <w:pStyle w:val="TAL"/>
            </w:pPr>
            <w:r w:rsidRPr="003906F4">
              <w:t>FS_SFC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A0146A1" w14:textId="6D2A0A0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FF41AA" w14:textId="1090A97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86F2EC" w14:textId="77777777" w:rsidR="003906F4" w:rsidRPr="003906F4" w:rsidRDefault="003906F4" w:rsidP="003906F4">
            <w:pPr>
              <w:pStyle w:val="TAL"/>
            </w:pPr>
          </w:p>
        </w:tc>
      </w:tr>
      <w:tr w:rsidR="003906F4" w:rsidRPr="003906F4" w14:paraId="3EDF55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D163C9D" w14:textId="681E787F"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9202CE0" w14:textId="79AC96A0" w:rsidR="003906F4" w:rsidRPr="003906F4" w:rsidRDefault="003906F4" w:rsidP="003906F4">
            <w:pPr>
              <w:pStyle w:val="TAL"/>
            </w:pPr>
            <w:r w:rsidRPr="003906F4">
              <w:t>SP-220416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665F0D" w14:textId="51880466"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C5928C0" w14:textId="0FB37884" w:rsidR="003906F4" w:rsidRPr="003906F4" w:rsidRDefault="003906F4" w:rsidP="003906F4">
            <w:pPr>
              <w:pStyle w:val="TAL"/>
            </w:pPr>
            <w:r w:rsidRPr="003906F4">
              <w:t>Revised SID: Study on enhancement of 5G UE Policy (</w:t>
            </w:r>
            <w:proofErr w:type="spellStart"/>
            <w:r w:rsidRPr="003906F4">
              <w:t>FS_eUEPO</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37D1BFA" w14:textId="2664D556"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1A711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5A0061" w14:textId="46D85DD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CD6A1F" w14:textId="4A88F93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76CFBC8" w14:textId="68A12E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03FD4D" w14:textId="05C96C7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193E0E" w14:textId="2CB64B0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6E52B7" w14:textId="25DA261E" w:rsidR="003906F4" w:rsidRPr="003906F4" w:rsidRDefault="003906F4" w:rsidP="003906F4">
            <w:pPr>
              <w:pStyle w:val="TAL"/>
            </w:pPr>
            <w:proofErr w:type="spellStart"/>
            <w:r w:rsidRPr="003906F4">
              <w:t>FS_eUEPO</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67EFBB" w14:textId="233AF99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6483B8" w14:textId="1E5019F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1DF8D1" w14:textId="77777777" w:rsidR="003906F4" w:rsidRPr="003906F4" w:rsidRDefault="003906F4" w:rsidP="003906F4">
            <w:pPr>
              <w:pStyle w:val="TAL"/>
            </w:pPr>
          </w:p>
        </w:tc>
      </w:tr>
      <w:tr w:rsidR="003906F4" w:rsidRPr="003906F4" w14:paraId="38F04E1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8CCAA22" w14:textId="4FDAFB3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A7989D" w14:textId="3912F138" w:rsidR="003906F4" w:rsidRPr="003906F4" w:rsidRDefault="003906F4" w:rsidP="003906F4">
            <w:pPr>
              <w:pStyle w:val="TAL"/>
            </w:pPr>
            <w:r w:rsidRPr="003906F4">
              <w:t>SP-220417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96BD10" w14:textId="340DB8C6"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7DFFCBB" w14:textId="0E32202F" w:rsidR="003906F4" w:rsidRPr="003906F4" w:rsidRDefault="003906F4" w:rsidP="003906F4">
            <w:pPr>
              <w:pStyle w:val="TAL"/>
            </w:pPr>
            <w:r w:rsidRPr="003906F4">
              <w:t>Revised SID: Study on UPF enhancement for Exposure And SBA (FS_UPEAS)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EF7DC1" w14:textId="697C965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B83DA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217EF8" w14:textId="2708E27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10A107" w14:textId="7EF8B16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FE2E1C" w14:textId="2B081C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3BB439" w14:textId="228F27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7DD68F" w14:textId="39C5189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9CFC59" w14:textId="1500091F" w:rsidR="003906F4" w:rsidRPr="003906F4" w:rsidRDefault="003906F4" w:rsidP="003906F4">
            <w:pPr>
              <w:pStyle w:val="TAL"/>
            </w:pPr>
            <w:r w:rsidRPr="003906F4">
              <w:t>FS_UPEAS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89B85A" w14:textId="4185070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721C40" w14:textId="0381B45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B2AEFF" w14:textId="77777777" w:rsidR="003906F4" w:rsidRPr="003906F4" w:rsidRDefault="003906F4" w:rsidP="003906F4">
            <w:pPr>
              <w:pStyle w:val="TAL"/>
            </w:pPr>
          </w:p>
        </w:tc>
      </w:tr>
      <w:tr w:rsidR="003906F4" w:rsidRPr="003906F4" w14:paraId="071FAF8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5F1BACC" w14:textId="6E9A2548"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982582" w14:textId="37FC6239" w:rsidR="003906F4" w:rsidRPr="003906F4" w:rsidRDefault="003906F4" w:rsidP="003906F4">
            <w:pPr>
              <w:pStyle w:val="TAL"/>
            </w:pPr>
            <w:r w:rsidRPr="003906F4">
              <w:t>SP-220418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E3E0BD" w14:textId="071F6894"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319DCE" w14:textId="01F7B3F4" w:rsidR="003906F4" w:rsidRPr="003906F4" w:rsidRDefault="003906F4" w:rsidP="003906F4">
            <w:pPr>
              <w:pStyle w:val="TAL"/>
            </w:pPr>
            <w:r w:rsidRPr="003906F4">
              <w:t>Revised SID: Study on enhanced support of Non-Public Networks Phase 2 (FS_eNPN_Ph2)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F7FDE4D" w14:textId="41308C6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7FEA1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4558F0" w14:textId="304BBE4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C71D970" w14:textId="77726DE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AF66E4" w14:textId="0CCA33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0B246D" w14:textId="52885D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813D25" w14:textId="5B5FD07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9137C39" w14:textId="24B31209" w:rsidR="003906F4" w:rsidRPr="003906F4" w:rsidRDefault="003906F4" w:rsidP="003906F4">
            <w:pPr>
              <w:pStyle w:val="TAL"/>
            </w:pPr>
            <w:r w:rsidRPr="003906F4">
              <w:t>FS_eNPN_Ph2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9170FF" w14:textId="7C10BF7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A8BBC1" w14:textId="4CF8B00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37C224" w14:textId="77777777" w:rsidR="003906F4" w:rsidRPr="003906F4" w:rsidRDefault="003906F4" w:rsidP="003906F4">
            <w:pPr>
              <w:pStyle w:val="TAL"/>
            </w:pPr>
          </w:p>
        </w:tc>
      </w:tr>
      <w:tr w:rsidR="003906F4" w:rsidRPr="003906F4" w14:paraId="59C55EB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9E9135" w14:textId="52EF5F4A"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F35880E" w14:textId="3980C704" w:rsidR="003906F4" w:rsidRPr="003906F4" w:rsidRDefault="003906F4" w:rsidP="003906F4">
            <w:pPr>
              <w:pStyle w:val="TAL"/>
            </w:pPr>
            <w:r w:rsidRPr="003906F4">
              <w:t>SP-220419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B146D9" w14:textId="1FE05740"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F7AA6F" w14:textId="5129E76A" w:rsidR="003906F4" w:rsidRPr="003906F4" w:rsidRDefault="003906F4" w:rsidP="003906F4">
            <w:pPr>
              <w:pStyle w:val="TAL"/>
            </w:pPr>
            <w:r w:rsidRPr="003906F4">
              <w:t>Revised SID: Study on the support for 5WWC, Phase 2 (FS_5WWC_Ph2)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520F42" w14:textId="3C8D3FD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2033E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736E4C" w14:textId="2182665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5B237E" w14:textId="05ABEC8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6D4FFE" w14:textId="793D57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A2BE76" w14:textId="1A1519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7159A8" w14:textId="50C47B0F"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E8962FC" w14:textId="6DEFD2F0" w:rsidR="003906F4" w:rsidRPr="003906F4" w:rsidRDefault="003906F4" w:rsidP="003906F4">
            <w:pPr>
              <w:pStyle w:val="TAL"/>
            </w:pPr>
            <w:r w:rsidRPr="003906F4">
              <w:t>FS_5WWC_Ph2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A75F66" w14:textId="4A61B3A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039DA6" w14:textId="095B66D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C3E217" w14:textId="77777777" w:rsidR="003906F4" w:rsidRPr="003906F4" w:rsidRDefault="003906F4" w:rsidP="003906F4">
            <w:pPr>
              <w:pStyle w:val="TAL"/>
            </w:pPr>
          </w:p>
        </w:tc>
      </w:tr>
      <w:tr w:rsidR="003906F4" w:rsidRPr="003906F4" w14:paraId="4F95A8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CEEAC6" w14:textId="429BCF9B" w:rsidR="003906F4" w:rsidRPr="003906F4" w:rsidRDefault="003906F4" w:rsidP="003906F4">
            <w:pPr>
              <w:pStyle w:val="TAL"/>
            </w:pPr>
            <w:r w:rsidRPr="003906F4">
              <w:lastRenderedPageBreak/>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115711" w14:textId="164E79FD" w:rsidR="003906F4" w:rsidRPr="003906F4" w:rsidRDefault="003906F4" w:rsidP="003906F4">
            <w:pPr>
              <w:pStyle w:val="TAL"/>
            </w:pPr>
            <w:r w:rsidRPr="003906F4">
              <w:t>SP-220436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45F64E" w14:textId="3CE94D2B"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06BA9E" w14:textId="5088C8B7" w:rsidR="003906F4" w:rsidRPr="003906F4" w:rsidRDefault="003906F4" w:rsidP="003906F4">
            <w:pPr>
              <w:pStyle w:val="TAL"/>
            </w:pPr>
            <w:r w:rsidRPr="003906F4">
              <w:t xml:space="preserve">Revised SID on </w:t>
            </w:r>
            <w:proofErr w:type="spellStart"/>
            <w:r w:rsidRPr="003906F4">
              <w:t>FS_eFRMCS</w:t>
            </w:r>
            <w:proofErr w:type="spellEnd"/>
            <w:r w:rsidRPr="003906F4">
              <w:t xml:space="preserve"> to align multiple FRMCS stages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3226A6" w14:textId="60B5E246"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0193A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8B7132" w14:textId="3DDF38D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827617" w14:textId="56F2D51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F90B8C" w14:textId="45C1382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3CE6BC" w14:textId="47E38C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6C81DA" w14:textId="78906FF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BE73F1" w14:textId="74672186" w:rsidR="003906F4" w:rsidRPr="003906F4" w:rsidRDefault="003906F4" w:rsidP="003906F4">
            <w:pPr>
              <w:pStyle w:val="TAL"/>
            </w:pPr>
            <w:proofErr w:type="spellStart"/>
            <w:r w:rsidRPr="003906F4">
              <w:t>FS_eFRMCS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72C62F" w14:textId="034DA1C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9C68D" w14:textId="5B79AF0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B2E205" w14:textId="77777777" w:rsidR="003906F4" w:rsidRPr="003906F4" w:rsidRDefault="003906F4" w:rsidP="003906F4">
            <w:pPr>
              <w:pStyle w:val="TAL"/>
            </w:pPr>
          </w:p>
        </w:tc>
      </w:tr>
      <w:tr w:rsidR="003906F4" w:rsidRPr="003906F4" w14:paraId="052558B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7378B7" w14:textId="1EAC25EF"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7EAD5DA" w14:textId="78068E6A" w:rsidR="003906F4" w:rsidRPr="003906F4" w:rsidRDefault="003906F4" w:rsidP="003906F4">
            <w:pPr>
              <w:pStyle w:val="TAL"/>
            </w:pPr>
            <w:r w:rsidRPr="003906F4">
              <w:t>SP-220440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1AF013" w14:textId="452AA47C" w:rsidR="003906F4" w:rsidRPr="003906F4" w:rsidRDefault="003906F4" w:rsidP="003906F4">
            <w:pPr>
              <w:pStyle w:val="TAL"/>
            </w:pPr>
            <w:r w:rsidRPr="003906F4">
              <w:t>WID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F78E79D" w14:textId="43DBC2E4" w:rsidR="003906F4" w:rsidRPr="003906F4" w:rsidRDefault="003906F4" w:rsidP="003906F4">
            <w:pPr>
              <w:pStyle w:val="TAL"/>
            </w:pPr>
            <w:r w:rsidRPr="003906F4">
              <w:t>Revision of WID on Stage 1 on AI/ML model transfer in 5GS (was AMMT)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5A3C4A" w14:textId="371734A2"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C7BCF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A8767E" w14:textId="28AC6FB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D68CCD" w14:textId="0D8C852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E463D3" w14:textId="77FC947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D656D7" w14:textId="0A8FE87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CE50FE" w14:textId="75AA3A1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0606C7" w14:textId="5109A22C" w:rsidR="003906F4" w:rsidRPr="003906F4" w:rsidRDefault="003906F4" w:rsidP="003906F4">
            <w:pPr>
              <w:pStyle w:val="TAL"/>
            </w:pPr>
            <w:r w:rsidRPr="003906F4">
              <w:t>AMMT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83EC65A" w14:textId="7220AD4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4C3E2A" w14:textId="6FD8D3F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F9B870" w14:textId="77777777" w:rsidR="003906F4" w:rsidRPr="003906F4" w:rsidRDefault="003906F4" w:rsidP="003906F4">
            <w:pPr>
              <w:pStyle w:val="TAL"/>
            </w:pPr>
          </w:p>
        </w:tc>
      </w:tr>
      <w:tr w:rsidR="003906F4" w:rsidRPr="003906F4" w14:paraId="34004F9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4C9F90B" w14:textId="608F91D5"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63DF2E" w14:textId="1D0C23A4" w:rsidR="003906F4" w:rsidRPr="003906F4" w:rsidRDefault="003906F4" w:rsidP="003906F4">
            <w:pPr>
              <w:pStyle w:val="TAL"/>
            </w:pPr>
            <w:r w:rsidRPr="003906F4">
              <w:t>SP-220441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75CCCA" w14:textId="618230C2"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73E3C7E" w14:textId="2EF7E19E" w:rsidR="003906F4" w:rsidRPr="003906F4" w:rsidRDefault="003906F4" w:rsidP="003906F4">
            <w:pPr>
              <w:pStyle w:val="TAL"/>
            </w:pPr>
            <w:r w:rsidRPr="003906F4">
              <w:t>Revised SID on traffic characteristics and performance requirements for AI/ML model transfer in 5GS (was FS_AMMT)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9A3A92F" w14:textId="20C91060"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9E29D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B81F07" w14:textId="17E2DC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8B4E66" w14:textId="54EF0B5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4B6677" w14:textId="45A84E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A69AAD" w14:textId="5A07988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88C893" w14:textId="163BDF0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88379A9" w14:textId="07E8B22D" w:rsidR="003906F4" w:rsidRPr="003906F4" w:rsidRDefault="003906F4" w:rsidP="003906F4">
            <w:pPr>
              <w:pStyle w:val="TAL"/>
            </w:pPr>
            <w:r w:rsidRPr="003906F4">
              <w:t>FS_AMMT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DEFC19" w14:textId="226287D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7A0B4C" w14:textId="3E4EF15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102FA3" w14:textId="77777777" w:rsidR="003906F4" w:rsidRPr="003906F4" w:rsidRDefault="003906F4" w:rsidP="003906F4">
            <w:pPr>
              <w:pStyle w:val="TAL"/>
            </w:pPr>
          </w:p>
        </w:tc>
      </w:tr>
      <w:tr w:rsidR="003906F4" w:rsidRPr="003906F4" w14:paraId="504A13A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F92EDE" w14:textId="4C596B85"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487AF2D" w14:textId="1EA5FDCB" w:rsidR="003906F4" w:rsidRPr="003906F4" w:rsidRDefault="003906F4" w:rsidP="003906F4">
            <w:pPr>
              <w:pStyle w:val="TAL"/>
            </w:pPr>
            <w:r w:rsidRPr="003906F4">
              <w:t>SP-220465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58117D" w14:textId="403F7B54"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A3AE78" w14:textId="4B90DAE8" w:rsidR="003906F4" w:rsidRPr="003906F4" w:rsidRDefault="003906F4" w:rsidP="003906F4">
            <w:pPr>
              <w:pStyle w:val="TAL"/>
            </w:pPr>
            <w:r w:rsidRPr="003906F4">
              <w:t>Revised SID on Study on enhanced architecture for UAS Applications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F690510" w14:textId="79AFB939"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F41DF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2F5164" w14:textId="6FC1B9C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526B68" w14:textId="158583D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EF34D9" w14:textId="4CDAF5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CB27ED" w14:textId="55D2C5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C76053" w14:textId="0B54197A"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C736F4" w14:textId="344A4FD4" w:rsidR="003906F4" w:rsidRPr="003906F4" w:rsidRDefault="003906F4" w:rsidP="003906F4">
            <w:pPr>
              <w:pStyle w:val="TAL"/>
            </w:pPr>
            <w:proofErr w:type="spellStart"/>
            <w:r w:rsidRPr="003906F4">
              <w:t>FS_eUASAPP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941092" w14:textId="763A07F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E4C9A64" w14:textId="362FF9E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BCBB0C9" w14:textId="77777777" w:rsidR="003906F4" w:rsidRPr="003906F4" w:rsidRDefault="003906F4" w:rsidP="003906F4">
            <w:pPr>
              <w:pStyle w:val="TAL"/>
            </w:pPr>
          </w:p>
        </w:tc>
      </w:tr>
      <w:tr w:rsidR="003906F4" w:rsidRPr="003906F4" w14:paraId="7DC33D9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4E067E6" w14:textId="6C76B4A7"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FFEBCEA" w14:textId="310E8BF8" w:rsidR="003906F4" w:rsidRPr="003906F4" w:rsidRDefault="003906F4" w:rsidP="003906F4">
            <w:pPr>
              <w:pStyle w:val="TAL"/>
            </w:pPr>
            <w:r w:rsidRPr="003906F4">
              <w:t>SP-220466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AA25F76" w14:textId="5DEF06F8"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234EE7B" w14:textId="1EDE21D9" w:rsidR="003906F4" w:rsidRPr="003906F4" w:rsidRDefault="003906F4" w:rsidP="003906F4">
            <w:pPr>
              <w:pStyle w:val="TAL"/>
            </w:pPr>
            <w:r w:rsidRPr="003906F4">
              <w:t>Revised SID for Study on enhancements to application layer support for V2X services;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ADE2DD" w14:textId="0AFF84D9"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E50DA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48AF0E" w14:textId="7538F53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570968F" w14:textId="19C1790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4CCA0F" w14:textId="45C265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F080AF" w14:textId="1903E7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858E3E" w14:textId="50FDD32E"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AEC41A" w14:textId="4BE95D7C" w:rsidR="003906F4" w:rsidRPr="003906F4" w:rsidRDefault="003906F4" w:rsidP="003906F4">
            <w:pPr>
              <w:pStyle w:val="TAL"/>
            </w:pPr>
            <w:r w:rsidRPr="003906F4">
              <w:t>FS_eV2XAPP2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A602A6" w14:textId="674C6B9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CC04EAF" w14:textId="014623C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89741C7" w14:textId="77777777" w:rsidR="003906F4" w:rsidRPr="003906F4" w:rsidRDefault="003906F4" w:rsidP="003906F4">
            <w:pPr>
              <w:pStyle w:val="TAL"/>
            </w:pPr>
          </w:p>
        </w:tc>
      </w:tr>
      <w:tr w:rsidR="003906F4" w:rsidRPr="003906F4" w14:paraId="0DB241A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61EC2F1" w14:textId="0FB88302" w:rsidR="003906F4" w:rsidRPr="003906F4" w:rsidRDefault="003906F4" w:rsidP="003906F4">
            <w:pPr>
              <w:pStyle w:val="TAL"/>
            </w:pPr>
            <w:r w:rsidRPr="003906F4">
              <w:t>6.6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5295F69" w14:textId="2D20D802" w:rsidR="003906F4" w:rsidRPr="003906F4" w:rsidRDefault="003906F4" w:rsidP="003906F4">
            <w:pPr>
              <w:pStyle w:val="TAL"/>
            </w:pPr>
            <w:r w:rsidRPr="003906F4">
              <w:t>SP-220467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3DFA0A" w14:textId="37874117"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AE22A1" w14:textId="4FCFE551" w:rsidR="003906F4" w:rsidRPr="003906F4" w:rsidRDefault="003906F4" w:rsidP="003906F4">
            <w:pPr>
              <w:pStyle w:val="TAL"/>
            </w:pPr>
            <w:r w:rsidRPr="003906F4">
              <w:t>Revised SID for Study on SEAL data delivery enabler for vertical application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7361E3" w14:textId="2A9471E9"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7F34C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18A51D" w14:textId="6557ED1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E8315D0" w14:textId="080ACB4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E8A2F4" w14:textId="302BBB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C05509" w14:textId="44303B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8B37C7" w14:textId="3D4BB10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E78A5C" w14:textId="264C4C17" w:rsidR="003906F4" w:rsidRPr="003906F4" w:rsidRDefault="003906F4" w:rsidP="003906F4">
            <w:pPr>
              <w:pStyle w:val="TAL"/>
            </w:pPr>
            <w:r w:rsidRPr="003906F4">
              <w:t>FS_SEALDD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B3C6AE" w14:textId="7282B7E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DA0A8F" w14:textId="032C225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3D3C17B" w14:textId="77777777" w:rsidR="003906F4" w:rsidRPr="003906F4" w:rsidRDefault="003906F4" w:rsidP="003906F4">
            <w:pPr>
              <w:pStyle w:val="TAL"/>
            </w:pPr>
          </w:p>
        </w:tc>
      </w:tr>
      <w:tr w:rsidR="003906F4" w:rsidRPr="003906F4" w14:paraId="5E24BAB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8CB54D" w14:textId="61CC3C63"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3140F75" w14:textId="69C9723E" w:rsidR="003906F4" w:rsidRPr="003906F4" w:rsidRDefault="003906F4" w:rsidP="003906F4">
            <w:pPr>
              <w:pStyle w:val="TAL"/>
            </w:pPr>
            <w:r w:rsidRPr="003906F4">
              <w:t>SP-220443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A1D618" w14:textId="14113D98"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9F2159" w14:textId="3CA413B6" w:rsidR="003906F4" w:rsidRPr="003906F4" w:rsidRDefault="003906F4" w:rsidP="003906F4">
            <w:pPr>
              <w:pStyle w:val="TAL"/>
            </w:pPr>
            <w:r w:rsidRPr="003906F4">
              <w:t>New SID on satellite access - Phase 3 (FS_5GSAT_Ph3)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CF29E0" w14:textId="5994B289"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86485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924D3B" w14:textId="59048C9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A9B48B" w14:textId="14564F3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7FDF63" w14:textId="4E917D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A996DC" w14:textId="1EE41B5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0D363F" w14:textId="3CDD76D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7E6F98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3004C2B" w14:textId="22FE8B01" w:rsidR="003906F4" w:rsidRPr="003906F4" w:rsidRDefault="003906F4" w:rsidP="003906F4">
            <w:pPr>
              <w:pStyle w:val="TAL"/>
            </w:pPr>
            <w:r w:rsidRPr="003906F4">
              <w:t>Update supporting companies? This was revised to add supporting companies in SP-220679</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77056E" w14:textId="7522E3C5"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A1837E3" w14:textId="60B79EEA" w:rsidR="003906F4" w:rsidRPr="003906F4" w:rsidRDefault="003906F4" w:rsidP="003906F4">
            <w:pPr>
              <w:pStyle w:val="TAL"/>
            </w:pPr>
            <w:r w:rsidRPr="003906F4">
              <w:t>SP-220679</w:t>
            </w:r>
          </w:p>
        </w:tc>
      </w:tr>
      <w:tr w:rsidR="003906F4" w:rsidRPr="003906F4" w14:paraId="02B5008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21C8BC6" w14:textId="7D1C243B"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2AFDB9" w14:textId="0AED3D85" w:rsidR="003906F4" w:rsidRPr="003906F4" w:rsidRDefault="003906F4" w:rsidP="003906F4">
            <w:pPr>
              <w:pStyle w:val="TAL"/>
            </w:pPr>
            <w:r w:rsidRPr="003906F4">
              <w:t>SP-220679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549764" w14:textId="0D6A2634"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40DAD3" w14:textId="3CE2E11B" w:rsidR="003906F4" w:rsidRPr="003906F4" w:rsidRDefault="003906F4" w:rsidP="003906F4">
            <w:pPr>
              <w:pStyle w:val="TAL"/>
            </w:pPr>
            <w:r w:rsidRPr="003906F4">
              <w:t>New SID on satellite access - Phase 3 (FS_5GSAT_Ph3)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17C877" w14:textId="1DFCBDB2"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7241B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4FE411" w14:textId="7AA72D0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7ED512A" w14:textId="00B8A2A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4FB52B" w14:textId="54E4E8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E5DE3C" w14:textId="4CA1AD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8B4C56" w14:textId="462C14F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FC3CF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0BC5CCD" w14:textId="1223427F" w:rsidR="003906F4" w:rsidRPr="003906F4" w:rsidRDefault="003906F4" w:rsidP="003906F4">
            <w:pPr>
              <w:pStyle w:val="TAL"/>
            </w:pPr>
            <w:r w:rsidRPr="003906F4">
              <w:t>Revision of SP-220443.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540E25C" w14:textId="3273B01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538E4F9" w14:textId="77777777" w:rsidR="003906F4" w:rsidRPr="003906F4" w:rsidRDefault="003906F4" w:rsidP="003906F4">
            <w:pPr>
              <w:pStyle w:val="TAL"/>
            </w:pPr>
          </w:p>
        </w:tc>
      </w:tr>
      <w:tr w:rsidR="003906F4" w:rsidRPr="003906F4" w14:paraId="7021203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E2B766" w14:textId="0B1950F6"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A2BB45" w14:textId="6EEB8B39" w:rsidR="003906F4" w:rsidRPr="003906F4" w:rsidRDefault="003906F4" w:rsidP="003906F4">
            <w:pPr>
              <w:pStyle w:val="TAL"/>
            </w:pPr>
            <w:r w:rsidRPr="003906F4">
              <w:t>SP-220444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F7102B" w14:textId="55840799"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34341E" w14:textId="1F5AD550" w:rsidR="003906F4" w:rsidRPr="003906F4" w:rsidRDefault="003906F4" w:rsidP="003906F4">
            <w:pPr>
              <w:pStyle w:val="TAL"/>
            </w:pPr>
            <w:r w:rsidRPr="003906F4">
              <w:t>New SID on UAV Phase 3 (FS_UAV_Ph3)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C004FE" w14:textId="36138993"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8C508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FB1E9D" w14:textId="38A4183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5D274BB" w14:textId="37E062A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D501FA" w14:textId="163759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B997B5" w14:textId="216379D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FDC3F6" w14:textId="4172F7B4"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53799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6CDC7D" w14:textId="6E788DBF" w:rsidR="003906F4" w:rsidRPr="003906F4" w:rsidRDefault="003906F4" w:rsidP="003906F4">
            <w:pPr>
              <w:pStyle w:val="TAL"/>
            </w:pPr>
            <w:r w:rsidRPr="003906F4">
              <w:t>Update supporting companies? This was revised to add supporting companies in SP-220680. Revised to SP-220680.</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F53958F" w14:textId="170EE56F"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9D4307" w14:textId="4379608D" w:rsidR="003906F4" w:rsidRPr="003906F4" w:rsidRDefault="003906F4" w:rsidP="003906F4">
            <w:pPr>
              <w:pStyle w:val="TAL"/>
            </w:pPr>
            <w:r w:rsidRPr="003906F4">
              <w:t>SP-220680</w:t>
            </w:r>
          </w:p>
        </w:tc>
      </w:tr>
      <w:tr w:rsidR="003906F4" w:rsidRPr="003906F4" w14:paraId="2C0217C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1DE7C95" w14:textId="37AAA86D"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F5E316E" w14:textId="526A4FDF" w:rsidR="003906F4" w:rsidRPr="003906F4" w:rsidRDefault="003906F4" w:rsidP="003906F4">
            <w:pPr>
              <w:pStyle w:val="TAL"/>
            </w:pPr>
            <w:r w:rsidRPr="003906F4">
              <w:t>SP-220680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9AFF83" w14:textId="7BED9738"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49010E" w14:textId="7A9DF405" w:rsidR="003906F4" w:rsidRPr="003906F4" w:rsidRDefault="003906F4" w:rsidP="003906F4">
            <w:pPr>
              <w:pStyle w:val="TAL"/>
            </w:pPr>
            <w:r w:rsidRPr="003906F4">
              <w:t>New SID on UAV Phase 3 (FS_UAV_Ph3)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FBA6654" w14:textId="660BA449"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F4824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35B401" w14:textId="129BAB6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4773A4" w14:textId="64C2F78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2C15FE" w14:textId="4FB2363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54B30C" w14:textId="09BDF2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65C446" w14:textId="2CFFDAC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27A77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34F771D" w14:textId="4512E57C" w:rsidR="003906F4" w:rsidRPr="003906F4" w:rsidRDefault="003906F4" w:rsidP="003906F4">
            <w:pPr>
              <w:pStyle w:val="TAL"/>
            </w:pPr>
            <w:r w:rsidRPr="003906F4">
              <w:t>Revision of SP-220444. This SID NEW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995DF1" w14:textId="277EB40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B5A830" w14:textId="77777777" w:rsidR="003906F4" w:rsidRPr="003906F4" w:rsidRDefault="003906F4" w:rsidP="003906F4">
            <w:pPr>
              <w:pStyle w:val="TAL"/>
            </w:pPr>
          </w:p>
        </w:tc>
      </w:tr>
      <w:tr w:rsidR="003906F4" w:rsidRPr="003906F4" w14:paraId="38EC64D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756D4B4" w14:textId="6613945C"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2AEC10" w14:textId="6E375FE5" w:rsidR="003906F4" w:rsidRPr="003906F4" w:rsidRDefault="003906F4" w:rsidP="003906F4">
            <w:pPr>
              <w:pStyle w:val="TAL"/>
            </w:pPr>
            <w:r w:rsidRPr="003906F4">
              <w:t>SP-220442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EAEE027" w14:textId="4D64D30F"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DA16CE" w14:textId="519621E3" w:rsidR="003906F4" w:rsidRPr="003906F4" w:rsidRDefault="003906F4" w:rsidP="003906F4">
            <w:pPr>
              <w:pStyle w:val="TAL"/>
            </w:pPr>
            <w:r w:rsidRPr="003906F4">
              <w:t>New SID on roaming value added services (FS_RVAS)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AA9A01F" w14:textId="738F79A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870A37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3B329E" w14:textId="23ED76B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E11A7F2" w14:textId="5B47954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64D2DE" w14:textId="0CCCA9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FA7453" w14:textId="1162B6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4D80A6" w14:textId="68FB32F6"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4D3AB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D36E14" w14:textId="0F2D008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32D40D" w14:textId="59982AE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FDC7F3" w14:textId="77777777" w:rsidR="003906F4" w:rsidRPr="003906F4" w:rsidRDefault="003906F4" w:rsidP="003906F4">
            <w:pPr>
              <w:pStyle w:val="TAL"/>
            </w:pPr>
          </w:p>
        </w:tc>
      </w:tr>
      <w:tr w:rsidR="003906F4" w:rsidRPr="003906F4" w14:paraId="52CD105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E60C82" w14:textId="142CE157"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77AC719" w14:textId="1E192612" w:rsidR="003906F4" w:rsidRPr="003906F4" w:rsidRDefault="003906F4" w:rsidP="003906F4">
            <w:pPr>
              <w:pStyle w:val="TAL"/>
            </w:pPr>
            <w:r w:rsidRPr="003906F4">
              <w:t>SP-220445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34C4D3" w14:textId="4753DB14"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6FBC13" w14:textId="1A7FEF1C" w:rsidR="003906F4" w:rsidRPr="003906F4" w:rsidRDefault="003906F4" w:rsidP="003906F4">
            <w:pPr>
              <w:pStyle w:val="TAL"/>
            </w:pPr>
            <w:r w:rsidRPr="003906F4">
              <w:t>New SID on Upper layer traffic steering, switching and split over dual 3GPP access (</w:t>
            </w:r>
            <w:proofErr w:type="spellStart"/>
            <w:r w:rsidRPr="003906F4">
              <w:t>FS_DualSteer</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8F148C" w14:textId="07826F15"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140B3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FEF3FB" w14:textId="4A59B10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E2A418" w14:textId="183F2B3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BE2A9A" w14:textId="6210CC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750F6A" w14:textId="5DDFD1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DD3B8F" w14:textId="57920D25"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842C5E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AFDB01" w14:textId="78874E1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71A143" w14:textId="1FB664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7445065" w14:textId="77777777" w:rsidR="003906F4" w:rsidRPr="003906F4" w:rsidRDefault="003906F4" w:rsidP="003906F4">
            <w:pPr>
              <w:pStyle w:val="TAL"/>
            </w:pPr>
          </w:p>
        </w:tc>
      </w:tr>
      <w:tr w:rsidR="003906F4" w:rsidRPr="003906F4" w14:paraId="4F60530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F9287C" w14:textId="1599B200"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92E414" w14:textId="10F13A21" w:rsidR="003906F4" w:rsidRPr="003906F4" w:rsidRDefault="003906F4" w:rsidP="003906F4">
            <w:pPr>
              <w:pStyle w:val="TAL"/>
            </w:pPr>
            <w:r w:rsidRPr="003906F4">
              <w:t>SP-220446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44B49A" w14:textId="3A7D5F0F"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D1298D" w14:textId="07B4AD64" w:rsidR="003906F4" w:rsidRPr="003906F4" w:rsidRDefault="003906F4" w:rsidP="003906F4">
            <w:pPr>
              <w:pStyle w:val="TAL"/>
            </w:pPr>
            <w:r w:rsidRPr="003906F4">
              <w:t>New SID on Energy Efficiency as service criteria (</w:t>
            </w:r>
            <w:proofErr w:type="spellStart"/>
            <w:r w:rsidRPr="003906F4">
              <w:t>FS_EnergyServ</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333C325" w14:textId="1195B1DC"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3D2206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3217EF" w14:textId="23896FE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CD2A13" w14:textId="1706AA0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D41DA7" w14:textId="7B0E93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826828" w14:textId="0E68E4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E2B43B" w14:textId="19A70AB4"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528EBE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EF377D" w14:textId="4B0F90A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D309B31" w14:textId="682B415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BE661E" w14:textId="77777777" w:rsidR="003906F4" w:rsidRPr="003906F4" w:rsidRDefault="003906F4" w:rsidP="003906F4">
            <w:pPr>
              <w:pStyle w:val="TAL"/>
            </w:pPr>
          </w:p>
        </w:tc>
      </w:tr>
      <w:tr w:rsidR="003906F4" w:rsidRPr="003906F4" w14:paraId="1BA4948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5E3458" w14:textId="71D9EE81" w:rsidR="003906F4" w:rsidRPr="003906F4" w:rsidRDefault="003906F4" w:rsidP="003906F4">
            <w:pPr>
              <w:pStyle w:val="TAL"/>
            </w:pPr>
            <w:r w:rsidRPr="003906F4">
              <w:t>6.7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0AF706" w14:textId="1B21B53D" w:rsidR="003906F4" w:rsidRPr="003906F4" w:rsidRDefault="003906F4" w:rsidP="003906F4">
            <w:pPr>
              <w:pStyle w:val="TAL"/>
            </w:pPr>
            <w:r w:rsidRPr="003906F4">
              <w:t>SP-220447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B37FF6" w14:textId="6D2FFEB3" w:rsidR="003906F4" w:rsidRPr="003906F4" w:rsidRDefault="003906F4" w:rsidP="003906F4">
            <w:pPr>
              <w:pStyle w:val="TAL"/>
            </w:pPr>
            <w:r w:rsidRPr="003906F4">
              <w:t>SID NEW</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40F7F4" w14:textId="0C8404A6" w:rsidR="003906F4" w:rsidRPr="003906F4" w:rsidRDefault="003906F4" w:rsidP="003906F4">
            <w:pPr>
              <w:pStyle w:val="TAL"/>
            </w:pPr>
            <w:r w:rsidRPr="003906F4">
              <w:t>New SID on Network of Service Robots with Ambient Intelligence (FS_SOBOT)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5752196" w14:textId="555A918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96381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F24723" w14:textId="4E2B6AA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39FC475" w14:textId="38676E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40A5ED" w14:textId="76FF846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2A64BE" w14:textId="18E631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679939" w14:textId="1F85D558"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46E157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3B714B" w14:textId="490D473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9762117" w14:textId="45D8230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E036D7" w14:textId="77777777" w:rsidR="003906F4" w:rsidRPr="003906F4" w:rsidRDefault="003906F4" w:rsidP="003906F4">
            <w:pPr>
              <w:pStyle w:val="TAL"/>
            </w:pPr>
          </w:p>
        </w:tc>
      </w:tr>
      <w:tr w:rsidR="003906F4" w:rsidRPr="003906F4" w14:paraId="42AC05F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3E297EC" w14:textId="6674283A"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6EAF7E5" w14:textId="331719D4" w:rsidR="003906F4" w:rsidRPr="003906F4" w:rsidRDefault="003906F4" w:rsidP="003906F4">
            <w:pPr>
              <w:pStyle w:val="TAL"/>
            </w:pPr>
            <w:r w:rsidRPr="003906F4">
              <w:t>SP-220575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35111E" w14:textId="6BA267E6"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DE685E" w14:textId="48F07A9A"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C56A806" w14:textId="223668F6"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78F22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EDB0E1" w14:textId="7778835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6A7A038" w14:textId="65A04F7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BA878C" w14:textId="2292544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EEBB6E" w14:textId="5F30CC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99664C" w14:textId="6891040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5F62456" w14:textId="3D1DDEC6"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EDCCFF6" w14:textId="768B6107" w:rsidR="003906F4" w:rsidRPr="003906F4" w:rsidRDefault="003906F4" w:rsidP="003906F4">
            <w:pPr>
              <w:pStyle w:val="TAL"/>
            </w:pPr>
            <w:r w:rsidRPr="003906F4">
              <w:t>Revision of SP-220084. Revised to SP-220681.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22C63E" w14:textId="5A7A5FC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91C0300" w14:textId="10F06CEF" w:rsidR="003906F4" w:rsidRPr="003906F4" w:rsidRDefault="003906F4" w:rsidP="003906F4">
            <w:pPr>
              <w:pStyle w:val="TAL"/>
            </w:pPr>
            <w:r w:rsidRPr="003906F4">
              <w:t>SP-220681</w:t>
            </w:r>
          </w:p>
        </w:tc>
      </w:tr>
      <w:tr w:rsidR="003906F4" w:rsidRPr="003906F4" w14:paraId="07B4DD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C6DD562" w14:textId="10F92E54"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9FE5B7" w14:textId="506649DC" w:rsidR="003906F4" w:rsidRPr="003906F4" w:rsidRDefault="003906F4" w:rsidP="003906F4">
            <w:pPr>
              <w:pStyle w:val="TAL"/>
            </w:pPr>
            <w:r w:rsidRPr="003906F4">
              <w:t>SP-220681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3CAADF" w14:textId="6370C3DB"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73FD8F" w14:textId="134D4C74"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D33AE7" w14:textId="59A9444F"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87959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82D4CA" w14:textId="3972EFD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2A2ACA" w14:textId="03BE1A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B86650" w14:textId="587D08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3A1095" w14:textId="6C4ACB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9B1859" w14:textId="0C15684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B01B751" w14:textId="6FB33162"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E285FB" w14:textId="1EDED37A" w:rsidR="003906F4" w:rsidRPr="003906F4" w:rsidRDefault="003906F4" w:rsidP="003906F4">
            <w:pPr>
              <w:pStyle w:val="TAL"/>
            </w:pPr>
            <w:r w:rsidRPr="003906F4">
              <w:t>Revision of SP-220575. Revised to SP-220706.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3AA2DD" w14:textId="3E93ADCD"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0869FFF" w14:textId="2E0B04D0" w:rsidR="003906F4" w:rsidRPr="003906F4" w:rsidRDefault="003906F4" w:rsidP="003906F4">
            <w:pPr>
              <w:pStyle w:val="TAL"/>
            </w:pPr>
            <w:r w:rsidRPr="003906F4">
              <w:t>SP-220706</w:t>
            </w:r>
          </w:p>
        </w:tc>
      </w:tr>
      <w:tr w:rsidR="003906F4" w:rsidRPr="003906F4" w14:paraId="68D7600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AE6F25" w14:textId="45027227" w:rsidR="003906F4" w:rsidRPr="003906F4" w:rsidRDefault="003906F4" w:rsidP="003906F4">
            <w:pPr>
              <w:pStyle w:val="TAL"/>
            </w:pPr>
            <w:r w:rsidRPr="003906F4">
              <w:lastRenderedPageBreak/>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EABE92" w14:textId="4413F67B" w:rsidR="003906F4" w:rsidRPr="003906F4" w:rsidRDefault="003906F4" w:rsidP="003906F4">
            <w:pPr>
              <w:pStyle w:val="TAL"/>
            </w:pPr>
            <w:r w:rsidRPr="003906F4">
              <w:t>SP-220706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9DE8F8" w14:textId="570796DD"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FF245F" w14:textId="29219A73"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2325C9" w14:textId="6A8F1DBA"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6D384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140436" w14:textId="7BF632D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F242FD" w14:textId="362A509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00C6AB" w14:textId="181D4C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D25109" w14:textId="0B044B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7B819E" w14:textId="77C03F1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28387B" w14:textId="77A482B8"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0B955C" w14:textId="5F71C650" w:rsidR="003906F4" w:rsidRPr="003906F4" w:rsidRDefault="003906F4" w:rsidP="003906F4">
            <w:pPr>
              <w:pStyle w:val="TAL"/>
            </w:pPr>
            <w:r w:rsidRPr="003906F4">
              <w:t>Revision of SP-220681. This was revised off-line to SP-220715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96DB9A0" w14:textId="4C08A8C3"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76E261" w14:textId="28930401" w:rsidR="003906F4" w:rsidRPr="003906F4" w:rsidRDefault="003906F4" w:rsidP="003906F4">
            <w:pPr>
              <w:pStyle w:val="TAL"/>
            </w:pPr>
            <w:r w:rsidRPr="003906F4">
              <w:t>SP-220715</w:t>
            </w:r>
          </w:p>
        </w:tc>
      </w:tr>
      <w:tr w:rsidR="003906F4" w:rsidRPr="003906F4" w14:paraId="0EF63F2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8AEC1E" w14:textId="3A30859B"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1910800" w14:textId="0F6694DE" w:rsidR="003906F4" w:rsidRPr="003906F4" w:rsidRDefault="003906F4" w:rsidP="003906F4">
            <w:pPr>
              <w:pStyle w:val="TAL"/>
            </w:pPr>
            <w:r w:rsidRPr="003906F4">
              <w:t>SP-220715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ECBE51" w14:textId="0E2ED49C"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C4E0CDA" w14:textId="324EC869"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5008D3" w14:textId="12A91012"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E6F436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7A459F" w14:textId="1F43158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6CDD83B" w14:textId="2F5715F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ECFF77" w14:textId="74082FD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113C45" w14:textId="5C06256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41D3D8" w14:textId="16B1906A"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468E8D2" w14:textId="0B1C49D8"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7B8BAF3" w14:textId="3D2AD3D8" w:rsidR="003906F4" w:rsidRPr="003906F4" w:rsidRDefault="003906F4" w:rsidP="003906F4">
            <w:pPr>
              <w:pStyle w:val="TAL"/>
            </w:pPr>
            <w:r w:rsidRPr="003906F4">
              <w:t>Revision of SP-220706. Revised to SP-220717.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E8BD03" w14:textId="43679DEC"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A819E6" w14:textId="3105E53B" w:rsidR="003906F4" w:rsidRPr="003906F4" w:rsidRDefault="003906F4" w:rsidP="003906F4">
            <w:pPr>
              <w:pStyle w:val="TAL"/>
            </w:pPr>
            <w:r w:rsidRPr="003906F4">
              <w:t>SP-220717</w:t>
            </w:r>
          </w:p>
        </w:tc>
      </w:tr>
      <w:tr w:rsidR="003906F4" w:rsidRPr="003906F4" w14:paraId="096BF64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7E0C622" w14:textId="5D6EE369"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51DC478" w14:textId="4ADB1FE4" w:rsidR="003906F4" w:rsidRPr="003906F4" w:rsidRDefault="003906F4" w:rsidP="003906F4">
            <w:pPr>
              <w:pStyle w:val="TAL"/>
            </w:pPr>
            <w:r w:rsidRPr="003906F4">
              <w:t>SP-220717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06F954" w14:textId="206B6EB3"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97B4CD" w14:textId="2D7C0C33" w:rsidR="003906F4" w:rsidRPr="003906F4" w:rsidRDefault="003906F4" w:rsidP="003906F4">
            <w:pPr>
              <w:pStyle w:val="TAL"/>
            </w:pPr>
            <w:r w:rsidRPr="003906F4">
              <w:t>Revised SID on Integrated Sensing and Communication (</w:t>
            </w:r>
            <w:proofErr w:type="spellStart"/>
            <w:r w:rsidRPr="003906F4">
              <w:t>FS_Sensing</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6FFF989" w14:textId="39ECCC0E" w:rsidR="003906F4" w:rsidRPr="003906F4" w:rsidRDefault="003906F4" w:rsidP="003906F4">
            <w:pPr>
              <w:pStyle w:val="TAL"/>
            </w:pPr>
            <w:r w:rsidRPr="003906F4">
              <w:t>Deutsche Telekom, KPN, vivo, Vodafone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14DE2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9C4348" w14:textId="29D8C2D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1CE0050" w14:textId="54904C3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6EEF121" w14:textId="3C21BAD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A54067" w14:textId="7F3375B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A478D9" w14:textId="460475E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BCF6F8" w14:textId="368E8496" w:rsidR="003906F4" w:rsidRPr="003906F4" w:rsidRDefault="003906F4" w:rsidP="003906F4">
            <w:pPr>
              <w:pStyle w:val="TAL"/>
            </w:pPr>
            <w:proofErr w:type="spellStart"/>
            <w:r w:rsidRPr="003906F4">
              <w:t>FS_Sensing</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5B75A3" w14:textId="3EF47439" w:rsidR="003906F4" w:rsidRPr="003906F4" w:rsidRDefault="003906F4" w:rsidP="003906F4">
            <w:pPr>
              <w:pStyle w:val="TAL"/>
            </w:pPr>
            <w:r w:rsidRPr="003906F4">
              <w:t>Revision of SP-220715. This SID REVISED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8BCDDA2" w14:textId="12A2B0E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08F6D97" w14:textId="77777777" w:rsidR="003906F4" w:rsidRPr="003906F4" w:rsidRDefault="003906F4" w:rsidP="003906F4">
            <w:pPr>
              <w:pStyle w:val="TAL"/>
            </w:pPr>
          </w:p>
        </w:tc>
      </w:tr>
      <w:tr w:rsidR="003906F4" w:rsidRPr="003906F4" w14:paraId="3197CF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D2B82A" w14:textId="20210C04"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EFDE99" w14:textId="7C777FFE" w:rsidR="003906F4" w:rsidRPr="003906F4" w:rsidRDefault="003906F4" w:rsidP="003906F4">
            <w:pPr>
              <w:pStyle w:val="TAL"/>
            </w:pPr>
            <w:r w:rsidRPr="003906F4">
              <w:t>SP-220437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83B8E63" w14:textId="420C7ED0"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D26101" w14:textId="18F7E83D" w:rsidR="003906F4" w:rsidRPr="003906F4" w:rsidRDefault="003906F4" w:rsidP="003906F4">
            <w:pPr>
              <w:pStyle w:val="TAL"/>
            </w:pPr>
            <w:r w:rsidRPr="003906F4">
              <w:t>Revised SID on FS_eFRMCS_Ph3 to align multiple FRMCS stages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4E032B6" w14:textId="6D46CFB5"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0657A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5E1602" w14:textId="6DD6804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7F313B" w14:textId="034C650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906A7E" w14:textId="7C2B59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52373F" w14:textId="7302B8D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1E2CB4" w14:textId="3B96255B"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A5AD70" w14:textId="2155EC1D" w:rsidR="003906F4" w:rsidRPr="003906F4" w:rsidRDefault="003906F4" w:rsidP="003906F4">
            <w:pPr>
              <w:pStyle w:val="TAL"/>
            </w:pPr>
            <w:r w:rsidRPr="003906F4">
              <w:t>FS_FRMCS_Ph3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FB766E" w14:textId="2B4823C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FB4483" w14:textId="17F9ABC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980144E" w14:textId="77777777" w:rsidR="003906F4" w:rsidRPr="003906F4" w:rsidRDefault="003906F4" w:rsidP="003906F4">
            <w:pPr>
              <w:pStyle w:val="TAL"/>
            </w:pPr>
          </w:p>
        </w:tc>
      </w:tr>
      <w:tr w:rsidR="003906F4" w:rsidRPr="003906F4" w14:paraId="76D187F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FE43D3" w14:textId="35117D54" w:rsidR="003906F4" w:rsidRPr="003906F4" w:rsidRDefault="003906F4" w:rsidP="003906F4">
            <w:pPr>
              <w:pStyle w:val="TAL"/>
            </w:pPr>
            <w:r w:rsidRPr="003906F4">
              <w:t>6.9</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7CAF58" w14:textId="0E83E62F" w:rsidR="003906F4" w:rsidRPr="003906F4" w:rsidRDefault="003906F4" w:rsidP="003906F4">
            <w:pPr>
              <w:pStyle w:val="TAL"/>
            </w:pPr>
            <w:r w:rsidRPr="003906F4">
              <w:t>SP-220439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5FBDED" w14:textId="43776583" w:rsidR="003906F4" w:rsidRPr="003906F4" w:rsidRDefault="003906F4" w:rsidP="003906F4">
            <w:pPr>
              <w:pStyle w:val="TAL"/>
            </w:pPr>
            <w:r w:rsidRPr="003906F4">
              <w:t>SID REVISED</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0609B6" w14:textId="3F47E2FB" w:rsidR="003906F4" w:rsidRPr="003906F4" w:rsidRDefault="003906F4" w:rsidP="003906F4">
            <w:pPr>
              <w:pStyle w:val="TAL"/>
            </w:pPr>
            <w:r w:rsidRPr="003906F4">
              <w:t>Revision SID on FS_AIML_Ph2 (AI/ML Model Transfer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AF5214" w14:textId="5996A201"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EC7D4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8E75CB" w14:textId="4B44A52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349A949" w14:textId="3EFF768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F0583B" w14:textId="577DC5A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75B7A8" w14:textId="0BF78D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139B5A" w14:textId="3002C79E"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3B6DC9" w14:textId="19E33254" w:rsidR="003906F4" w:rsidRPr="003906F4" w:rsidRDefault="003906F4" w:rsidP="003906F4">
            <w:pPr>
              <w:pStyle w:val="TAL"/>
            </w:pPr>
            <w:r w:rsidRPr="003906F4">
              <w:t>FS_AIML_Ph2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EFAAA8" w14:textId="138A11A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B72EBC9" w14:textId="2116541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CC687F" w14:textId="77777777" w:rsidR="003906F4" w:rsidRPr="003906F4" w:rsidRDefault="003906F4" w:rsidP="003906F4">
            <w:pPr>
              <w:pStyle w:val="TAL"/>
            </w:pPr>
          </w:p>
        </w:tc>
      </w:tr>
      <w:tr w:rsidR="003906F4" w:rsidRPr="003906F4" w14:paraId="2E41568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59A835" w14:textId="5076EA50"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D96E0E2" w14:textId="30F66925" w:rsidR="003906F4" w:rsidRPr="003906F4" w:rsidRDefault="003906F4" w:rsidP="003906F4">
            <w:pPr>
              <w:pStyle w:val="TAL"/>
            </w:pPr>
            <w:r w:rsidRPr="003906F4">
              <w:t>SP-220463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03DF998" w14:textId="5B9FED6B"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9D1E9A" w14:textId="16BEA422" w:rsidR="003906F4" w:rsidRPr="003906F4" w:rsidRDefault="003906F4" w:rsidP="003906F4">
            <w:pPr>
              <w:pStyle w:val="TAL"/>
            </w:pPr>
            <w:r w:rsidRPr="003906F4">
              <w:t>Presentation of TR 23.700-98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ABC073" w14:textId="0CAD4C80"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02F90E" w14:textId="4A87AF6C" w:rsidR="003906F4" w:rsidRPr="003906F4" w:rsidRDefault="003906F4" w:rsidP="003906F4">
            <w:pPr>
              <w:pStyle w:val="TAL"/>
            </w:pPr>
            <w:r w:rsidRPr="003906F4">
              <w:t>23.700-98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1982E6" w14:textId="073FC47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0BF9236" w14:textId="0968FC5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590798" w14:textId="502DFD7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853439" w14:textId="5C2E693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315F06" w14:textId="76B7A482"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174DBD" w14:textId="6CD1D354" w:rsidR="003906F4" w:rsidRPr="003906F4" w:rsidRDefault="003906F4" w:rsidP="003906F4">
            <w:pPr>
              <w:pStyle w:val="TAL"/>
            </w:pPr>
            <w:proofErr w:type="spellStart"/>
            <w:r w:rsidRPr="003906F4">
              <w:t>FS_eEDGEAPP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90DF5FE" w14:textId="042CA564" w:rsidR="003906F4" w:rsidRPr="003906F4" w:rsidRDefault="003906F4" w:rsidP="003906F4">
            <w:pPr>
              <w:pStyle w:val="TAL"/>
            </w:pPr>
            <w:r w:rsidRPr="003906F4">
              <w:t>Correction needed to implementation. Revised to SP-220684.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A3032A" w14:textId="67B3F4C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3BD3FB2" w14:textId="1FD9F8EF" w:rsidR="003906F4" w:rsidRPr="003906F4" w:rsidRDefault="003906F4" w:rsidP="003906F4">
            <w:pPr>
              <w:pStyle w:val="TAL"/>
            </w:pPr>
            <w:r w:rsidRPr="003906F4">
              <w:t>SP-220684</w:t>
            </w:r>
          </w:p>
        </w:tc>
      </w:tr>
      <w:tr w:rsidR="003906F4" w:rsidRPr="003906F4" w14:paraId="6DD23B7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A20C42" w14:textId="295D5BAD"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BCF9D3" w14:textId="0208F60C" w:rsidR="003906F4" w:rsidRPr="003906F4" w:rsidRDefault="003906F4" w:rsidP="003906F4">
            <w:pPr>
              <w:pStyle w:val="TAL"/>
            </w:pPr>
            <w:r w:rsidRPr="003906F4">
              <w:t>SP-220684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C8CFD3" w14:textId="595F107B"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D97FA9" w14:textId="66D7E4DF" w:rsidR="003906F4" w:rsidRPr="003906F4" w:rsidRDefault="003906F4" w:rsidP="003906F4">
            <w:pPr>
              <w:pStyle w:val="TAL"/>
            </w:pPr>
            <w:r w:rsidRPr="003906F4">
              <w:t>Presentation of TR 23.700-98 v1.0.1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033E1A" w14:textId="1CAA1E2A"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723EC4" w14:textId="41A28DA1" w:rsidR="003906F4" w:rsidRPr="003906F4" w:rsidRDefault="003906F4" w:rsidP="003906F4">
            <w:pPr>
              <w:pStyle w:val="TAL"/>
            </w:pPr>
            <w:r w:rsidRPr="003906F4">
              <w:t>23.700-98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DEBE72" w14:textId="313B9C4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3CDBB3" w14:textId="540837C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C55C64" w14:textId="4B9CC43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760D45" w14:textId="713C160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E7D898" w14:textId="623598D3"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6D38D3" w14:textId="2A46B93B" w:rsidR="003906F4" w:rsidRPr="003906F4" w:rsidRDefault="003906F4" w:rsidP="003906F4">
            <w:pPr>
              <w:pStyle w:val="TAL"/>
            </w:pPr>
            <w:proofErr w:type="spellStart"/>
            <w:r w:rsidRPr="003906F4">
              <w:t>FS_eEDGEAPP</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329EF5C" w14:textId="167DDE15" w:rsidR="003906F4" w:rsidRPr="003906F4" w:rsidRDefault="003906F4" w:rsidP="003906F4">
            <w:pPr>
              <w:pStyle w:val="TAL"/>
            </w:pPr>
            <w:r w:rsidRPr="003906F4">
              <w:t>Revision of SP-220463. 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AD08E3D" w14:textId="03F5672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ED90A1" w14:textId="77777777" w:rsidR="003906F4" w:rsidRPr="003906F4" w:rsidRDefault="003906F4" w:rsidP="003906F4">
            <w:pPr>
              <w:pStyle w:val="TAL"/>
            </w:pPr>
          </w:p>
        </w:tc>
      </w:tr>
      <w:tr w:rsidR="003906F4" w:rsidRPr="003906F4" w14:paraId="06F2729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4123CC" w14:textId="3BE1F69D"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07067A" w14:textId="3B660ED0" w:rsidR="003906F4" w:rsidRPr="003906F4" w:rsidRDefault="003906F4" w:rsidP="003906F4">
            <w:pPr>
              <w:pStyle w:val="TAL"/>
            </w:pPr>
            <w:r w:rsidRPr="003906F4">
              <w:t>SP-220421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904717" w14:textId="6C9A7AC4"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043638" w14:textId="17BAD9C7" w:rsidR="003906F4" w:rsidRPr="003906F4" w:rsidRDefault="003906F4" w:rsidP="003906F4">
            <w:pPr>
              <w:pStyle w:val="TAL"/>
            </w:pPr>
            <w:r w:rsidRPr="003906F4">
              <w:t>Presentation of TR 23.700-08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A0B55F" w14:textId="44E501FF"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5ACBBD" w14:textId="7974348A" w:rsidR="003906F4" w:rsidRPr="003906F4" w:rsidRDefault="003906F4" w:rsidP="003906F4">
            <w:pPr>
              <w:pStyle w:val="TAL"/>
            </w:pPr>
            <w:r w:rsidRPr="003906F4">
              <w:t>23.700-08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46DD6A" w14:textId="6A62EC9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A8F77D" w14:textId="12530D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2B30EF" w14:textId="0944DA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00EEFB" w14:textId="51A1A69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DCE8D4" w14:textId="16A2D6E6"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DCD817" w14:textId="2758BC51" w:rsidR="003906F4" w:rsidRPr="003906F4" w:rsidRDefault="003906F4" w:rsidP="003906F4">
            <w:pPr>
              <w:pStyle w:val="TAL"/>
            </w:pPr>
            <w:r w:rsidRPr="003906F4">
              <w:t>FS_eNPN_Ph2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5AEAB4" w14:textId="50AFBE1C"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DEB0171" w14:textId="557675A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A2FDE2" w14:textId="77777777" w:rsidR="003906F4" w:rsidRPr="003906F4" w:rsidRDefault="003906F4" w:rsidP="003906F4">
            <w:pPr>
              <w:pStyle w:val="TAL"/>
            </w:pPr>
          </w:p>
        </w:tc>
      </w:tr>
      <w:tr w:rsidR="003906F4" w:rsidRPr="003906F4" w14:paraId="10380B1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E21BF47" w14:textId="0E1EC076"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FB3CCC7" w14:textId="051DD2E8" w:rsidR="003906F4" w:rsidRPr="003906F4" w:rsidRDefault="003906F4" w:rsidP="003906F4">
            <w:pPr>
              <w:pStyle w:val="TAL"/>
            </w:pPr>
            <w:r w:rsidRPr="003906F4">
              <w:t>SP-220422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C3BACB" w14:textId="3E635731"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E1E90C" w14:textId="2B5AB401" w:rsidR="003906F4" w:rsidRPr="003906F4" w:rsidRDefault="003906F4" w:rsidP="003906F4">
            <w:pPr>
              <w:pStyle w:val="TAL"/>
            </w:pPr>
            <w:r w:rsidRPr="003906F4">
              <w:t>Presentation of TR 23.700-46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B62907" w14:textId="2767ED67"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50F02D" w14:textId="2471F367" w:rsidR="003906F4" w:rsidRPr="003906F4" w:rsidRDefault="003906F4" w:rsidP="003906F4">
            <w:pPr>
              <w:pStyle w:val="TAL"/>
            </w:pPr>
            <w:r w:rsidRPr="003906F4">
              <w:t>23.700-46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1AA0EC" w14:textId="2CEAA10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9C6EE0" w14:textId="0054CFD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566BDB" w14:textId="5D6B04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747A4A" w14:textId="799C3C4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843888" w14:textId="12505D92"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799678" w14:textId="3067AE44" w:rsidR="003906F4" w:rsidRPr="003906F4" w:rsidRDefault="003906F4" w:rsidP="003906F4">
            <w:pPr>
              <w:pStyle w:val="TAL"/>
            </w:pPr>
            <w:proofErr w:type="spellStart"/>
            <w:r w:rsidRPr="003906F4">
              <w:t>FS_DetNet</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8E43FF" w14:textId="3ADFFCEE"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9D375A2" w14:textId="499DF2A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054CC8D" w14:textId="77777777" w:rsidR="003906F4" w:rsidRPr="003906F4" w:rsidRDefault="003906F4" w:rsidP="003906F4">
            <w:pPr>
              <w:pStyle w:val="TAL"/>
            </w:pPr>
          </w:p>
        </w:tc>
      </w:tr>
      <w:tr w:rsidR="003906F4" w:rsidRPr="003906F4" w14:paraId="13C3113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0DA72D" w14:textId="6A1ACA27"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D349EF" w14:textId="06D27B59" w:rsidR="003906F4" w:rsidRPr="003906F4" w:rsidRDefault="003906F4" w:rsidP="003906F4">
            <w:pPr>
              <w:pStyle w:val="TAL"/>
            </w:pPr>
            <w:r w:rsidRPr="003906F4">
              <w:t>SP-220423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C80E79" w14:textId="536DCCE0"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DFF7B9" w14:textId="2320E09A" w:rsidR="003906F4" w:rsidRPr="003906F4" w:rsidRDefault="003906F4" w:rsidP="003906F4">
            <w:pPr>
              <w:pStyle w:val="TAL"/>
            </w:pPr>
            <w:r w:rsidRPr="003906F4">
              <w:t>Presentation of TR 23.700-68 to TSG SA#96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2F3DCA" w14:textId="462E6E5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623019" w14:textId="498C813A" w:rsidR="003906F4" w:rsidRPr="003906F4" w:rsidRDefault="003906F4" w:rsidP="003906F4">
            <w:pPr>
              <w:pStyle w:val="TAL"/>
            </w:pPr>
            <w:r w:rsidRPr="003906F4">
              <w:t>23.700-68</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DBEE06" w14:textId="5DB12B7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4725D6" w14:textId="663C44A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834B6C" w14:textId="256EE6B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F14F6A" w14:textId="4351FCF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8085E6" w14:textId="5F7ADA3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9DB415" w14:textId="7D2F68DF" w:rsidR="003906F4" w:rsidRPr="003906F4" w:rsidRDefault="003906F4" w:rsidP="003906F4">
            <w:pPr>
              <w:pStyle w:val="TAL"/>
            </w:pPr>
            <w:r w:rsidRPr="003906F4">
              <w:t>FS_REDCAP_Ph2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122FD7" w14:textId="3F2B29DE"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8C23D5F" w14:textId="60E13F8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EB93F6D" w14:textId="77777777" w:rsidR="003906F4" w:rsidRPr="003906F4" w:rsidRDefault="003906F4" w:rsidP="003906F4">
            <w:pPr>
              <w:pStyle w:val="TAL"/>
            </w:pPr>
          </w:p>
        </w:tc>
      </w:tr>
      <w:tr w:rsidR="003906F4" w:rsidRPr="003906F4" w14:paraId="782369D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79266E" w14:textId="6619CC02"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C4188F" w14:textId="4E3671A8" w:rsidR="003906F4" w:rsidRPr="003906F4" w:rsidRDefault="003906F4" w:rsidP="003906F4">
            <w:pPr>
              <w:pStyle w:val="TAL"/>
            </w:pPr>
            <w:r w:rsidRPr="003906F4">
              <w:t>SP-220461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EF148B" w14:textId="04E8F0E1"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AF3F63B" w14:textId="4297E246" w:rsidR="003906F4" w:rsidRPr="003906F4" w:rsidRDefault="003906F4" w:rsidP="003906F4">
            <w:pPr>
              <w:pStyle w:val="TAL"/>
            </w:pPr>
            <w:r w:rsidRPr="003906F4">
              <w:t>Presentation of TR 23.700-64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3A1830" w14:textId="729635BC"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BED2B6" w14:textId="7D9C5A05" w:rsidR="003906F4" w:rsidRPr="003906F4" w:rsidRDefault="003906F4" w:rsidP="003906F4">
            <w:pPr>
              <w:pStyle w:val="TAL"/>
            </w:pPr>
            <w:r w:rsidRPr="003906F4">
              <w:t>23.700-64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A671D3" w14:textId="2CAFE7C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6698018" w14:textId="17217A4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640DC1" w14:textId="7F446B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709AAD" w14:textId="494A8A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EAB889" w14:textId="4F8B34D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B649DF" w14:textId="48A543A4" w:rsidR="003906F4" w:rsidRPr="003906F4" w:rsidRDefault="003906F4" w:rsidP="003906F4">
            <w:pPr>
              <w:pStyle w:val="TAL"/>
            </w:pPr>
            <w:r w:rsidRPr="003906F4">
              <w:t>FS_eV2XAPP2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3CAB47" w14:textId="0CDD2869"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83B6A3" w14:textId="67D7012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80237CD" w14:textId="77777777" w:rsidR="003906F4" w:rsidRPr="003906F4" w:rsidRDefault="003906F4" w:rsidP="003906F4">
            <w:pPr>
              <w:pStyle w:val="TAL"/>
            </w:pPr>
          </w:p>
        </w:tc>
      </w:tr>
      <w:tr w:rsidR="003906F4" w:rsidRPr="003906F4" w14:paraId="1ADF8F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1A164E9" w14:textId="22C61AC7" w:rsidR="003906F4" w:rsidRPr="003906F4" w:rsidRDefault="003906F4" w:rsidP="003906F4">
            <w:pPr>
              <w:pStyle w:val="TAL"/>
            </w:pPr>
            <w:r w:rsidRPr="003906F4">
              <w:t>6.10</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A8EA7B" w14:textId="407E3690" w:rsidR="003906F4" w:rsidRPr="003906F4" w:rsidRDefault="003906F4" w:rsidP="003906F4">
            <w:pPr>
              <w:pStyle w:val="TAL"/>
            </w:pPr>
            <w:r w:rsidRPr="003906F4">
              <w:t>SP-220462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382E21" w14:textId="2DDF05D7"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4E64DF" w14:textId="10D0F05D" w:rsidR="003906F4" w:rsidRPr="003906F4" w:rsidRDefault="003906F4" w:rsidP="003906F4">
            <w:pPr>
              <w:pStyle w:val="TAL"/>
            </w:pPr>
            <w:r w:rsidRPr="003906F4">
              <w:t>Presentation of TR 23.700-76 v1.0.0 for Information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8075AC" w14:textId="70D5D91C"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2F2196" w14:textId="593135AE" w:rsidR="003906F4" w:rsidRPr="003906F4" w:rsidRDefault="003906F4" w:rsidP="003906F4">
            <w:pPr>
              <w:pStyle w:val="TAL"/>
            </w:pPr>
            <w:r w:rsidRPr="003906F4">
              <w:t>23.700-76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284E68" w14:textId="268ED5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54E098" w14:textId="7C5FE15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3907F3" w14:textId="32F6CE9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F2E239" w14:textId="15B6F5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DD82BE" w14:textId="5C71169D"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EED8B4B" w14:textId="5A34A2F8" w:rsidR="003906F4" w:rsidRPr="003906F4" w:rsidRDefault="003906F4" w:rsidP="003906F4">
            <w:pPr>
              <w:pStyle w:val="TAL"/>
            </w:pPr>
            <w:r w:rsidRPr="003906F4">
              <w:t>FS_MCAHGC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056EAC" w14:textId="7564AF5F" w:rsidR="003906F4" w:rsidRPr="003906F4" w:rsidRDefault="003906F4" w:rsidP="003906F4">
            <w:pPr>
              <w:pStyle w:val="TAL"/>
            </w:pPr>
            <w:r w:rsidRPr="003906F4">
              <w:t>Block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739FB0" w14:textId="126BE343"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7C20FA8" w14:textId="77777777" w:rsidR="003906F4" w:rsidRPr="003906F4" w:rsidRDefault="003906F4" w:rsidP="003906F4">
            <w:pPr>
              <w:pStyle w:val="TAL"/>
            </w:pPr>
          </w:p>
        </w:tc>
      </w:tr>
      <w:tr w:rsidR="003906F4" w:rsidRPr="003906F4" w14:paraId="6B00A26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8C2C92" w14:textId="500D81F7"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969695" w14:textId="7355B6AF" w:rsidR="003906F4" w:rsidRPr="003906F4" w:rsidRDefault="003906F4" w:rsidP="003906F4">
            <w:pPr>
              <w:pStyle w:val="TAL"/>
            </w:pPr>
            <w:r w:rsidRPr="003906F4">
              <w:t>SP-220424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1BBF27" w14:textId="6A14646A"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80F9A8" w14:textId="30A165F5" w:rsidR="003906F4" w:rsidRPr="003906F4" w:rsidRDefault="003906F4" w:rsidP="003906F4">
            <w:pPr>
              <w:pStyle w:val="TAL"/>
            </w:pPr>
            <w:r w:rsidRPr="003906F4">
              <w:t>Presentation of TR 23.700-61 to TSG SA#96 for approval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AF68E99" w14:textId="057C53D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C98B6D" w14:textId="029A9832" w:rsidR="003906F4" w:rsidRPr="003906F4" w:rsidRDefault="003906F4" w:rsidP="003906F4">
            <w:pPr>
              <w:pStyle w:val="TAL"/>
            </w:pPr>
            <w:r w:rsidRPr="003906F4">
              <w:t>23.700-61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F6BA93" w14:textId="06D064F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607B6A" w14:textId="1C8FBC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D6B3519" w14:textId="0678174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E0E4A3" w14:textId="278861F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B01D75" w14:textId="173068A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966B59F" w14:textId="0C828004" w:rsidR="003906F4" w:rsidRPr="003906F4" w:rsidRDefault="003906F4" w:rsidP="003906F4">
            <w:pPr>
              <w:pStyle w:val="TAL"/>
            </w:pPr>
            <w:r w:rsidRPr="003906F4">
              <w:t>FS_SUECR</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525D5F" w14:textId="14E1858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D4D05D" w14:textId="64AB497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D4A6B3C" w14:textId="77777777" w:rsidR="003906F4" w:rsidRPr="003906F4" w:rsidRDefault="003906F4" w:rsidP="003906F4">
            <w:pPr>
              <w:pStyle w:val="TAL"/>
            </w:pPr>
          </w:p>
        </w:tc>
      </w:tr>
      <w:tr w:rsidR="003906F4" w:rsidRPr="003906F4" w14:paraId="2DFC117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2633FCF" w14:textId="5F3317DE"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4939B61" w14:textId="74A8B3DA" w:rsidR="003906F4" w:rsidRPr="003906F4" w:rsidRDefault="003906F4" w:rsidP="003906F4">
            <w:pPr>
              <w:pStyle w:val="TAL"/>
            </w:pPr>
            <w:r w:rsidRPr="003906F4">
              <w:t>SP-220464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DBC8E0A" w14:textId="74ADB96B"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5A1D925" w14:textId="274C637A" w:rsidR="003906F4" w:rsidRPr="003906F4" w:rsidRDefault="003906F4" w:rsidP="003906F4">
            <w:pPr>
              <w:pStyle w:val="TAL"/>
            </w:pPr>
            <w:r w:rsidRPr="003906F4">
              <w:t>Presentation of TR 23.783 v2.0.0 for Approval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D142D2C" w14:textId="3114B05A"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15A476" w14:textId="7B6E29E5" w:rsidR="003906F4" w:rsidRPr="003906F4" w:rsidRDefault="003906F4" w:rsidP="003906F4">
            <w:pPr>
              <w:pStyle w:val="TAL"/>
            </w:pPr>
            <w:r w:rsidRPr="003906F4">
              <w:t>23.783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53148B" w14:textId="5640C78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D47CB85" w14:textId="3D8E4CF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57A1E8" w14:textId="532985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EB0D0A" w14:textId="5D3220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5FDE3E" w14:textId="076630B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DDF7C5" w14:textId="1320C8CE" w:rsidR="003906F4" w:rsidRPr="003906F4" w:rsidRDefault="003906F4" w:rsidP="003906F4">
            <w:pPr>
              <w:pStyle w:val="TAL"/>
            </w:pPr>
            <w:r w:rsidRPr="003906F4">
              <w:t>FS_MCOver5GS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C77152A" w14:textId="636DD02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F73A282" w14:textId="34AEB8D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2E1C2F" w14:textId="77777777" w:rsidR="003906F4" w:rsidRPr="003906F4" w:rsidRDefault="003906F4" w:rsidP="003906F4">
            <w:pPr>
              <w:pStyle w:val="TAL"/>
            </w:pPr>
          </w:p>
        </w:tc>
      </w:tr>
      <w:tr w:rsidR="003906F4" w:rsidRPr="003906F4" w14:paraId="78745A3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35D1C6" w14:textId="68F2C57F"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DBD7BD6" w14:textId="4FAAA1F0" w:rsidR="003906F4" w:rsidRPr="003906F4" w:rsidRDefault="003906F4" w:rsidP="003906F4">
            <w:pPr>
              <w:pStyle w:val="TAL"/>
            </w:pPr>
            <w:r w:rsidRPr="003906F4">
              <w:t>SP-220491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449197" w14:textId="6103E46F"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6922752" w14:textId="01A6727A" w:rsidR="003906F4" w:rsidRPr="003906F4" w:rsidRDefault="003906F4" w:rsidP="003906F4">
            <w:pPr>
              <w:pStyle w:val="TAL"/>
            </w:pPr>
            <w:r w:rsidRPr="003906F4">
              <w:t>TS 28.312 Management and orchestration; Intent driven management services for mobile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FFB49FB" w14:textId="4D0BF7D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52102E" w14:textId="20E29238" w:rsidR="003906F4" w:rsidRPr="003906F4" w:rsidRDefault="003906F4" w:rsidP="003906F4">
            <w:pPr>
              <w:pStyle w:val="TAL"/>
            </w:pPr>
            <w:r w:rsidRPr="003906F4">
              <w:t>28.312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438110" w14:textId="1C947C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9BB202C" w14:textId="43E1C69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CE1E43" w14:textId="00B06D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6BC7DB" w14:textId="069949A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DEFC65" w14:textId="585D5AD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856E62" w14:textId="4CC62FE0"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E86836" w14:textId="074FFF1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F2CBD2" w14:textId="6E1FCBD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81E67F" w14:textId="77777777" w:rsidR="003906F4" w:rsidRPr="003906F4" w:rsidRDefault="003906F4" w:rsidP="003906F4">
            <w:pPr>
              <w:pStyle w:val="TAL"/>
            </w:pPr>
          </w:p>
        </w:tc>
      </w:tr>
      <w:tr w:rsidR="003906F4" w:rsidRPr="003906F4" w14:paraId="07D9381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B70100" w14:textId="3FD51DE7"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1AE15DE" w14:textId="1EB50551" w:rsidR="003906F4" w:rsidRPr="003906F4" w:rsidRDefault="003906F4" w:rsidP="003906F4">
            <w:pPr>
              <w:pStyle w:val="TAL"/>
            </w:pPr>
            <w:r w:rsidRPr="003906F4">
              <w:t>SP-220492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E89E0AE" w14:textId="1E8BDD70"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7D56CB" w14:textId="783016A6" w:rsidR="003906F4" w:rsidRPr="003906F4" w:rsidRDefault="003906F4" w:rsidP="003906F4">
            <w:pPr>
              <w:pStyle w:val="TAL"/>
            </w:pPr>
            <w:r w:rsidRPr="003906F4">
              <w:t>TS 28.105 Management and orchestration; Artificial Intelligence/ Machine Learning (AI/ML)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5776CA7" w14:textId="5D2809BC"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904ABE" w14:textId="7A616A57" w:rsidR="003906F4" w:rsidRPr="003906F4" w:rsidRDefault="003906F4" w:rsidP="003906F4">
            <w:pPr>
              <w:pStyle w:val="TAL"/>
            </w:pPr>
            <w:r w:rsidRPr="003906F4">
              <w:t>28.105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90091B" w14:textId="678D433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BA1F7D" w14:textId="066F69C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56B2BE" w14:textId="57DB7C4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1431A6" w14:textId="7A01D3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C190E3" w14:textId="6D3C8C0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0E0174D" w14:textId="1BE4AA64"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EABFB7" w14:textId="1ED256E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BC981B0" w14:textId="3C235EF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80E4E0" w14:textId="77777777" w:rsidR="003906F4" w:rsidRPr="003906F4" w:rsidRDefault="003906F4" w:rsidP="003906F4">
            <w:pPr>
              <w:pStyle w:val="TAL"/>
            </w:pPr>
          </w:p>
        </w:tc>
      </w:tr>
      <w:tr w:rsidR="003906F4" w:rsidRPr="003906F4" w14:paraId="3D4D9C7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349DEF0" w14:textId="58F0ECF1"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FA7E72" w14:textId="0BD48863" w:rsidR="003906F4" w:rsidRPr="003906F4" w:rsidRDefault="003906F4" w:rsidP="003906F4">
            <w:pPr>
              <w:pStyle w:val="TAL"/>
            </w:pPr>
            <w:r w:rsidRPr="003906F4">
              <w:t>SP-220493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D1AC6A" w14:textId="3450F282"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D01F8C" w14:textId="2670832D" w:rsidR="003906F4" w:rsidRPr="003906F4" w:rsidRDefault="003906F4" w:rsidP="003906F4">
            <w:pPr>
              <w:pStyle w:val="TAL"/>
            </w:pPr>
            <w:r w:rsidRPr="003906F4">
              <w:t>TR 28.819 Study on continuous integration continuous delivery support for 3GPP NFs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570AD0" w14:textId="555D1B48"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4695F1" w14:textId="5EA81F6D" w:rsidR="003906F4" w:rsidRPr="003906F4" w:rsidRDefault="003906F4" w:rsidP="003906F4">
            <w:pPr>
              <w:pStyle w:val="TAL"/>
            </w:pPr>
            <w:r w:rsidRPr="003906F4">
              <w:t>28.819</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F32A3A" w14:textId="5D55702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3A7A74C" w14:textId="525F972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C9D93E" w14:textId="2BDB8C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9FCFB5" w14:textId="3436066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EFFE5D" w14:textId="0DCAA96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FE04AF" w14:textId="06B0D3FD" w:rsidR="003906F4" w:rsidRPr="003906F4" w:rsidRDefault="003906F4" w:rsidP="003906F4">
            <w:pPr>
              <w:pStyle w:val="TAL"/>
            </w:pPr>
            <w:r w:rsidRPr="003906F4">
              <w:t>FS_CICDNS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0691AE" w14:textId="3730353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0F8D76" w14:textId="33F3E16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B2CC1F" w14:textId="77777777" w:rsidR="003906F4" w:rsidRPr="003906F4" w:rsidRDefault="003906F4" w:rsidP="003906F4">
            <w:pPr>
              <w:pStyle w:val="TAL"/>
            </w:pPr>
          </w:p>
        </w:tc>
      </w:tr>
      <w:tr w:rsidR="003906F4" w:rsidRPr="003906F4" w14:paraId="5AF5674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77C3CA" w14:textId="45B3392F"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E9EF852" w14:textId="744597C0" w:rsidR="003906F4" w:rsidRPr="003906F4" w:rsidRDefault="003906F4" w:rsidP="003906F4">
            <w:pPr>
              <w:pStyle w:val="TAL"/>
            </w:pPr>
            <w:r w:rsidRPr="003906F4">
              <w:t>SP-220494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3A936C1" w14:textId="7E985AF5"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A68991" w14:textId="60F4E3BB" w:rsidR="003906F4" w:rsidRPr="003906F4" w:rsidRDefault="003906F4" w:rsidP="003906F4">
            <w:pPr>
              <w:pStyle w:val="TAL"/>
            </w:pPr>
            <w:r w:rsidRPr="003906F4">
              <w:t>TS 28.104 Management and orchestration; Management Data Analytics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8F85877" w14:textId="5376560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66B070" w14:textId="22121630" w:rsidR="003906F4" w:rsidRPr="003906F4" w:rsidRDefault="003906F4" w:rsidP="003906F4">
            <w:pPr>
              <w:pStyle w:val="TAL"/>
            </w:pPr>
            <w:r w:rsidRPr="003906F4">
              <w:t>28.104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8B7F0C" w14:textId="6DA6CF2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95B857" w14:textId="6DD1C19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CDB84D" w14:textId="7A7548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241B84" w14:textId="37549D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4083F8" w14:textId="3075D7A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13CC4F" w14:textId="32010AA8"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91DF6C" w14:textId="1ACD3C6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E34FB4A" w14:textId="020F8CA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199238B" w14:textId="77777777" w:rsidR="003906F4" w:rsidRPr="003906F4" w:rsidRDefault="003906F4" w:rsidP="003906F4">
            <w:pPr>
              <w:pStyle w:val="TAL"/>
            </w:pPr>
          </w:p>
        </w:tc>
      </w:tr>
      <w:tr w:rsidR="003906F4" w:rsidRPr="003906F4" w14:paraId="4368F94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388228E" w14:textId="439169E0" w:rsidR="003906F4" w:rsidRPr="003906F4" w:rsidRDefault="003906F4" w:rsidP="003906F4">
            <w:pPr>
              <w:pStyle w:val="TAL"/>
            </w:pPr>
            <w:r w:rsidRPr="003906F4">
              <w:lastRenderedPageBreak/>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A25C8D" w14:textId="1BEF11E4" w:rsidR="003906F4" w:rsidRPr="003906F4" w:rsidRDefault="003906F4" w:rsidP="003906F4">
            <w:pPr>
              <w:pStyle w:val="TAL"/>
            </w:pPr>
            <w:r w:rsidRPr="003906F4">
              <w:t>SP-220495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C58B8D" w14:textId="0E1AD816"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878381" w14:textId="5FA4021D" w:rsidR="003906F4" w:rsidRPr="003906F4" w:rsidRDefault="003906F4" w:rsidP="003906F4">
            <w:pPr>
              <w:pStyle w:val="TAL"/>
            </w:pPr>
            <w:r w:rsidRPr="003906F4">
              <w:t>TS 32.257 Telecommunication management; Charging management; Edge Computing domain charging; stage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CCB930" w14:textId="2ABDBCC3"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E951AA" w14:textId="1C4DC880" w:rsidR="003906F4" w:rsidRPr="003906F4" w:rsidRDefault="003906F4" w:rsidP="003906F4">
            <w:pPr>
              <w:pStyle w:val="TAL"/>
            </w:pPr>
            <w:r w:rsidRPr="003906F4">
              <w:t>32.257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EE9777" w14:textId="1248469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E356641" w14:textId="071B6A6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A0A407" w14:textId="7767043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C18745" w14:textId="7761DA2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6F3D1B" w14:textId="5A6B2B7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F8802E3" w14:textId="3E986C8B" w:rsidR="003906F4" w:rsidRPr="003906F4" w:rsidRDefault="003906F4" w:rsidP="003906F4">
            <w:pPr>
              <w:pStyle w:val="TAL"/>
            </w:pPr>
            <w:r w:rsidRPr="003906F4">
              <w:t>EDGE_CH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FE37C48" w14:textId="36F77DE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23AA61" w14:textId="22B6145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4C0503" w14:textId="77777777" w:rsidR="003906F4" w:rsidRPr="003906F4" w:rsidRDefault="003906F4" w:rsidP="003906F4">
            <w:pPr>
              <w:pStyle w:val="TAL"/>
            </w:pPr>
          </w:p>
        </w:tc>
      </w:tr>
      <w:tr w:rsidR="003906F4" w:rsidRPr="003906F4" w14:paraId="7055E89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D306460" w14:textId="5715F1AC"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877E35" w14:textId="192D769E" w:rsidR="003906F4" w:rsidRPr="003906F4" w:rsidRDefault="003906F4" w:rsidP="003906F4">
            <w:pPr>
              <w:pStyle w:val="TAL"/>
            </w:pPr>
            <w:r w:rsidRPr="003906F4">
              <w:t>SP-220540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018E18" w14:textId="3BF66EBD"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B51C90" w14:textId="29ABBB71" w:rsidR="003906F4" w:rsidRPr="003906F4" w:rsidRDefault="003906F4" w:rsidP="003906F4">
            <w:pPr>
              <w:pStyle w:val="TAL"/>
            </w:pPr>
            <w:r w:rsidRPr="003906F4">
              <w:t>TR 33.874 'Study on enhanced security for Phase 2 network slicing'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215A517" w14:textId="63FA958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36B48F5" w14:textId="66E84402" w:rsidR="003906F4" w:rsidRPr="003906F4" w:rsidRDefault="003906F4" w:rsidP="003906F4">
            <w:pPr>
              <w:pStyle w:val="TAL"/>
            </w:pPr>
            <w:r w:rsidRPr="003906F4">
              <w:t>33.874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DAC489" w14:textId="6A7700C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B273F7" w14:textId="51F9A8B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17AD69" w14:textId="551A90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647773" w14:textId="206E47A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475C9B" w14:textId="78759793"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B87A62" w14:textId="376B696B" w:rsidR="003906F4" w:rsidRPr="003906F4" w:rsidRDefault="003906F4" w:rsidP="003906F4">
            <w:pPr>
              <w:pStyle w:val="TAL"/>
            </w:pPr>
            <w:r w:rsidRPr="003906F4">
              <w:t>FS_eNS2_SEC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3BAD70" w14:textId="64D6053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795F22" w14:textId="2A239E4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4363BB" w14:textId="77777777" w:rsidR="003906F4" w:rsidRPr="003906F4" w:rsidRDefault="003906F4" w:rsidP="003906F4">
            <w:pPr>
              <w:pStyle w:val="TAL"/>
            </w:pPr>
          </w:p>
        </w:tc>
      </w:tr>
      <w:tr w:rsidR="003906F4" w:rsidRPr="003906F4" w14:paraId="2B5077A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AC95CE6" w14:textId="5781D4C6"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FDAE43" w14:textId="0778A1FB" w:rsidR="003906F4" w:rsidRPr="003906F4" w:rsidRDefault="003906F4" w:rsidP="003906F4">
            <w:pPr>
              <w:pStyle w:val="TAL"/>
            </w:pPr>
            <w:r w:rsidRPr="003906F4">
              <w:t>SP-220541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12F77C" w14:textId="7EDDE9B4"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6AD4443" w14:textId="2DE615BA" w:rsidR="003906F4" w:rsidRPr="003906F4" w:rsidRDefault="003906F4" w:rsidP="003906F4">
            <w:pPr>
              <w:pStyle w:val="TAL"/>
            </w:pPr>
            <w:r w:rsidRPr="003906F4">
              <w:t>TS 33.503 'Security Aspects of Proximity based Services (</w:t>
            </w:r>
            <w:proofErr w:type="spellStart"/>
            <w:r w:rsidRPr="003906F4">
              <w:t>ProSe</w:t>
            </w:r>
            <w:proofErr w:type="spellEnd"/>
            <w:r w:rsidRPr="003906F4">
              <w:t>) in the 5G System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208D9E" w14:textId="16F55AC7"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E5A09D" w14:textId="184B1F6F" w:rsidR="003906F4" w:rsidRPr="003906F4" w:rsidRDefault="003906F4" w:rsidP="003906F4">
            <w:pPr>
              <w:pStyle w:val="TAL"/>
            </w:pPr>
            <w:r w:rsidRPr="003906F4">
              <w:t>33.503</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4FAC69" w14:textId="78FF45C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96064C" w14:textId="2F339A0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7C5665" w14:textId="677CEF2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0B30CA" w14:textId="20EF36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5B95E5" w14:textId="099F4E8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9223DF" w14:textId="353AFDD1"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E76E5E5" w14:textId="2491AAC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5E71C4" w14:textId="74FB333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C3F168A" w14:textId="77777777" w:rsidR="003906F4" w:rsidRPr="003906F4" w:rsidRDefault="003906F4" w:rsidP="003906F4">
            <w:pPr>
              <w:pStyle w:val="TAL"/>
            </w:pPr>
          </w:p>
        </w:tc>
      </w:tr>
      <w:tr w:rsidR="003906F4" w:rsidRPr="003906F4" w14:paraId="6FCA400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90B6BD4" w14:textId="1917982A"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6349143" w14:textId="4DDA09EB" w:rsidR="003906F4" w:rsidRPr="003906F4" w:rsidRDefault="003906F4" w:rsidP="003906F4">
            <w:pPr>
              <w:pStyle w:val="TAL"/>
            </w:pPr>
            <w:r w:rsidRPr="003906F4">
              <w:t>SP-220603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B58ABC" w14:textId="704B6BBD"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982E82" w14:textId="4A30D5FE" w:rsidR="003906F4" w:rsidRPr="003906F4" w:rsidRDefault="003906F4" w:rsidP="003906F4">
            <w:pPr>
              <w:pStyle w:val="TAL"/>
            </w:pPr>
            <w:r w:rsidRPr="003906F4">
              <w:t>TS 26.531, Version 2.1.0, 'Data Collection and Reporting; General Description and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3CED64" w14:textId="4670EBDA"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6C1011" w14:textId="3B357932" w:rsidR="003906F4" w:rsidRPr="003906F4" w:rsidRDefault="003906F4" w:rsidP="003906F4">
            <w:pPr>
              <w:pStyle w:val="TAL"/>
            </w:pPr>
            <w:r w:rsidRPr="003906F4">
              <w:t>26.531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B0FD85" w14:textId="33A6FE7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9FAAAA3" w14:textId="7A7CEF8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710875" w14:textId="1F7DCCB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5E30CB" w14:textId="5EE4F76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82AFBE" w14:textId="55384C1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B9CD740" w14:textId="0963AEA8"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FA9A2D" w14:textId="61F2F2D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F987CB" w14:textId="034B81D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DB2940" w14:textId="77777777" w:rsidR="003906F4" w:rsidRPr="003906F4" w:rsidRDefault="003906F4" w:rsidP="003906F4">
            <w:pPr>
              <w:pStyle w:val="TAL"/>
            </w:pPr>
          </w:p>
        </w:tc>
      </w:tr>
      <w:tr w:rsidR="003906F4" w:rsidRPr="003906F4" w14:paraId="7FD4C7E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D08680D" w14:textId="5310DFF5"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8C8415" w14:textId="64AA120E" w:rsidR="003906F4" w:rsidRPr="003906F4" w:rsidRDefault="003906F4" w:rsidP="003906F4">
            <w:pPr>
              <w:pStyle w:val="TAL"/>
            </w:pPr>
            <w:r w:rsidRPr="003906F4">
              <w:t>SP-220604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B3C66F" w14:textId="336147F6"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D081FE" w14:textId="7EF1BEBC" w:rsidR="003906F4" w:rsidRPr="003906F4" w:rsidRDefault="003906F4" w:rsidP="003906F4">
            <w:pPr>
              <w:pStyle w:val="TAL"/>
            </w:pPr>
            <w:r w:rsidRPr="003906F4">
              <w:t>TS 26.532, Version 2.0.0,'Data Collection and Reporting; Protocols and Formats;'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17B5CE" w14:textId="79C5CBDE"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A67315" w14:textId="71D22D6B" w:rsidR="003906F4" w:rsidRPr="003906F4" w:rsidRDefault="003906F4" w:rsidP="003906F4">
            <w:pPr>
              <w:pStyle w:val="TAL"/>
            </w:pPr>
            <w:r w:rsidRPr="003906F4">
              <w:t>26.532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99BEE6" w14:textId="5F756D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3D6854" w14:textId="0E5C749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D83237" w14:textId="3632666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0B1756" w14:textId="14F3AE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8B104A" w14:textId="139660A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FCBCBF" w14:textId="1563057D"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BE1F1BB" w14:textId="43A7F33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038700" w14:textId="28B69E7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5ECC69" w14:textId="77777777" w:rsidR="003906F4" w:rsidRPr="003906F4" w:rsidRDefault="003906F4" w:rsidP="003906F4">
            <w:pPr>
              <w:pStyle w:val="TAL"/>
            </w:pPr>
          </w:p>
        </w:tc>
      </w:tr>
      <w:tr w:rsidR="003906F4" w:rsidRPr="003906F4" w14:paraId="556653D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071C54" w14:textId="10F461BF"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8D689C6" w14:textId="38AB6E00" w:rsidR="003906F4" w:rsidRPr="003906F4" w:rsidRDefault="003906F4" w:rsidP="003906F4">
            <w:pPr>
              <w:pStyle w:val="TAL"/>
            </w:pPr>
            <w:r w:rsidRPr="003906F4">
              <w:t>SP-220605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97040CE" w14:textId="7474D3FD" w:rsidR="003906F4" w:rsidRPr="003906F4" w:rsidRDefault="003906F4" w:rsidP="003906F4">
            <w:pPr>
              <w:pStyle w:val="TAL"/>
            </w:pPr>
            <w:r w:rsidRPr="003906F4">
              <w:t>DRAFT TS</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72EA70" w14:textId="24ECF864" w:rsidR="003906F4" w:rsidRPr="003906F4" w:rsidRDefault="003906F4" w:rsidP="003906F4">
            <w:pPr>
              <w:pStyle w:val="TAL"/>
            </w:pPr>
            <w:r w:rsidRPr="003906F4">
              <w:t>TS 26.517, Version 2.0.0, '5G Multicast Broadcast User Services; Protocols and Formats'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D98AF18" w14:textId="0D34EF27"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81EE7B" w14:textId="7658882B" w:rsidR="003906F4" w:rsidRPr="003906F4" w:rsidRDefault="003906F4" w:rsidP="003906F4">
            <w:pPr>
              <w:pStyle w:val="TAL"/>
            </w:pPr>
            <w:r w:rsidRPr="003906F4">
              <w:t>26.517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A6B875" w14:textId="14C4DBC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AFF16D5" w14:textId="544BA7B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1B90F0" w14:textId="0EB9DA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9443CA" w14:textId="235A322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F99F49" w14:textId="3855FC2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607395" w14:textId="79304F8F"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3F0095" w14:textId="526686B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062BB9" w14:textId="6537B15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C818A5" w14:textId="77777777" w:rsidR="003906F4" w:rsidRPr="003906F4" w:rsidRDefault="003906F4" w:rsidP="003906F4">
            <w:pPr>
              <w:pStyle w:val="TAL"/>
            </w:pPr>
          </w:p>
        </w:tc>
      </w:tr>
      <w:tr w:rsidR="003906F4" w:rsidRPr="003906F4" w14:paraId="08FCF29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1AC7B5C" w14:textId="1FE6D67F"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1056118" w14:textId="514F83AD" w:rsidR="003906F4" w:rsidRPr="003906F4" w:rsidRDefault="003906F4" w:rsidP="003906F4">
            <w:pPr>
              <w:pStyle w:val="TAL"/>
            </w:pPr>
            <w:r w:rsidRPr="003906F4">
              <w:t>SP-220606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66ACC68" w14:textId="0238F571"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3080D4" w14:textId="6FC9D7E4" w:rsidR="003906F4" w:rsidRPr="003906F4" w:rsidRDefault="003906F4" w:rsidP="003906F4">
            <w:pPr>
              <w:pStyle w:val="TAL"/>
            </w:pPr>
            <w:r w:rsidRPr="003906F4">
              <w:t>TR 26.805, Version 2.0.0, 'Study on Media Production over 5G NPN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1CB370E" w14:textId="2A047DE7"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0BFF75" w14:textId="17BBE5D5" w:rsidR="003906F4" w:rsidRPr="003906F4" w:rsidRDefault="003906F4" w:rsidP="003906F4">
            <w:pPr>
              <w:pStyle w:val="TAL"/>
            </w:pPr>
            <w:r w:rsidRPr="003906F4">
              <w:t>26.805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541083" w14:textId="51A51CC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0A1F5F" w14:textId="0FEB1AD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6258AD" w14:textId="0948B3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F0DB88" w14:textId="3091E1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22E5D2" w14:textId="5277344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D7750C" w14:textId="6A6B4281" w:rsidR="003906F4" w:rsidRPr="003906F4" w:rsidRDefault="003906F4" w:rsidP="003906F4">
            <w:pPr>
              <w:pStyle w:val="TAL"/>
            </w:pPr>
            <w:r w:rsidRPr="003906F4">
              <w:t>FS_NPN4AVProd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B1F2F9" w14:textId="3A10226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C31B57" w14:textId="633A114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FCC420" w14:textId="77777777" w:rsidR="003906F4" w:rsidRPr="003906F4" w:rsidRDefault="003906F4" w:rsidP="003906F4">
            <w:pPr>
              <w:pStyle w:val="TAL"/>
            </w:pPr>
          </w:p>
        </w:tc>
      </w:tr>
      <w:tr w:rsidR="003906F4" w:rsidRPr="003906F4" w14:paraId="5DBE9CD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F270BA" w14:textId="5E6C8A93" w:rsidR="003906F4" w:rsidRPr="003906F4" w:rsidRDefault="003906F4" w:rsidP="003906F4">
            <w:pPr>
              <w:pStyle w:val="TAL"/>
            </w:pPr>
            <w:r w:rsidRPr="003906F4">
              <w:t>6.11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1DB776B" w14:textId="62083340" w:rsidR="003906F4" w:rsidRPr="003906F4" w:rsidRDefault="003906F4" w:rsidP="003906F4">
            <w:pPr>
              <w:pStyle w:val="TAL"/>
            </w:pPr>
            <w:r w:rsidRPr="003906F4">
              <w:t>SP-220607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813AC9" w14:textId="5CB21DE5"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7B8EEAF" w14:textId="659AEB2A" w:rsidR="003906F4" w:rsidRPr="003906F4" w:rsidRDefault="003906F4" w:rsidP="003906F4">
            <w:pPr>
              <w:pStyle w:val="TAL"/>
            </w:pPr>
            <w:r w:rsidRPr="003906F4">
              <w:t>TR 26.955, Version 2.0.0, '5G Video Codec Characteristics'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CA99C39" w14:textId="446DBBB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DAF8DE" w14:textId="21085D4A" w:rsidR="003906F4" w:rsidRPr="003906F4" w:rsidRDefault="003906F4" w:rsidP="003906F4">
            <w:pPr>
              <w:pStyle w:val="TAL"/>
            </w:pPr>
            <w:r w:rsidRPr="003906F4">
              <w:t>26.955</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8A4566" w14:textId="79C9E4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953158" w14:textId="5156498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92EE44" w14:textId="4675D95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CB4C64" w14:textId="256A14B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3E802E" w14:textId="1020BDF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C83542" w14:textId="4EF77E22" w:rsidR="003906F4" w:rsidRPr="003906F4" w:rsidRDefault="003906F4" w:rsidP="003906F4">
            <w:pPr>
              <w:pStyle w:val="TAL"/>
            </w:pPr>
            <w:r w:rsidRPr="003906F4">
              <w:t>FS_5GVideo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5B008EF" w14:textId="53A0CFB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53784A" w14:textId="2E15A64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3A82F5" w14:textId="77777777" w:rsidR="003906F4" w:rsidRPr="003906F4" w:rsidRDefault="003906F4" w:rsidP="003906F4">
            <w:pPr>
              <w:pStyle w:val="TAL"/>
            </w:pPr>
          </w:p>
        </w:tc>
      </w:tr>
      <w:tr w:rsidR="003906F4" w:rsidRPr="003906F4" w14:paraId="66DC80F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93A18B" w14:textId="4FBDB6A9"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EA94F99" w14:textId="16E01AE3" w:rsidR="003906F4" w:rsidRPr="003906F4" w:rsidRDefault="003906F4" w:rsidP="003906F4">
            <w:pPr>
              <w:pStyle w:val="TAL"/>
            </w:pPr>
            <w:r w:rsidRPr="003906F4">
              <w:t>SP-220633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5F9566" w14:textId="3B34804F"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F3245A" w14:textId="58C19488" w:rsidR="003906F4" w:rsidRPr="003906F4" w:rsidRDefault="003906F4" w:rsidP="003906F4">
            <w:pPr>
              <w:pStyle w:val="TAL"/>
            </w:pPr>
            <w:r w:rsidRPr="003906F4">
              <w:t>Findings from Rel-18 Discussions Input to Rel-19 Process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C6504F" w14:textId="6E0604B5" w:rsidR="003906F4" w:rsidRPr="003906F4" w:rsidRDefault="003906F4" w:rsidP="003906F4">
            <w:pPr>
              <w:pStyle w:val="TAL"/>
            </w:pPr>
            <w:r w:rsidRPr="003906F4">
              <w:t>TSG SA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03C8B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3791B5" w14:textId="3B57036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4DDB14E" w14:textId="415B325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E7F48C" w14:textId="298B48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9D7854" w14:textId="08EC42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1DDD59" w14:textId="772535C3"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0C166F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97DE15" w14:textId="49B1F218"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2FA8FE" w14:textId="2999E072"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72D831" w14:textId="77777777" w:rsidR="003906F4" w:rsidRPr="003906F4" w:rsidRDefault="003906F4" w:rsidP="003906F4">
            <w:pPr>
              <w:pStyle w:val="TAL"/>
            </w:pPr>
          </w:p>
        </w:tc>
      </w:tr>
      <w:tr w:rsidR="003906F4" w:rsidRPr="003906F4" w14:paraId="19943AB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44BF07A" w14:textId="468251BF"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553802" w14:textId="24999575" w:rsidR="003906F4" w:rsidRPr="003906F4" w:rsidRDefault="003906F4" w:rsidP="003906F4">
            <w:pPr>
              <w:pStyle w:val="TAL"/>
            </w:pPr>
            <w:r w:rsidRPr="003906F4">
              <w:t>SP-220524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0528DB4" w14:textId="3E612584"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12F839" w14:textId="1D06D5F6" w:rsidR="003906F4" w:rsidRPr="003906F4" w:rsidRDefault="003906F4" w:rsidP="003906F4">
            <w:pPr>
              <w:pStyle w:val="TAL"/>
            </w:pPr>
            <w:r w:rsidRPr="003906F4">
              <w:t>SA WG1's content of Rel-19</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C987A4" w14:textId="1AF87CF1"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65456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23EA9D" w14:textId="60D6B74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6EC6857" w14:textId="329F8DA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6BD39B" w14:textId="78F6DDF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A1C0D7" w14:textId="13608D8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6FE8A6" w14:textId="08D7A793"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13CFB6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B8562C1" w14:textId="5D788C41" w:rsidR="003906F4" w:rsidRPr="003906F4" w:rsidRDefault="003906F4" w:rsidP="003906F4">
            <w:pPr>
              <w:pStyle w:val="TAL"/>
            </w:pPr>
            <w:r w:rsidRPr="003906F4">
              <w:t>Revised to SP-220661.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2A52C4" w14:textId="286AC504"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B5FC14" w14:textId="745330F4" w:rsidR="003906F4" w:rsidRPr="003906F4" w:rsidRDefault="003906F4" w:rsidP="003906F4">
            <w:pPr>
              <w:pStyle w:val="TAL"/>
            </w:pPr>
            <w:r w:rsidRPr="003906F4">
              <w:t>SP-220661</w:t>
            </w:r>
          </w:p>
        </w:tc>
      </w:tr>
      <w:tr w:rsidR="003906F4" w:rsidRPr="003906F4" w14:paraId="16B6FB0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9C97AD" w14:textId="68A260F4"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73BFF6" w14:textId="7D0361A2" w:rsidR="003906F4" w:rsidRPr="003906F4" w:rsidRDefault="003906F4" w:rsidP="003906F4">
            <w:pPr>
              <w:pStyle w:val="TAL"/>
            </w:pPr>
            <w:r w:rsidRPr="003906F4">
              <w:t>SP-220661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397FA5D" w14:textId="04510B75"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6C8BE4" w14:textId="5E602FFC" w:rsidR="003906F4" w:rsidRPr="003906F4" w:rsidRDefault="003906F4" w:rsidP="003906F4">
            <w:pPr>
              <w:pStyle w:val="TAL"/>
            </w:pPr>
            <w:r w:rsidRPr="003906F4">
              <w:t>SA WG1's content of Rel-19</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3F75F6" w14:textId="3037D2C8" w:rsidR="003906F4" w:rsidRPr="003906F4" w:rsidRDefault="003906F4" w:rsidP="003906F4">
            <w:pPr>
              <w:pStyle w:val="TAL"/>
            </w:pPr>
            <w:r w:rsidRPr="003906F4">
              <w:t>SA WG1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9D007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277B25" w14:textId="111D4F5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7AC10D5" w14:textId="358370F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0EA5C7" w14:textId="29C1B5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FA9A6F" w14:textId="318BE0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0377AE" w14:textId="0D574216"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13228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1F95F7" w14:textId="712537DC" w:rsidR="003906F4" w:rsidRPr="003906F4" w:rsidRDefault="003906F4" w:rsidP="003906F4">
            <w:pPr>
              <w:pStyle w:val="TAL"/>
            </w:pPr>
            <w:r w:rsidRPr="003906F4">
              <w:t>Revision of SP-220524.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C8FC2C" w14:textId="25FD893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7EFCDA" w14:textId="77777777" w:rsidR="003906F4" w:rsidRPr="003906F4" w:rsidRDefault="003906F4" w:rsidP="003906F4">
            <w:pPr>
              <w:pStyle w:val="TAL"/>
            </w:pPr>
          </w:p>
        </w:tc>
      </w:tr>
      <w:tr w:rsidR="003906F4" w:rsidRPr="003906F4" w14:paraId="7D2EB40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4C83DF8" w14:textId="65543781"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0FDF617" w14:textId="01AE8CD5" w:rsidR="003906F4" w:rsidRPr="003906F4" w:rsidRDefault="003906F4" w:rsidP="003906F4">
            <w:pPr>
              <w:pStyle w:val="TAL"/>
            </w:pPr>
            <w:r w:rsidRPr="003906F4">
              <w:t>SP-220657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D67D29" w14:textId="3EFF610F"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8C7F90" w14:textId="0C7011CF" w:rsidR="003906F4" w:rsidRPr="003906F4" w:rsidRDefault="003906F4" w:rsidP="003906F4">
            <w:pPr>
              <w:pStyle w:val="TAL"/>
            </w:pPr>
            <w:r w:rsidRPr="003906F4">
              <w:t>Considerations for Rel-19 Content Planning/Prioritization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D067FEC" w14:textId="28CE7968" w:rsidR="003906F4" w:rsidRPr="003906F4" w:rsidRDefault="003906F4" w:rsidP="003906F4">
            <w:pPr>
              <w:pStyle w:val="TAL"/>
            </w:pPr>
            <w:r w:rsidRPr="003906F4">
              <w:t>SA WG2 Chair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66349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FC2CA4" w14:textId="6B3472A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497ABA" w14:textId="091B53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F601AB" w14:textId="67DBBD3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AADDA1" w14:textId="717D560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05418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AFC24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BD8073" w14:textId="71EFEE31"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1F5A761" w14:textId="1ECCE2CE"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22E16B" w14:textId="77777777" w:rsidR="003906F4" w:rsidRPr="003906F4" w:rsidRDefault="003906F4" w:rsidP="003906F4">
            <w:pPr>
              <w:pStyle w:val="TAL"/>
            </w:pPr>
          </w:p>
        </w:tc>
      </w:tr>
      <w:tr w:rsidR="003906F4" w:rsidRPr="003906F4" w14:paraId="7EE3F1D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BCEEC0" w14:textId="035E5312"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21FE171" w14:textId="70056E44" w:rsidR="003906F4" w:rsidRPr="003906F4" w:rsidRDefault="003906F4" w:rsidP="003906F4">
            <w:pPr>
              <w:pStyle w:val="TAL"/>
            </w:pPr>
            <w:r w:rsidRPr="003906F4">
              <w:t>SP-220459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186D8A" w14:textId="6B410F18"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2F1788" w14:textId="52F570D4" w:rsidR="003906F4" w:rsidRPr="003906F4" w:rsidRDefault="003906F4" w:rsidP="003906F4">
            <w:pPr>
              <w:pStyle w:val="TAL"/>
            </w:pPr>
            <w:r w:rsidRPr="003906F4">
              <w:t>Rel-19 Release Planning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A6A96D" w14:textId="7F30A541" w:rsidR="003906F4" w:rsidRPr="003906F4" w:rsidRDefault="003906F4" w:rsidP="003906F4">
            <w:pPr>
              <w:pStyle w:val="TAL"/>
            </w:pPr>
            <w:r w:rsidRPr="003906F4">
              <w:t>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BE9F8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FACB38" w14:textId="345FBB0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05300A1" w14:textId="45FF7B7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4BFFCC" w14:textId="4848688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A110BF" w14:textId="2507754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0C4ED8" w14:textId="3F154FB3"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399E0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370E336" w14:textId="11138EFA" w:rsidR="003906F4" w:rsidRPr="003906F4" w:rsidRDefault="003906F4" w:rsidP="003906F4">
            <w:pPr>
              <w:pStyle w:val="TAL"/>
            </w:pPr>
            <w:r w:rsidRPr="003906F4">
              <w:t>Revised to SP-220576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CC978F0" w14:textId="3B029B28"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83185B9" w14:textId="2527A60C" w:rsidR="003906F4" w:rsidRPr="003906F4" w:rsidRDefault="003906F4" w:rsidP="003906F4">
            <w:pPr>
              <w:pStyle w:val="TAL"/>
            </w:pPr>
            <w:r w:rsidRPr="003906F4">
              <w:t>SP-220576</w:t>
            </w:r>
          </w:p>
        </w:tc>
      </w:tr>
      <w:tr w:rsidR="003906F4" w:rsidRPr="003906F4" w14:paraId="7E0C4D3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C15A3D" w14:textId="62845634"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9AF9254" w14:textId="3E343A41" w:rsidR="003906F4" w:rsidRPr="003906F4" w:rsidRDefault="003906F4" w:rsidP="003906F4">
            <w:pPr>
              <w:pStyle w:val="TAL"/>
            </w:pPr>
            <w:r w:rsidRPr="003906F4">
              <w:t>SP-220576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8D74E3" w14:textId="78A1D809"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C9F02C" w14:textId="68500C28" w:rsidR="003906F4" w:rsidRPr="003906F4" w:rsidRDefault="003906F4" w:rsidP="003906F4">
            <w:pPr>
              <w:pStyle w:val="TAL"/>
            </w:pPr>
            <w:r w:rsidRPr="003906F4">
              <w:t>Rel-19 Release Planning Discussions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0F9B4E" w14:textId="323FE099" w:rsidR="003906F4" w:rsidRPr="003906F4" w:rsidRDefault="003906F4" w:rsidP="003906F4">
            <w:pPr>
              <w:pStyle w:val="TAL"/>
            </w:pPr>
            <w:r w:rsidRPr="003906F4">
              <w:t>OPPO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C5D8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12660F" w14:textId="7F9B150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8E1FB15" w14:textId="602AC04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6A1FDB" w14:textId="68D5F18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54FC7D" w14:textId="4C0A17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66F869" w14:textId="51E8B84A"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54CC6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3279B6" w14:textId="6A38D9CA" w:rsidR="003906F4" w:rsidRPr="003906F4" w:rsidRDefault="003906F4" w:rsidP="003906F4">
            <w:pPr>
              <w:pStyle w:val="TAL"/>
            </w:pPr>
            <w:r w:rsidRPr="003906F4">
              <w:t>Revision of SP-220459.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1742358" w14:textId="270B768D"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7CB3D8" w14:textId="77777777" w:rsidR="003906F4" w:rsidRPr="003906F4" w:rsidRDefault="003906F4" w:rsidP="003906F4">
            <w:pPr>
              <w:pStyle w:val="TAL"/>
            </w:pPr>
          </w:p>
        </w:tc>
      </w:tr>
      <w:tr w:rsidR="003906F4" w:rsidRPr="003906F4" w14:paraId="7170692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8FC3351" w14:textId="28C45820"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E498491" w14:textId="2C2CC6AA" w:rsidR="003906F4" w:rsidRPr="003906F4" w:rsidRDefault="003906F4" w:rsidP="003906F4">
            <w:pPr>
              <w:pStyle w:val="TAL"/>
            </w:pPr>
            <w:r w:rsidRPr="003906F4">
              <w:t>SP-220640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6F75DC" w14:textId="1F1C233D"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0941D4" w14:textId="047620A5" w:rsidR="003906F4" w:rsidRPr="003906F4" w:rsidRDefault="003906F4" w:rsidP="003906F4">
            <w:pPr>
              <w:pStyle w:val="TAL"/>
            </w:pPr>
            <w:r w:rsidRPr="003906F4">
              <w:t>Discussion of Rel-19 content planning/prioritization process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2F31BD" w14:textId="19E6EEB4"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39403B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5E6395" w14:textId="454B4C1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01F3381" w14:textId="2ABD12B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07B6AD" w14:textId="7FB472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F7EA62" w14:textId="49BAAE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E77BC8" w14:textId="4B7B3A14"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847AC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F660272" w14:textId="501C3FA4"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78C26D" w14:textId="47C4C85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C7C8D5" w14:textId="77777777" w:rsidR="003906F4" w:rsidRPr="003906F4" w:rsidRDefault="003906F4" w:rsidP="003906F4">
            <w:pPr>
              <w:pStyle w:val="TAL"/>
            </w:pPr>
          </w:p>
        </w:tc>
      </w:tr>
      <w:tr w:rsidR="003906F4" w:rsidRPr="003906F4" w14:paraId="1C5B6A9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07F9601" w14:textId="2B0EB923"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9AA4FBF" w14:textId="54D36D79" w:rsidR="003906F4" w:rsidRPr="003906F4" w:rsidRDefault="003906F4" w:rsidP="003906F4">
            <w:pPr>
              <w:pStyle w:val="TAL"/>
            </w:pPr>
            <w:r w:rsidRPr="003906F4">
              <w:t>SP-220645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C232BF" w14:textId="133F26C0"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219EF5" w14:textId="377D0535" w:rsidR="003906F4" w:rsidRPr="003906F4" w:rsidRDefault="003906F4" w:rsidP="003906F4">
            <w:pPr>
              <w:pStyle w:val="TAL"/>
            </w:pPr>
            <w:r w:rsidRPr="003906F4">
              <w:t>Considerations for Release 19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DBE11E" w14:textId="20049D1E" w:rsidR="003906F4" w:rsidRPr="003906F4" w:rsidRDefault="003906F4" w:rsidP="003906F4">
            <w:pPr>
              <w:pStyle w:val="TAL"/>
            </w:pPr>
            <w:proofErr w:type="spellStart"/>
            <w:r w:rsidRPr="003906F4">
              <w:t>Futurewei</w:t>
            </w:r>
            <w:proofErr w:type="spellEnd"/>
            <w:r w:rsidRPr="003906F4">
              <w:t xml:space="preserve"> Technologies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57F3A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2AE02E" w14:textId="2F9BBD8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E6F305" w14:textId="3A91801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05C409" w14:textId="40FA436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3E501B" w14:textId="414443A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93F68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66316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82F0E6" w14:textId="56E52652" w:rsidR="003906F4" w:rsidRPr="003906F4" w:rsidRDefault="003906F4" w:rsidP="003906F4">
            <w:pPr>
              <w:pStyle w:val="TAL"/>
            </w:pPr>
            <w:r w:rsidRPr="003906F4">
              <w:t>Noted. Moderated e-mail discussion to be held until TSG SA#97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607A48" w14:textId="71266B8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3FBDA7" w14:textId="77777777" w:rsidR="003906F4" w:rsidRPr="003906F4" w:rsidRDefault="003906F4" w:rsidP="003906F4">
            <w:pPr>
              <w:pStyle w:val="TAL"/>
            </w:pPr>
          </w:p>
        </w:tc>
      </w:tr>
      <w:tr w:rsidR="003906F4" w:rsidRPr="003906F4" w14:paraId="25CB4B9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13E74F" w14:textId="43E15AA4"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9DA919" w14:textId="567906B9" w:rsidR="003906F4" w:rsidRPr="003906F4" w:rsidRDefault="003906F4" w:rsidP="003906F4">
            <w:pPr>
              <w:pStyle w:val="TAL"/>
            </w:pPr>
            <w:r w:rsidRPr="003906F4">
              <w:t>SP-220644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36D1767" w14:textId="3A9B324B"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276C70" w14:textId="6CDEF093" w:rsidR="003906F4" w:rsidRPr="003906F4" w:rsidRDefault="003906F4" w:rsidP="003906F4">
            <w:pPr>
              <w:pStyle w:val="TAL"/>
            </w:pPr>
            <w:r w:rsidRPr="003906F4">
              <w:t>On Release contents planning for Rel-19 (and beyond)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77CA00" w14:textId="49E320EC" w:rsidR="003906F4" w:rsidRPr="003906F4" w:rsidRDefault="003906F4" w:rsidP="003906F4">
            <w:pPr>
              <w:pStyle w:val="TAL"/>
            </w:pPr>
            <w:r w:rsidRPr="003906F4">
              <w:t>Nokia, Nokia Shanghai Bell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8D162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9799D4" w14:textId="33C82AF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F54BAF" w14:textId="283BD5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665411C" w14:textId="5D3339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7F7C0D" w14:textId="1F8BAA1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C6F75C" w14:textId="7CC97F4D" w:rsidR="003906F4" w:rsidRPr="003906F4" w:rsidRDefault="003906F4" w:rsidP="003906F4">
            <w:pPr>
              <w:pStyle w:val="TAL"/>
            </w:pPr>
            <w:r w:rsidRPr="003906F4">
              <w:t>Rel-19</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0C48F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458A6BE" w14:textId="169F3B71"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8018D88" w14:textId="3598AAC5"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9F7152" w14:textId="77777777" w:rsidR="003906F4" w:rsidRPr="003906F4" w:rsidRDefault="003906F4" w:rsidP="003906F4">
            <w:pPr>
              <w:pStyle w:val="TAL"/>
            </w:pPr>
          </w:p>
        </w:tc>
      </w:tr>
      <w:tr w:rsidR="003906F4" w:rsidRPr="003906F4" w14:paraId="6891688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320339B" w14:textId="63F4A4B6"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6880ED" w14:textId="62B28239" w:rsidR="003906F4" w:rsidRPr="003906F4" w:rsidRDefault="003906F4" w:rsidP="003906F4">
            <w:pPr>
              <w:pStyle w:val="TAL"/>
            </w:pPr>
            <w:r w:rsidRPr="003906F4">
              <w:t>SP-220648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26BFBF" w14:textId="6992BC79"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96BCFA" w14:textId="0C2EA918" w:rsidR="003906F4" w:rsidRPr="003906F4" w:rsidRDefault="003906F4" w:rsidP="003906F4">
            <w:pPr>
              <w:pStyle w:val="TAL"/>
            </w:pPr>
            <w:r w:rsidRPr="003906F4">
              <w:t>Considerations on future release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DC68B2" w14:textId="7730CB81" w:rsidR="003906F4" w:rsidRPr="003906F4" w:rsidRDefault="003906F4" w:rsidP="003906F4">
            <w:pPr>
              <w:pStyle w:val="TAL"/>
            </w:pPr>
            <w:r w:rsidRPr="003906F4">
              <w:t>MediaTek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A95AC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0B776F" w14:textId="5044BCD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FF17E38" w14:textId="1A0F27A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83FA38" w14:textId="4E925F7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230D74" w14:textId="04F3A22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C7C18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574BB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D000A0F" w14:textId="56C63ECB"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8EE134" w14:textId="2934E0B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625631" w14:textId="77777777" w:rsidR="003906F4" w:rsidRPr="003906F4" w:rsidRDefault="003906F4" w:rsidP="003906F4">
            <w:pPr>
              <w:pStyle w:val="TAL"/>
            </w:pPr>
          </w:p>
        </w:tc>
      </w:tr>
      <w:tr w:rsidR="003906F4" w:rsidRPr="003906F4" w14:paraId="7CC7F36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D63A48A" w14:textId="2396280A" w:rsidR="003906F4" w:rsidRPr="003906F4" w:rsidRDefault="003906F4" w:rsidP="003906F4">
            <w:pPr>
              <w:pStyle w:val="TAL"/>
            </w:pPr>
            <w:r w:rsidRPr="003906F4">
              <w:lastRenderedPageBreak/>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ABFD06" w14:textId="323B5030" w:rsidR="003906F4" w:rsidRPr="003906F4" w:rsidRDefault="003906F4" w:rsidP="003906F4">
            <w:pPr>
              <w:pStyle w:val="TAL"/>
            </w:pPr>
            <w:r w:rsidRPr="003906F4">
              <w:t>SP-220654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16C68A" w14:textId="5108B97D"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CB8389" w14:textId="3D49C8DA" w:rsidR="003906F4" w:rsidRPr="003906F4" w:rsidRDefault="003906F4" w:rsidP="003906F4">
            <w:pPr>
              <w:pStyle w:val="TAL"/>
            </w:pPr>
            <w:r w:rsidRPr="003906F4">
              <w:t>Release 19 Planning Considerations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181EBB9" w14:textId="0D783219" w:rsidR="003906F4" w:rsidRPr="003906F4" w:rsidRDefault="003906F4" w:rsidP="003906F4">
            <w:pPr>
              <w:pStyle w:val="TAL"/>
            </w:pPr>
            <w:r w:rsidRPr="003906F4">
              <w:t>Apple</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3CE09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80C62B" w14:textId="004260C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3F13C6" w14:textId="0725536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E65697" w14:textId="62FB0CB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94B985" w14:textId="1279AE8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9DF4E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0C9876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E5D594F" w14:textId="04DD77CD"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E37F713" w14:textId="051E2668"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40E89C4" w14:textId="77777777" w:rsidR="003906F4" w:rsidRPr="003906F4" w:rsidRDefault="003906F4" w:rsidP="003906F4">
            <w:pPr>
              <w:pStyle w:val="TAL"/>
            </w:pPr>
          </w:p>
        </w:tc>
      </w:tr>
      <w:tr w:rsidR="003906F4" w:rsidRPr="003906F4" w14:paraId="350E6F3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D19009" w14:textId="45BF69BD"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B8F660A" w14:textId="7F6E788D" w:rsidR="003906F4" w:rsidRPr="003906F4" w:rsidRDefault="003906F4" w:rsidP="003906F4">
            <w:pPr>
              <w:pStyle w:val="TAL"/>
            </w:pPr>
            <w:r w:rsidRPr="003906F4">
              <w:t>SP-220378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74A4D06" w14:textId="28874155" w:rsidR="003906F4" w:rsidRPr="003906F4" w:rsidRDefault="003906F4" w:rsidP="003906F4">
            <w:pPr>
              <w:pStyle w:val="TAL"/>
            </w:pPr>
            <w:r w:rsidRPr="003906F4">
              <w:t>LS In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879AC49" w14:textId="6B48D2A0" w:rsidR="003906F4" w:rsidRPr="003906F4" w:rsidRDefault="003906F4" w:rsidP="003906F4">
            <w:pPr>
              <w:pStyle w:val="TAL"/>
            </w:pPr>
            <w:r w:rsidRPr="003906F4">
              <w:t xml:space="preserve">MITRE </w:t>
            </w:r>
            <w:proofErr w:type="spellStart"/>
            <w:r w:rsidRPr="003906F4">
              <w:t>Engenuity</w:t>
            </w:r>
            <w:proofErr w:type="spellEnd"/>
            <w:r w:rsidRPr="003906F4">
              <w:t xml:space="preserve"> Open Generation Consortium: Re: Intro MITRE-</w:t>
            </w:r>
            <w:proofErr w:type="spellStart"/>
            <w:r w:rsidRPr="003906F4">
              <w:t>Engenuity</w:t>
            </w:r>
            <w:proofErr w:type="spellEnd"/>
            <w:r w:rsidRPr="003906F4">
              <w:t xml:space="preserve"> Open Generation and input on TSG SA Release-19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D31C7A" w14:textId="2142C332" w:rsidR="003906F4" w:rsidRPr="003906F4" w:rsidRDefault="003906F4" w:rsidP="003906F4">
            <w:pPr>
              <w:pStyle w:val="TAL"/>
            </w:pPr>
            <w:r w:rsidRPr="003906F4">
              <w:t xml:space="preserve">MITRE </w:t>
            </w:r>
            <w:proofErr w:type="spellStart"/>
            <w:r w:rsidRPr="003906F4">
              <w:t>Engenuity</w:t>
            </w:r>
            <w:proofErr w:type="spellEnd"/>
            <w:r w:rsidRPr="003906F4">
              <w:t xml:space="preserve"> Open Generation Consortium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F8316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8B7E3A" w14:textId="55656A4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9765A0D" w14:textId="6E57BB7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697C9D" w14:textId="731F67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DE6F59" w14:textId="0963DC0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627AC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0D0F2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20AB2AA" w14:textId="3388CE35"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F7514C1" w14:textId="31343C66"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9A9E04A" w14:textId="77777777" w:rsidR="003906F4" w:rsidRPr="003906F4" w:rsidRDefault="003906F4" w:rsidP="003906F4">
            <w:pPr>
              <w:pStyle w:val="TAL"/>
            </w:pPr>
          </w:p>
        </w:tc>
      </w:tr>
      <w:tr w:rsidR="003906F4" w:rsidRPr="003906F4" w14:paraId="6296585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CD863F" w14:textId="16F0C24F" w:rsidR="003906F4" w:rsidRPr="003906F4" w:rsidRDefault="003906F4" w:rsidP="003906F4">
            <w:pPr>
              <w:pStyle w:val="TAL"/>
            </w:pPr>
            <w:r w:rsidRPr="003906F4">
              <w:t>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A3DCA1" w14:textId="16C1EF46" w:rsidR="003906F4" w:rsidRPr="003906F4" w:rsidRDefault="003906F4" w:rsidP="003906F4">
            <w:pPr>
              <w:pStyle w:val="TAL"/>
            </w:pPr>
            <w:r w:rsidRPr="003906F4">
              <w:t>SP-220709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53D9BE" w14:textId="425F36D7" w:rsidR="003906F4" w:rsidRPr="003906F4" w:rsidRDefault="003906F4" w:rsidP="003906F4">
            <w:pPr>
              <w:pStyle w:val="TAL"/>
            </w:pPr>
            <w:r w:rsidRPr="003906F4">
              <w:t>OTHER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D50BEB" w14:textId="5A8521CE" w:rsidR="003906F4" w:rsidRPr="003906F4" w:rsidRDefault="003906F4" w:rsidP="003906F4">
            <w:pPr>
              <w:pStyle w:val="TAL"/>
            </w:pPr>
            <w:r w:rsidRPr="003906F4">
              <w:t>Release 19 Process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36EB32" w14:textId="71DDA3C9" w:rsidR="003906F4" w:rsidRPr="003906F4" w:rsidRDefault="003906F4" w:rsidP="003906F4">
            <w:pPr>
              <w:pStyle w:val="TAL"/>
            </w:pPr>
            <w:r w:rsidRPr="003906F4">
              <w:t>TSG SA Vice Chair (Moderator)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E9C4A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2B0B78" w14:textId="0306994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63E6A4" w14:textId="64AC924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93F8B8" w14:textId="2F02A5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B98E32" w14:textId="4A6994B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910ED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F2757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C9134A4" w14:textId="35F89D2A" w:rsidR="003906F4" w:rsidRPr="003906F4" w:rsidRDefault="003906F4" w:rsidP="003906F4">
            <w:pPr>
              <w:pStyle w:val="TAL"/>
            </w:pPr>
            <w:r w:rsidRPr="003906F4">
              <w:t>Noted. Suggestions to the Moderator until 18:00 CEST, Friday 17 June for further discussion over the NWM tool and final endorsement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99D4C52" w14:textId="54A2A927"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85D057" w14:textId="77777777" w:rsidR="003906F4" w:rsidRPr="003906F4" w:rsidRDefault="003906F4" w:rsidP="003906F4">
            <w:pPr>
              <w:pStyle w:val="TAL"/>
            </w:pPr>
          </w:p>
        </w:tc>
      </w:tr>
      <w:tr w:rsidR="003906F4" w:rsidRPr="003906F4" w14:paraId="456CC65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C71CE8" w14:textId="5BFB5427"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DACB5F7" w14:textId="28ED38C7" w:rsidR="003906F4" w:rsidRPr="003906F4" w:rsidRDefault="003906F4" w:rsidP="003906F4">
            <w:pPr>
              <w:pStyle w:val="TAL"/>
            </w:pPr>
            <w:r w:rsidRPr="003906F4">
              <w:t>SP-220384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CD9BB9" w14:textId="5B969F5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DBDDA0" w14:textId="66BABE3C" w:rsidR="003906F4" w:rsidRPr="003906F4" w:rsidRDefault="003906F4" w:rsidP="003906F4">
            <w:pPr>
              <w:pStyle w:val="TAL"/>
            </w:pPr>
            <w:r w:rsidRPr="003906F4">
              <w:t>Rel-15 CR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D21FAA" w14:textId="7C0E236A"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157CB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5F89E0" w14:textId="306241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7390BB9" w14:textId="1642F6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839EA2" w14:textId="2C6CFC7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699260" w14:textId="593853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2171CC" w14:textId="319B9E0C"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1781F1" w14:textId="55BA485F" w:rsidR="003906F4" w:rsidRPr="003906F4" w:rsidRDefault="003906F4" w:rsidP="003906F4">
            <w:pPr>
              <w:pStyle w:val="TAL"/>
            </w:pPr>
            <w:r w:rsidRPr="003906F4">
              <w:t>LI15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E0C46E" w14:textId="069D2003"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DC8D8B" w14:textId="7291911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2F08AE" w14:textId="77777777" w:rsidR="003906F4" w:rsidRPr="003906F4" w:rsidRDefault="003906F4" w:rsidP="003906F4">
            <w:pPr>
              <w:pStyle w:val="TAL"/>
            </w:pPr>
          </w:p>
        </w:tc>
      </w:tr>
      <w:tr w:rsidR="003906F4" w:rsidRPr="003906F4" w14:paraId="5DE7B6B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02BEBD" w14:textId="12C340D3"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5C5A82" w14:textId="2FB9AF9A" w:rsidR="003906F4" w:rsidRPr="003906F4" w:rsidRDefault="003906F4" w:rsidP="003906F4">
            <w:pPr>
              <w:pStyle w:val="TAL"/>
            </w:pPr>
            <w:r w:rsidRPr="003906F4">
              <w:t>SP-220389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09252F" w14:textId="6A162B3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E474EE" w14:textId="4035996C" w:rsidR="003906F4" w:rsidRPr="003906F4" w:rsidRDefault="003906F4" w:rsidP="003906F4">
            <w:pPr>
              <w:pStyle w:val="TAL"/>
            </w:pPr>
            <w:r w:rsidRPr="003906F4">
              <w:t>CRs on 5GS_Ph1 (Rel-15, Rel-16,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66CE24" w14:textId="6860808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FF025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096D1D" w14:textId="20C6031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7ABE380" w14:textId="27E5A8F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4389E7" w14:textId="4503C4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0E4C0B" w14:textId="026DD6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8815C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4B7DCE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CA1E4C1" w14:textId="32CB4871"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D1965C" w14:textId="0CF5DDB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81FD85" w14:textId="77777777" w:rsidR="003906F4" w:rsidRPr="003906F4" w:rsidRDefault="003906F4" w:rsidP="003906F4">
            <w:pPr>
              <w:pStyle w:val="TAL"/>
            </w:pPr>
          </w:p>
        </w:tc>
      </w:tr>
      <w:tr w:rsidR="003906F4" w:rsidRPr="003906F4" w14:paraId="2D1E7DE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58D3A3" w14:textId="71E86515"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3BBC930" w14:textId="31A7A5AD" w:rsidR="003906F4" w:rsidRPr="003906F4" w:rsidRDefault="003906F4" w:rsidP="003906F4">
            <w:pPr>
              <w:pStyle w:val="TAL"/>
            </w:pPr>
            <w:r w:rsidRPr="003906F4">
              <w:t>SP-220471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222064" w14:textId="166328F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4149CF" w14:textId="25D217B8" w:rsidR="003906F4" w:rsidRPr="003906F4" w:rsidRDefault="003906F4" w:rsidP="003906F4">
            <w:pPr>
              <w:pStyle w:val="TAL"/>
            </w:pPr>
            <w:r w:rsidRPr="003906F4">
              <w:t>Rel-15 CR to TS23222 for CAPIF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1B96DDA" w14:textId="69699452"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B8345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BDAA7A" w14:textId="53CC78B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41EA4F" w14:textId="1701E2E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C67FF6" w14:textId="3A6F54A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27E11A" w14:textId="720958E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F3747D" w14:textId="4420446E"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C8DBA4" w14:textId="5B178DDA" w:rsidR="003906F4" w:rsidRPr="003906F4" w:rsidRDefault="003906F4" w:rsidP="003906F4">
            <w:pPr>
              <w:pStyle w:val="TAL"/>
            </w:pPr>
            <w:r w:rsidRPr="003906F4">
              <w:t>CAPIF</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9F0291" w14:textId="576DB6A1"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F321BF0" w14:textId="674230D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66A6EB" w14:textId="77777777" w:rsidR="003906F4" w:rsidRPr="003906F4" w:rsidRDefault="003906F4" w:rsidP="003906F4">
            <w:pPr>
              <w:pStyle w:val="TAL"/>
            </w:pPr>
          </w:p>
        </w:tc>
      </w:tr>
      <w:tr w:rsidR="003906F4" w:rsidRPr="003906F4" w14:paraId="320BD0A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D1F758" w14:textId="0099FF75"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0AA350" w14:textId="5D559245" w:rsidR="003906F4" w:rsidRPr="003906F4" w:rsidRDefault="003906F4" w:rsidP="003906F4">
            <w:pPr>
              <w:pStyle w:val="TAL"/>
            </w:pPr>
            <w:r w:rsidRPr="003906F4">
              <w:t>SP-220542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2824AE" w14:textId="47832EB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140146" w14:textId="6E9C3D92" w:rsidR="003906F4" w:rsidRPr="003906F4" w:rsidRDefault="003906F4" w:rsidP="003906F4">
            <w:pPr>
              <w:pStyle w:val="TAL"/>
            </w:pPr>
            <w:r w:rsidRPr="003906F4">
              <w:t>Rel-15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781C101" w14:textId="5949F95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7D636C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FF5976" w14:textId="61A4104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217EB6B" w14:textId="29210E6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AF42C2" w14:textId="64DD94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A0F2FB" w14:textId="2EB471E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964D3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1E16FF" w14:textId="1C2DE612" w:rsidR="003906F4" w:rsidRPr="003906F4" w:rsidRDefault="003906F4" w:rsidP="003906F4">
            <w:pPr>
              <w:pStyle w:val="TAL"/>
            </w:pPr>
            <w:r w:rsidRPr="003906F4">
              <w:t>TEI15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64F59A" w14:textId="57A677D8"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B2EDAEF" w14:textId="3524842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F91A8F7" w14:textId="77777777" w:rsidR="003906F4" w:rsidRPr="003906F4" w:rsidRDefault="003906F4" w:rsidP="003906F4">
            <w:pPr>
              <w:pStyle w:val="TAL"/>
            </w:pPr>
          </w:p>
        </w:tc>
      </w:tr>
      <w:tr w:rsidR="003906F4" w:rsidRPr="003906F4" w14:paraId="783FF6C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50E7CC" w14:textId="0582D7DF"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D92F03" w14:textId="28A203E5" w:rsidR="003906F4" w:rsidRPr="003906F4" w:rsidRDefault="003906F4" w:rsidP="003906F4">
            <w:pPr>
              <w:pStyle w:val="TAL"/>
            </w:pPr>
            <w:r w:rsidRPr="003906F4">
              <w:t>SP-220559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2ED5EE2" w14:textId="3912A03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5DC0F2" w14:textId="71475109" w:rsidR="003906F4" w:rsidRPr="003906F4" w:rsidRDefault="003906F4" w:rsidP="003906F4">
            <w:pPr>
              <w:pStyle w:val="TAL"/>
            </w:pPr>
            <w:r w:rsidRPr="003906F4">
              <w:t>Rel-15 CRs on Security aspects of 5G System - Phase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BFCA46" w14:textId="147702D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BFA86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AC9AD5" w14:textId="6CDCD9F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BCE3A6" w14:textId="33BC7E5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764454" w14:textId="1BD680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280902" w14:textId="4D32D2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EE57E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6B04D3A" w14:textId="75813887" w:rsidR="003906F4" w:rsidRPr="003906F4" w:rsidRDefault="003906F4" w:rsidP="003906F4">
            <w:pPr>
              <w:pStyle w:val="TAL"/>
            </w:pPr>
            <w:r w:rsidRPr="003906F4">
              <w:t>5GS_Ph1-SEC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48FAF5E" w14:textId="551C709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7478861" w14:textId="4540B2A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47EC46" w14:textId="77777777" w:rsidR="003906F4" w:rsidRPr="003906F4" w:rsidRDefault="003906F4" w:rsidP="003906F4">
            <w:pPr>
              <w:pStyle w:val="TAL"/>
            </w:pPr>
          </w:p>
        </w:tc>
      </w:tr>
      <w:tr w:rsidR="003906F4" w:rsidRPr="003906F4" w14:paraId="79E6B99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EBC0E2" w14:textId="79ED94F3" w:rsidR="003906F4" w:rsidRPr="003906F4" w:rsidRDefault="003906F4" w:rsidP="003906F4">
            <w:pPr>
              <w:pStyle w:val="TAL"/>
            </w:pPr>
            <w:r w:rsidRPr="003906F4">
              <w:t>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75370C0" w14:textId="5F233BDC" w:rsidR="003906F4" w:rsidRPr="003906F4" w:rsidRDefault="003906F4" w:rsidP="003906F4">
            <w:pPr>
              <w:pStyle w:val="TAL"/>
            </w:pPr>
            <w:r w:rsidRPr="003906F4">
              <w:t>SP-220562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1936A3" w14:textId="05F87D6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51F098" w14:textId="69352E2C" w:rsidR="003906F4" w:rsidRPr="003906F4" w:rsidRDefault="003906F4" w:rsidP="003906F4">
            <w:pPr>
              <w:pStyle w:val="TAL"/>
            </w:pPr>
            <w:r w:rsidRPr="003906F4">
              <w:t>Rel-15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87C7EA" w14:textId="072653E2"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0D4DE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724DFE" w14:textId="3B3C689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26D027" w14:textId="49C47DC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0C61EC" w14:textId="3C17944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15A162" w14:textId="59DBAB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DCEFC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E8D5C8" w14:textId="31E80F7C" w:rsidR="003906F4" w:rsidRPr="003906F4" w:rsidRDefault="003906F4" w:rsidP="003906F4">
            <w:pPr>
              <w:pStyle w:val="TAL"/>
            </w:pPr>
            <w:r w:rsidRPr="003906F4">
              <w:t>TEI15</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B5E1D9D" w14:textId="5317D46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A30692" w14:textId="5106DB0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3FF6AA" w14:textId="77777777" w:rsidR="003906F4" w:rsidRPr="003906F4" w:rsidRDefault="003906F4" w:rsidP="003906F4">
            <w:pPr>
              <w:pStyle w:val="TAL"/>
            </w:pPr>
          </w:p>
        </w:tc>
      </w:tr>
      <w:tr w:rsidR="003906F4" w:rsidRPr="003906F4" w14:paraId="5CD24DB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6B9E6B" w14:textId="73092B17"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2A93560" w14:textId="0B3900E0" w:rsidR="003906F4" w:rsidRPr="003906F4" w:rsidRDefault="003906F4" w:rsidP="003906F4">
            <w:pPr>
              <w:pStyle w:val="TAL"/>
            </w:pPr>
            <w:r w:rsidRPr="003906F4">
              <w:t>SP-220385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71A127" w14:textId="3D6AD5A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4049FC" w14:textId="1A0E4C5C" w:rsidR="003906F4" w:rsidRPr="003906F4" w:rsidRDefault="003906F4" w:rsidP="003906F4">
            <w:pPr>
              <w:pStyle w:val="TAL"/>
            </w:pPr>
            <w:r w:rsidRPr="003906F4">
              <w:t>Rel-16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6302D7" w14:textId="19B71F4A"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70D81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1E96A4" w14:textId="00901B2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085D278" w14:textId="1611D58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E8049D" w14:textId="4F6990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05B3AF" w14:textId="1ABD8F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CB0057" w14:textId="760BE897" w:rsidR="003906F4" w:rsidRPr="003906F4" w:rsidRDefault="003906F4" w:rsidP="003906F4">
            <w:pPr>
              <w:pStyle w:val="TAL"/>
            </w:pPr>
            <w:r w:rsidRPr="003906F4">
              <w:t>Rel-16</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D8D32F" w14:textId="4FDB94FA" w:rsidR="003906F4" w:rsidRPr="003906F4" w:rsidRDefault="003906F4" w:rsidP="003906F4">
            <w:pPr>
              <w:pStyle w:val="TAL"/>
            </w:pPr>
            <w:r w:rsidRPr="003906F4">
              <w:t>LI16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C2A9A27" w14:textId="2E745A87"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68891C" w14:textId="62095F8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60C0D4" w14:textId="77777777" w:rsidR="003906F4" w:rsidRPr="003906F4" w:rsidRDefault="003906F4" w:rsidP="003906F4">
            <w:pPr>
              <w:pStyle w:val="TAL"/>
            </w:pPr>
          </w:p>
        </w:tc>
      </w:tr>
      <w:tr w:rsidR="003906F4" w:rsidRPr="003906F4" w14:paraId="46895ED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FB86DA" w14:textId="24CEE918"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70FCDC" w14:textId="5E28D5A6" w:rsidR="003906F4" w:rsidRPr="003906F4" w:rsidRDefault="003906F4" w:rsidP="003906F4">
            <w:pPr>
              <w:pStyle w:val="TAL"/>
            </w:pPr>
            <w:r w:rsidRPr="003906F4">
              <w:t>SP-220390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A16F71" w14:textId="1239EF0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3D3510" w14:textId="52F128F2" w:rsidR="003906F4" w:rsidRPr="003906F4" w:rsidRDefault="003906F4" w:rsidP="003906F4">
            <w:pPr>
              <w:pStyle w:val="TAL"/>
            </w:pPr>
            <w:r w:rsidRPr="003906F4">
              <w:t>CRs on eV2XARC, Vertical_LAN (Rel-16)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29A020" w14:textId="48101035"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F0A21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8774F2" w14:textId="6926CE2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9E35E9" w14:textId="0B8444B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872F39" w14:textId="5863E7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2B4FAF" w14:textId="5341F2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9CCC5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157B7F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394577" w14:textId="24A91CF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2AABB1" w14:textId="5F772B5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0972E4" w14:textId="77777777" w:rsidR="003906F4" w:rsidRPr="003906F4" w:rsidRDefault="003906F4" w:rsidP="003906F4">
            <w:pPr>
              <w:pStyle w:val="TAL"/>
            </w:pPr>
          </w:p>
        </w:tc>
      </w:tr>
      <w:tr w:rsidR="003906F4" w:rsidRPr="003906F4" w14:paraId="3332D76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08E315" w14:textId="3E6A662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FC6935" w14:textId="06A5228E" w:rsidR="003906F4" w:rsidRPr="003906F4" w:rsidRDefault="003906F4" w:rsidP="003906F4">
            <w:pPr>
              <w:pStyle w:val="TAL"/>
            </w:pPr>
            <w:r w:rsidRPr="003906F4">
              <w:t>SP-220391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5CE229" w14:textId="033CC38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5CF272" w14:textId="4BF525C3" w:rsidR="003906F4" w:rsidRPr="003906F4" w:rsidRDefault="003906F4" w:rsidP="003906F4">
            <w:pPr>
              <w:pStyle w:val="TAL"/>
            </w:pPr>
            <w:r w:rsidRPr="003906F4">
              <w:t>CRs on Rel-16 Work Items with Rel-17 mirror CRs (Rel-16,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CDD80F" w14:textId="74FA43F4"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E6665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F17FA8" w14:textId="712DB3A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9BB3EA0" w14:textId="49BED2B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5E5DDB" w14:textId="66AE31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43A3AD" w14:textId="21BD2CE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EB0D4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68FFB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A26B552" w14:textId="0784EC8F"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06DA4A" w14:textId="2502704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3F11801" w14:textId="77777777" w:rsidR="003906F4" w:rsidRPr="003906F4" w:rsidRDefault="003906F4" w:rsidP="003906F4">
            <w:pPr>
              <w:pStyle w:val="TAL"/>
            </w:pPr>
          </w:p>
        </w:tc>
      </w:tr>
      <w:tr w:rsidR="003906F4" w:rsidRPr="003906F4" w14:paraId="051479D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7D3EC3" w14:textId="4F44B6BA"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DDA438" w14:textId="4951FEEA" w:rsidR="003906F4" w:rsidRPr="003906F4" w:rsidRDefault="003906F4" w:rsidP="003906F4">
            <w:pPr>
              <w:pStyle w:val="TAL"/>
            </w:pPr>
            <w:r w:rsidRPr="003906F4">
              <w:t>SP-220497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4F1C8F8" w14:textId="3545FA5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AB796A8" w14:textId="59992AE6" w:rsidR="003906F4" w:rsidRPr="003906F4" w:rsidRDefault="003906F4" w:rsidP="003906F4">
            <w:pPr>
              <w:pStyle w:val="TAL"/>
            </w:pPr>
            <w:r w:rsidRPr="003906F4">
              <w:t>Rel-16 CRs on TEI Batch 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01B663A" w14:textId="449C1B1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62D859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6A55AF" w14:textId="3479A4F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965E906" w14:textId="54781B5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A96BD7" w14:textId="5352C9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9AD6B8" w14:textId="6F0BDDF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2C32D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4A79F26" w14:textId="186A72A9"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91595D" w14:textId="6EE7726E"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C1DEF1F" w14:textId="515F411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6B43CA" w14:textId="77777777" w:rsidR="003906F4" w:rsidRPr="003906F4" w:rsidRDefault="003906F4" w:rsidP="003906F4">
            <w:pPr>
              <w:pStyle w:val="TAL"/>
            </w:pPr>
          </w:p>
        </w:tc>
      </w:tr>
      <w:tr w:rsidR="003906F4" w:rsidRPr="003906F4" w14:paraId="3307F3A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92342B" w14:textId="394A457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E84F61" w14:textId="493D6017" w:rsidR="003906F4" w:rsidRPr="003906F4" w:rsidRDefault="003906F4" w:rsidP="003906F4">
            <w:pPr>
              <w:pStyle w:val="TAL"/>
            </w:pPr>
            <w:r w:rsidRPr="003906F4">
              <w:t>SP-220498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3A1C86" w14:textId="4AC5DDF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6503E3" w14:textId="6D3B4C30" w:rsidR="003906F4" w:rsidRPr="003906F4" w:rsidRDefault="003906F4" w:rsidP="003906F4">
            <w:pPr>
              <w:pStyle w:val="TAL"/>
            </w:pPr>
            <w:r w:rsidRPr="003906F4">
              <w:t>Rel-16 CRs on TEI Batch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53190B" w14:textId="2C750078"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7F4A55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770B09" w14:textId="4F1714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EF46B7" w14:textId="56B09DE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A78AA6E" w14:textId="1D3F145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2F1087" w14:textId="19A8260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9A11B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A57683" w14:textId="39FCF54D"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5C056CE" w14:textId="25AD2BEF"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CF0729" w14:textId="35618BF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7528011" w14:textId="77777777" w:rsidR="003906F4" w:rsidRPr="003906F4" w:rsidRDefault="003906F4" w:rsidP="003906F4">
            <w:pPr>
              <w:pStyle w:val="TAL"/>
            </w:pPr>
          </w:p>
        </w:tc>
      </w:tr>
      <w:tr w:rsidR="003906F4" w:rsidRPr="003906F4" w14:paraId="3DE6554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31B21A9" w14:textId="15C4A09B"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2E741FC" w14:textId="6E5AA484" w:rsidR="003906F4" w:rsidRPr="003906F4" w:rsidRDefault="003906F4" w:rsidP="003906F4">
            <w:pPr>
              <w:pStyle w:val="TAL"/>
            </w:pPr>
            <w:r w:rsidRPr="003906F4">
              <w:t>SP-220504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CDB487A" w14:textId="3E2410B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782153" w14:textId="4851323C" w:rsidR="003906F4" w:rsidRPr="003906F4" w:rsidRDefault="003906F4" w:rsidP="003906F4">
            <w:pPr>
              <w:pStyle w:val="TAL"/>
            </w:pPr>
            <w:r w:rsidRPr="003906F4">
              <w:t>Rel-16 CRs on Closed loop SLS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A33F0D" w14:textId="3880323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B69DA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CAF7E4" w14:textId="3A30FAD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094D911" w14:textId="2A8A171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58491A" w14:textId="620488E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F941D0" w14:textId="614A7D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5E9A7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35868CC" w14:textId="56C0582E" w:rsidR="003906F4" w:rsidRPr="003906F4" w:rsidRDefault="003906F4" w:rsidP="003906F4">
            <w:pPr>
              <w:pStyle w:val="TAL"/>
            </w:pPr>
            <w:r w:rsidRPr="003906F4">
              <w:t>COSLA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B94257" w14:textId="25AD25D5"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B32AA1F" w14:textId="1E4AF40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B528AE" w14:textId="77777777" w:rsidR="003906F4" w:rsidRPr="003906F4" w:rsidRDefault="003906F4" w:rsidP="003906F4">
            <w:pPr>
              <w:pStyle w:val="TAL"/>
            </w:pPr>
          </w:p>
        </w:tc>
      </w:tr>
      <w:tr w:rsidR="003906F4" w:rsidRPr="003906F4" w14:paraId="3BC35AB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627C3A" w14:textId="30FAD632"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44AB72" w14:textId="453D385D" w:rsidR="003906F4" w:rsidRPr="003906F4" w:rsidRDefault="003906F4" w:rsidP="003906F4">
            <w:pPr>
              <w:pStyle w:val="TAL"/>
            </w:pPr>
            <w:r w:rsidRPr="003906F4">
              <w:t>SP-220505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71D6E2" w14:textId="44ABCDF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4D64DB" w14:textId="1EAE5B9E" w:rsidR="003906F4" w:rsidRPr="003906F4" w:rsidRDefault="003906F4" w:rsidP="003906F4">
            <w:pPr>
              <w:pStyle w:val="TAL"/>
            </w:pPr>
            <w:r w:rsidRPr="003906F4">
              <w:t>Rel-17 CRs on Management data collection control and discovery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230DB5" w14:textId="147A21E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D1C50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806313" w14:textId="37A84A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65BF52" w14:textId="7BB5CCC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698A74" w14:textId="66CDDAD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F13990" w14:textId="2021F9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3A36B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519F16" w14:textId="08D11A98" w:rsidR="003906F4" w:rsidRPr="003906F4" w:rsidRDefault="003906F4" w:rsidP="003906F4">
            <w:pPr>
              <w:pStyle w:val="TAL"/>
            </w:pPr>
            <w:r w:rsidRPr="003906F4">
              <w:t>MADCOL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950E6F5" w14:textId="6FFE9DE2"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FB92848" w14:textId="7830D7C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D4B45D9" w14:textId="77777777" w:rsidR="003906F4" w:rsidRPr="003906F4" w:rsidRDefault="003906F4" w:rsidP="003906F4">
            <w:pPr>
              <w:pStyle w:val="TAL"/>
            </w:pPr>
          </w:p>
        </w:tc>
      </w:tr>
      <w:tr w:rsidR="003906F4" w:rsidRPr="003906F4" w14:paraId="4FE12AF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07B0F5E" w14:textId="0BFEB71B"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C09658A" w14:textId="6D40F875" w:rsidR="003906F4" w:rsidRPr="003906F4" w:rsidRDefault="003906F4" w:rsidP="003906F4">
            <w:pPr>
              <w:pStyle w:val="TAL"/>
            </w:pPr>
            <w:r w:rsidRPr="003906F4">
              <w:t>SP-220510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891130" w14:textId="41DB1056"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651ECD" w14:textId="2358C68C" w:rsidR="003906F4" w:rsidRPr="003906F4" w:rsidRDefault="003906F4" w:rsidP="003906F4">
            <w:pPr>
              <w:pStyle w:val="TAL"/>
            </w:pPr>
            <w:r w:rsidRPr="003906F4">
              <w:t>Rel-16 CRs on NRM enhancements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A5B7970" w14:textId="7DB78222"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4E84C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949480C" w14:textId="4B01099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5DC834" w14:textId="3BE976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D6568D" w14:textId="30983C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C302D0" w14:textId="347E906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4FCA1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809B198" w14:textId="40E7B35F" w:rsidR="003906F4" w:rsidRPr="003906F4" w:rsidRDefault="003906F4" w:rsidP="003906F4">
            <w:pPr>
              <w:pStyle w:val="TAL"/>
            </w:pPr>
            <w:proofErr w:type="spellStart"/>
            <w:r w:rsidRPr="003906F4">
              <w:t>eNRM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EF061D" w14:textId="094DEE22"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CA3D9C" w14:textId="7D0FFAA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BAA508D" w14:textId="77777777" w:rsidR="003906F4" w:rsidRPr="003906F4" w:rsidRDefault="003906F4" w:rsidP="003906F4">
            <w:pPr>
              <w:pStyle w:val="TAL"/>
            </w:pPr>
          </w:p>
        </w:tc>
      </w:tr>
      <w:tr w:rsidR="003906F4" w:rsidRPr="003906F4" w14:paraId="1FF6A80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C3ABF78" w14:textId="35C839D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4D021BB" w14:textId="654DE336" w:rsidR="003906F4" w:rsidRPr="003906F4" w:rsidRDefault="003906F4" w:rsidP="003906F4">
            <w:pPr>
              <w:pStyle w:val="TAL"/>
            </w:pPr>
            <w:r w:rsidRPr="003906F4">
              <w:t>SP-220515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FAAD32E" w14:textId="78715D5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7747A27" w14:textId="508BD79E" w:rsidR="003906F4" w:rsidRPr="003906F4" w:rsidRDefault="003906F4" w:rsidP="003906F4">
            <w:pPr>
              <w:pStyle w:val="TAL"/>
            </w:pPr>
            <w:r w:rsidRPr="003906F4">
              <w:t>Rel-16 CRs on Enhancement of performance assurance for 5G networks including network slicing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A7F207B" w14:textId="4B0DCBC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0DE14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875AE6" w14:textId="38A9775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0B6ECB1" w14:textId="50C1BE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A3128C" w14:textId="72E7152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0B734E" w14:textId="3D01E0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53474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E28E17" w14:textId="38597380" w:rsidR="003906F4" w:rsidRPr="003906F4" w:rsidRDefault="003906F4" w:rsidP="003906F4">
            <w:pPr>
              <w:pStyle w:val="TAL"/>
            </w:pPr>
            <w:r w:rsidRPr="003906F4">
              <w:t>5G_SLICE_ePA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C71E8A3" w14:textId="4A2F03E0"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8F69EB7" w14:textId="0F89EE7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33A2BA" w14:textId="77777777" w:rsidR="003906F4" w:rsidRPr="003906F4" w:rsidRDefault="003906F4" w:rsidP="003906F4">
            <w:pPr>
              <w:pStyle w:val="TAL"/>
            </w:pPr>
          </w:p>
        </w:tc>
      </w:tr>
      <w:tr w:rsidR="003906F4" w:rsidRPr="003906F4" w14:paraId="28E7CF7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4987140" w14:textId="74BC272B"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73D8F3F" w14:textId="7DB33A88" w:rsidR="003906F4" w:rsidRPr="003906F4" w:rsidRDefault="003906F4" w:rsidP="003906F4">
            <w:pPr>
              <w:pStyle w:val="TAL"/>
            </w:pPr>
            <w:r w:rsidRPr="003906F4">
              <w:t>SP-220516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FAD4C6A" w14:textId="32B98A7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5940F9" w14:textId="6C3F6CC5" w:rsidR="003906F4" w:rsidRPr="003906F4" w:rsidRDefault="003906F4" w:rsidP="003906F4">
            <w:pPr>
              <w:pStyle w:val="TAL"/>
            </w:pPr>
            <w:r w:rsidRPr="003906F4">
              <w:t>Rel-16 CRs on Management of MDT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91E485B" w14:textId="2C80E42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CA91D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4ABE13" w14:textId="6273638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6AC33B" w14:textId="1BABDEE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D09097" w14:textId="35B2A7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47C8BF" w14:textId="23BDFB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ED23B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7F5B7A" w14:textId="597394B4" w:rsidR="003906F4" w:rsidRPr="003906F4" w:rsidRDefault="003906F4" w:rsidP="003906F4">
            <w:pPr>
              <w:pStyle w:val="TAL"/>
            </w:pPr>
            <w:r w:rsidRPr="003906F4">
              <w:t>5GMDT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FE51BCD" w14:textId="61C5175B"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368886D" w14:textId="55A7ADE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46884D" w14:textId="77777777" w:rsidR="003906F4" w:rsidRPr="003906F4" w:rsidRDefault="003906F4" w:rsidP="003906F4">
            <w:pPr>
              <w:pStyle w:val="TAL"/>
            </w:pPr>
          </w:p>
        </w:tc>
      </w:tr>
      <w:tr w:rsidR="003906F4" w:rsidRPr="003906F4" w14:paraId="128E0E6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0F95E5" w14:textId="3033B841" w:rsidR="003906F4" w:rsidRPr="003906F4" w:rsidRDefault="003906F4" w:rsidP="003906F4">
            <w:pPr>
              <w:pStyle w:val="TAL"/>
            </w:pPr>
            <w:r w:rsidRPr="003906F4">
              <w:lastRenderedPageBreak/>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F667D4" w14:textId="1CA381A4" w:rsidR="003906F4" w:rsidRPr="003906F4" w:rsidRDefault="003906F4" w:rsidP="003906F4">
            <w:pPr>
              <w:pStyle w:val="TAL"/>
            </w:pPr>
            <w:r w:rsidRPr="003906F4">
              <w:t>SP-220543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7FA109A" w14:textId="75BA90F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5B9C97" w14:textId="0FDEC7BB" w:rsidR="003906F4" w:rsidRPr="003906F4" w:rsidRDefault="003906F4" w:rsidP="003906F4">
            <w:pPr>
              <w:pStyle w:val="TAL"/>
            </w:pPr>
            <w:r w:rsidRPr="003906F4">
              <w:t>Rel-16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9332FC" w14:textId="6E078CBC"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17B73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DC0E92" w14:textId="7CE94AA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27D838" w14:textId="14B77A0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9ECCBD" w14:textId="670425C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2133D1" w14:textId="42B6728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CDCBD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12CF8E" w14:textId="6E1BEA83"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B12E24" w14:textId="71DDC868"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43CD5C" w14:textId="0CD6313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2A0853" w14:textId="77777777" w:rsidR="003906F4" w:rsidRPr="003906F4" w:rsidRDefault="003906F4" w:rsidP="003906F4">
            <w:pPr>
              <w:pStyle w:val="TAL"/>
            </w:pPr>
          </w:p>
        </w:tc>
      </w:tr>
      <w:tr w:rsidR="003906F4" w:rsidRPr="003906F4" w14:paraId="547368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CB4C5F" w14:textId="6E5343B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83DD93E" w14:textId="08AFFC0F" w:rsidR="003906F4" w:rsidRPr="003906F4" w:rsidRDefault="003906F4" w:rsidP="003906F4">
            <w:pPr>
              <w:pStyle w:val="TAL"/>
            </w:pPr>
            <w:r w:rsidRPr="003906F4">
              <w:t>SP-220546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7C3D566" w14:textId="6ACBBB6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DE7489" w14:textId="508DCED6" w:rsidR="003906F4" w:rsidRPr="003906F4" w:rsidRDefault="003906F4" w:rsidP="003906F4">
            <w:pPr>
              <w:pStyle w:val="TAL"/>
            </w:pPr>
            <w:r w:rsidRPr="003906F4">
              <w:t>Rel-16 CRs on Security Assurance Specification for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729745F" w14:textId="49D14B22"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62611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337D82" w14:textId="0B20A07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362A904" w14:textId="56D8BC0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FAA830" w14:textId="7671A9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1319F3" w14:textId="038FCAD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D730F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7DEAE3" w14:textId="4B9B359F" w:rsidR="003906F4" w:rsidRPr="003906F4" w:rsidRDefault="003906F4" w:rsidP="003906F4">
            <w:pPr>
              <w:pStyle w:val="TAL"/>
            </w:pPr>
            <w:r w:rsidRPr="003906F4">
              <w:t>SCAS_5G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BA8F608" w14:textId="680B3124"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BF37C80" w14:textId="2AA1950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FC3469" w14:textId="77777777" w:rsidR="003906F4" w:rsidRPr="003906F4" w:rsidRDefault="003906F4" w:rsidP="003906F4">
            <w:pPr>
              <w:pStyle w:val="TAL"/>
            </w:pPr>
          </w:p>
        </w:tc>
      </w:tr>
      <w:tr w:rsidR="003906F4" w:rsidRPr="003906F4" w14:paraId="1863B14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69A941" w14:textId="750D1CFE"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28F19F9" w14:textId="0ACEFCF7" w:rsidR="003906F4" w:rsidRPr="003906F4" w:rsidRDefault="003906F4" w:rsidP="003906F4">
            <w:pPr>
              <w:pStyle w:val="TAL"/>
            </w:pPr>
            <w:r w:rsidRPr="003906F4">
              <w:t>SP-220548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E44CDB" w14:textId="2C48CC2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6560E0" w14:textId="7B4DC70B" w:rsidR="003906F4" w:rsidRPr="003906F4" w:rsidRDefault="003906F4" w:rsidP="003906F4">
            <w:pPr>
              <w:pStyle w:val="TAL"/>
            </w:pPr>
            <w:r w:rsidRPr="003906F4">
              <w:t>Rel-16 CRs on Security Aspects of eV2XARC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4239D4" w14:textId="4E9A1F35"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B16CA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A23F6C" w14:textId="2ACD679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67FCA3" w14:textId="2890690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53A9FE" w14:textId="2500CF4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AD58A1" w14:textId="6D286E9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2DECC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E19BC3" w14:textId="7960D1BF" w:rsidR="003906F4" w:rsidRPr="003906F4" w:rsidRDefault="003906F4" w:rsidP="003906F4">
            <w:pPr>
              <w:pStyle w:val="TAL"/>
            </w:pPr>
            <w:r w:rsidRPr="003906F4">
              <w:t>eV2XARC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2138EC" w14:textId="5AA68BC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91683C" w14:textId="22BC48B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F58AFF9" w14:textId="77777777" w:rsidR="003906F4" w:rsidRPr="003906F4" w:rsidRDefault="003906F4" w:rsidP="003906F4">
            <w:pPr>
              <w:pStyle w:val="TAL"/>
            </w:pPr>
          </w:p>
        </w:tc>
      </w:tr>
      <w:tr w:rsidR="003906F4" w:rsidRPr="003906F4" w14:paraId="19C0277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395F2F9" w14:textId="685EE196"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971B0A" w14:textId="13B7D368" w:rsidR="003906F4" w:rsidRPr="003906F4" w:rsidRDefault="003906F4" w:rsidP="003906F4">
            <w:pPr>
              <w:pStyle w:val="TAL"/>
            </w:pPr>
            <w:r w:rsidRPr="003906F4">
              <w:t>SP-220555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F52DA4" w14:textId="4793B70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E4D2B4" w14:textId="5403E3CD" w:rsidR="003906F4" w:rsidRPr="003906F4" w:rsidRDefault="003906F4" w:rsidP="003906F4">
            <w:pPr>
              <w:pStyle w:val="TAL"/>
            </w:pPr>
            <w:r w:rsidRPr="003906F4">
              <w:t>Rel-16 CRs on Security for 5G_eSBA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6743355" w14:textId="25BB6289"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2E22C1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C2D4B0" w14:textId="7E6C95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66255A" w14:textId="2F7716A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B3B71F" w14:textId="06C877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8520C3" w14:textId="35F69BF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46C67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386CBE" w14:textId="7B979B1B" w:rsidR="003906F4" w:rsidRPr="003906F4" w:rsidRDefault="003906F4" w:rsidP="003906F4">
            <w:pPr>
              <w:pStyle w:val="TAL"/>
            </w:pPr>
            <w:r w:rsidRPr="003906F4">
              <w:t>5G_eSBA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B080A0" w14:textId="15392B5C"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435E87" w14:textId="55E0CED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8E4A2B" w14:textId="77777777" w:rsidR="003906F4" w:rsidRPr="003906F4" w:rsidRDefault="003906F4" w:rsidP="003906F4">
            <w:pPr>
              <w:pStyle w:val="TAL"/>
            </w:pPr>
          </w:p>
        </w:tc>
      </w:tr>
      <w:tr w:rsidR="003906F4" w:rsidRPr="003906F4" w14:paraId="014782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B6E3E2" w14:textId="45266422"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2514545" w14:textId="5B88BFEF" w:rsidR="003906F4" w:rsidRPr="003906F4" w:rsidRDefault="003906F4" w:rsidP="003906F4">
            <w:pPr>
              <w:pStyle w:val="TAL"/>
            </w:pPr>
            <w:r w:rsidRPr="003906F4">
              <w:t>SP-220563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DB3EC1" w14:textId="0BF4E77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037862" w14:textId="07D67D58" w:rsidR="003906F4" w:rsidRPr="003906F4" w:rsidRDefault="003906F4" w:rsidP="003906F4">
            <w:pPr>
              <w:pStyle w:val="TAL"/>
            </w:pPr>
            <w:r w:rsidRPr="003906F4">
              <w:t>Rel-16 CRs on TEI Batch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2E34A0" w14:textId="104FFE6F"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7A59C9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761F9B" w14:textId="2F78112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A76D19" w14:textId="29BADB2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10FCB8" w14:textId="75D0F1F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BC183A" w14:textId="18BD25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FA4CC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61253F" w14:textId="67BBA22C"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DEB462" w14:textId="2BA6A70D"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7BAECEA" w14:textId="04D59BB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91FBAA0" w14:textId="77777777" w:rsidR="003906F4" w:rsidRPr="003906F4" w:rsidRDefault="003906F4" w:rsidP="003906F4">
            <w:pPr>
              <w:pStyle w:val="TAL"/>
            </w:pPr>
          </w:p>
        </w:tc>
      </w:tr>
      <w:tr w:rsidR="003906F4" w:rsidRPr="003906F4" w14:paraId="038EBE7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F60F564" w14:textId="7EE0D55A"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B2BB5F" w14:textId="6AC4BDDE" w:rsidR="003906F4" w:rsidRPr="003906F4" w:rsidRDefault="003906F4" w:rsidP="003906F4">
            <w:pPr>
              <w:pStyle w:val="TAL"/>
            </w:pPr>
            <w:r w:rsidRPr="003906F4">
              <w:t>SP-220565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4CAF9C7" w14:textId="6B782B0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DD0363" w14:textId="22B16DAC" w:rsidR="003906F4" w:rsidRPr="003906F4" w:rsidRDefault="003906F4" w:rsidP="003906F4">
            <w:pPr>
              <w:pStyle w:val="TAL"/>
            </w:pPr>
            <w:r w:rsidRPr="003906F4">
              <w:t>Rel-16 CRs on TEI Batch 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ED7BA5D" w14:textId="401688E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1573F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0F10C4" w14:textId="1B9155D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4030BF7" w14:textId="7E3C63F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EED7A1" w14:textId="520FED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D2E73F" w14:textId="2B4F116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FE38B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0D2ED12" w14:textId="3DB3C480" w:rsidR="003906F4" w:rsidRPr="003906F4" w:rsidRDefault="003906F4" w:rsidP="003906F4">
            <w:pPr>
              <w:pStyle w:val="TAL"/>
            </w:pPr>
            <w:r w:rsidRPr="003906F4">
              <w:t>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6DD998A" w14:textId="1E2FD6FC"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582059" w14:textId="2B34DAD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5DDA84F" w14:textId="77777777" w:rsidR="003906F4" w:rsidRPr="003906F4" w:rsidRDefault="003906F4" w:rsidP="003906F4">
            <w:pPr>
              <w:pStyle w:val="TAL"/>
            </w:pPr>
          </w:p>
        </w:tc>
      </w:tr>
      <w:tr w:rsidR="003906F4" w:rsidRPr="003906F4" w14:paraId="133445D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2D6D97" w14:textId="4E68A3C2"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D20096" w14:textId="21C915DB" w:rsidR="003906F4" w:rsidRPr="003906F4" w:rsidRDefault="003906F4" w:rsidP="003906F4">
            <w:pPr>
              <w:pStyle w:val="TAL"/>
            </w:pPr>
            <w:r w:rsidRPr="003906F4">
              <w:t>SP-220596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E6D664F" w14:textId="65A9170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FAF383" w14:textId="7D2216E6" w:rsidR="003906F4" w:rsidRPr="003906F4" w:rsidRDefault="003906F4" w:rsidP="003906F4">
            <w:pPr>
              <w:pStyle w:val="TAL"/>
            </w:pPr>
            <w:r w:rsidRPr="003906F4">
              <w:t>Rel-16 CRs on Registration of URNs [5GMS3]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5CCA85" w14:textId="58AC40E6"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D239A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FB1770" w14:textId="0CB976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FBECDA5" w14:textId="65755AF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E4285A" w14:textId="04C3E6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ECF6D0" w14:textId="28B9FC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C5558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6F7004" w14:textId="4C95FD80" w:rsidR="003906F4" w:rsidRPr="003906F4" w:rsidRDefault="003906F4" w:rsidP="003906F4">
            <w:pPr>
              <w:pStyle w:val="TAL"/>
            </w:pPr>
            <w:r w:rsidRPr="003906F4">
              <w:t>5GMS3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8291DF9" w14:textId="582317A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C6FAF19" w14:textId="584C62B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39D4387" w14:textId="77777777" w:rsidR="003906F4" w:rsidRPr="003906F4" w:rsidRDefault="003906F4" w:rsidP="003906F4">
            <w:pPr>
              <w:pStyle w:val="TAL"/>
            </w:pPr>
          </w:p>
        </w:tc>
      </w:tr>
      <w:tr w:rsidR="003906F4" w:rsidRPr="003906F4" w14:paraId="72E1B6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7675078" w14:textId="2DEEF850" w:rsidR="003906F4" w:rsidRPr="003906F4" w:rsidRDefault="003906F4" w:rsidP="003906F4">
            <w:pPr>
              <w:pStyle w:val="TAL"/>
            </w:pPr>
            <w:r w:rsidRPr="003906F4">
              <w:t>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186FADD" w14:textId="23EF1C6D" w:rsidR="003906F4" w:rsidRPr="003906F4" w:rsidRDefault="003906F4" w:rsidP="003906F4">
            <w:pPr>
              <w:pStyle w:val="TAL"/>
            </w:pPr>
            <w:r w:rsidRPr="003906F4">
              <w:t>SP-220601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52C003" w14:textId="696E882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9CF0C1" w14:textId="7DA5F487" w:rsidR="003906F4" w:rsidRPr="003906F4" w:rsidRDefault="003906F4" w:rsidP="003906F4">
            <w:pPr>
              <w:pStyle w:val="TAL"/>
            </w:pPr>
            <w:r w:rsidRPr="003906F4">
              <w:t xml:space="preserve">Rel-16 CR on Correction to </w:t>
            </w:r>
            <w:proofErr w:type="spellStart"/>
            <w:r w:rsidRPr="003906F4">
              <w:t>QoE</w:t>
            </w:r>
            <w:proofErr w:type="spellEnd"/>
            <w:r w:rsidRPr="003906F4">
              <w:t xml:space="preserve"> metrics reporting client configuration [5GMS3, TEI16]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ECD08C3" w14:textId="1A5EA809"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D5E2D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6CA002" w14:textId="77ACE3C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434C43" w14:textId="524838B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D17084" w14:textId="4408D4F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D67169" w14:textId="7D63DC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C9B3D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7053220" w14:textId="1C94AF88" w:rsidR="003906F4" w:rsidRPr="003906F4" w:rsidRDefault="003906F4" w:rsidP="003906F4">
            <w:pPr>
              <w:pStyle w:val="TAL"/>
            </w:pPr>
            <w:r w:rsidRPr="003906F4">
              <w:t>5GMS3, TEI16</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D60A222" w14:textId="2699D516" w:rsidR="003906F4" w:rsidRPr="003906F4" w:rsidRDefault="003906F4" w:rsidP="003906F4">
            <w:pPr>
              <w:pStyle w:val="TAL"/>
            </w:pPr>
            <w:r w:rsidRPr="003906F4">
              <w:t>This CR PACK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38C825" w14:textId="1D52DBF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0630C76" w14:textId="77777777" w:rsidR="003906F4" w:rsidRPr="003906F4" w:rsidRDefault="003906F4" w:rsidP="003906F4">
            <w:pPr>
              <w:pStyle w:val="TAL"/>
            </w:pPr>
          </w:p>
        </w:tc>
      </w:tr>
      <w:tr w:rsidR="003906F4" w:rsidRPr="003906F4" w14:paraId="6A1BEF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819959C" w14:textId="4F36D91D"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88D5A29" w14:textId="16F46990" w:rsidR="003906F4" w:rsidRPr="003906F4" w:rsidRDefault="003906F4" w:rsidP="003906F4">
            <w:pPr>
              <w:pStyle w:val="TAL"/>
            </w:pPr>
            <w:r w:rsidRPr="003906F4">
              <w:t>SP-220428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C8C498" w14:textId="5FC1A2F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E2AABB2" w14:textId="4819B6F9" w:rsidR="003906F4" w:rsidRPr="003906F4" w:rsidRDefault="003906F4" w:rsidP="003906F4">
            <w:pPr>
              <w:pStyle w:val="TAL"/>
            </w:pPr>
            <w:r w:rsidRPr="003906F4">
              <w:t>Stage 1 CRs on 5GSAT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609B983" w14:textId="52E43D35"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E1E950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472CF7" w14:textId="22FCB75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394E543" w14:textId="0CF8842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22BF38A" w14:textId="6906149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2AB173" w14:textId="7C39D7A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E66B1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A7018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2F2B6BF" w14:textId="703BF11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5965ED" w14:textId="0E3BD73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4A7F2D6" w14:textId="77777777" w:rsidR="003906F4" w:rsidRPr="003906F4" w:rsidRDefault="003906F4" w:rsidP="003906F4">
            <w:pPr>
              <w:pStyle w:val="TAL"/>
            </w:pPr>
          </w:p>
        </w:tc>
      </w:tr>
      <w:tr w:rsidR="003906F4" w:rsidRPr="003906F4" w14:paraId="6ED7734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CBA5A63" w14:textId="295D2128"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42A6A1F" w14:textId="13100245" w:rsidR="003906F4" w:rsidRPr="003906F4" w:rsidRDefault="003906F4" w:rsidP="003906F4">
            <w:pPr>
              <w:pStyle w:val="TAL"/>
            </w:pPr>
            <w:r w:rsidRPr="003906F4">
              <w:t>SP-220433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35FF28" w14:textId="2774BE3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8A577B" w14:textId="1BB1561D" w:rsidR="003906F4" w:rsidRPr="003906F4" w:rsidRDefault="003906F4" w:rsidP="003906F4">
            <w:pPr>
              <w:pStyle w:val="TAL"/>
            </w:pPr>
            <w:proofErr w:type="spellStart"/>
            <w:r w:rsidRPr="003906F4">
              <w:t>Satge</w:t>
            </w:r>
            <w:proofErr w:type="spellEnd"/>
            <w:r w:rsidRPr="003906F4">
              <w:t xml:space="preserve"> 1 CRs on MINT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4ADB21" w14:textId="5161717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C56BD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C6CB55" w14:textId="3D95D8F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734681" w14:textId="615DFB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64BFC5" w14:textId="20A8FE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1DBA9C" w14:textId="42346D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8CEEE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B5F40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560725D" w14:textId="48C4A6D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01012E2" w14:textId="6CA2146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B12B4F" w14:textId="77777777" w:rsidR="003906F4" w:rsidRPr="003906F4" w:rsidRDefault="003906F4" w:rsidP="003906F4">
            <w:pPr>
              <w:pStyle w:val="TAL"/>
            </w:pPr>
          </w:p>
        </w:tc>
      </w:tr>
      <w:tr w:rsidR="003906F4" w:rsidRPr="003906F4" w14:paraId="64BAACC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6E551D" w14:textId="69A5835E" w:rsidR="003906F4" w:rsidRPr="003906F4" w:rsidRDefault="003906F4" w:rsidP="003906F4">
            <w:pPr>
              <w:pStyle w:val="TAL"/>
            </w:pPr>
            <w:r w:rsidRPr="003906F4">
              <w:t>17.1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5C43025" w14:textId="55CFC1B1" w:rsidR="003906F4" w:rsidRPr="003906F4" w:rsidRDefault="003906F4" w:rsidP="003906F4">
            <w:pPr>
              <w:pStyle w:val="TAL"/>
            </w:pPr>
            <w:r w:rsidRPr="003906F4">
              <w:t>SP-220435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77E9E2" w14:textId="13BCA2E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547944" w14:textId="3377AA85" w:rsidR="003906F4" w:rsidRPr="003906F4" w:rsidRDefault="003906F4" w:rsidP="003906F4">
            <w:pPr>
              <w:pStyle w:val="TAL"/>
            </w:pPr>
            <w:r w:rsidRPr="003906F4">
              <w:t>Stage 1 CRs on UIA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BCEA57" w14:textId="6C108777"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76CDC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C0C0F3" w14:textId="4EFE2F3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B727F0" w14:textId="4CD9ED4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83C6C2" w14:textId="732BEB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6CA62B" w14:textId="4665D5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2F811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78DF9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25BA0F" w14:textId="672C141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05FA481" w14:textId="7BEB901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036E34C" w14:textId="77777777" w:rsidR="003906F4" w:rsidRPr="003906F4" w:rsidRDefault="003906F4" w:rsidP="003906F4">
            <w:pPr>
              <w:pStyle w:val="TAL"/>
            </w:pPr>
          </w:p>
        </w:tc>
      </w:tr>
      <w:tr w:rsidR="003906F4" w:rsidRPr="003906F4" w14:paraId="16E6676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8843EA3" w14:textId="683F93C5"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63F152" w14:textId="3DACCBAE" w:rsidR="003906F4" w:rsidRPr="003906F4" w:rsidRDefault="003906F4" w:rsidP="003906F4">
            <w:pPr>
              <w:pStyle w:val="TAL"/>
            </w:pPr>
            <w:r w:rsidRPr="003906F4">
              <w:t>SP-220639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2DA529" w14:textId="34978D20"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2615F2" w14:textId="70026E10" w:rsidR="003906F4" w:rsidRPr="003906F4" w:rsidRDefault="003906F4" w:rsidP="003906F4">
            <w:pPr>
              <w:pStyle w:val="TAL"/>
            </w:pPr>
            <w:r w:rsidRPr="003906F4">
              <w:t>23.501 CR3633R2 (Rel-17, 'F'): RFSP Index authorized by PCF and subscribed RFSP Index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B24CF17" w14:textId="07A5BA1A"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296798" w14:textId="0ADBF305"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77FB92" w14:textId="22AFF1BB" w:rsidR="003906F4" w:rsidRPr="003906F4" w:rsidRDefault="003906F4" w:rsidP="003906F4">
            <w:pPr>
              <w:pStyle w:val="TAL"/>
            </w:pPr>
            <w:r w:rsidRPr="003906F4">
              <w:t>3633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FB0993" w14:textId="79E9BCB4" w:rsidR="003906F4" w:rsidRPr="003906F4" w:rsidRDefault="003906F4" w:rsidP="003906F4">
            <w:pPr>
              <w:pStyle w:val="TAL"/>
            </w:pPr>
            <w:r w:rsidRPr="003906F4">
              <w:t>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AB17B5" w14:textId="717186AC"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B94348" w14:textId="15CB3473"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571AC5" w14:textId="547FD4D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AAA37A" w14:textId="3059961A" w:rsidR="003906F4" w:rsidRPr="003906F4" w:rsidRDefault="003906F4" w:rsidP="003906F4">
            <w:pPr>
              <w:pStyle w:val="TAL"/>
            </w:pPr>
            <w:r w:rsidRPr="003906F4">
              <w:t>5GS_Ph1, 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4E43BC" w14:textId="6E712426" w:rsidR="003906F4" w:rsidRPr="003906F4" w:rsidRDefault="003906F4" w:rsidP="003906F4">
            <w:pPr>
              <w:pStyle w:val="TAL"/>
            </w:pPr>
            <w:r w:rsidRPr="003906F4">
              <w:t>Proposed revision of 23.501 CR3633R1 in SP-220410. Revised to SP-220688.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89308E" w14:textId="5014DED6"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B188657" w14:textId="120E96BD" w:rsidR="003906F4" w:rsidRPr="003906F4" w:rsidRDefault="003906F4" w:rsidP="003906F4">
            <w:pPr>
              <w:pStyle w:val="TAL"/>
            </w:pPr>
            <w:r w:rsidRPr="003906F4">
              <w:t>SP-220688</w:t>
            </w:r>
          </w:p>
        </w:tc>
      </w:tr>
      <w:tr w:rsidR="003906F4" w:rsidRPr="003906F4" w14:paraId="4E76B8C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019FCA4" w14:textId="6FF4778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FFDDCB9" w14:textId="7251DEA4" w:rsidR="003906F4" w:rsidRPr="003906F4" w:rsidRDefault="003906F4" w:rsidP="003906F4">
            <w:pPr>
              <w:pStyle w:val="TAL"/>
            </w:pPr>
            <w:r w:rsidRPr="003906F4">
              <w:t>SP-220688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096113" w14:textId="5F8BAE17"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DDF4C3" w14:textId="543B0960" w:rsidR="003906F4" w:rsidRPr="003906F4" w:rsidRDefault="003906F4" w:rsidP="003906F4">
            <w:pPr>
              <w:pStyle w:val="TAL"/>
            </w:pPr>
            <w:r w:rsidRPr="003906F4">
              <w:t>23.501 CR3633R3 (Rel-17, 'F'): RFSP Index authorized by PCF and subscribed RFSP Index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03B509" w14:textId="6E197978"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44C5BA" w14:textId="13ADAEC2"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6257E5" w14:textId="2E638F4D" w:rsidR="003906F4" w:rsidRPr="003906F4" w:rsidRDefault="003906F4" w:rsidP="003906F4">
            <w:pPr>
              <w:pStyle w:val="TAL"/>
            </w:pPr>
            <w:r w:rsidRPr="003906F4">
              <w:t>3633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D2D89D" w14:textId="2DF42CB2" w:rsidR="003906F4" w:rsidRPr="003906F4" w:rsidRDefault="003906F4" w:rsidP="003906F4">
            <w:pPr>
              <w:pStyle w:val="TAL"/>
            </w:pPr>
            <w:r w:rsidRPr="003906F4">
              <w:t>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CCD281" w14:textId="00A4224B"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B48609" w14:textId="0C98CB34"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870C0C" w14:textId="22778800"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4E5D6BE" w14:textId="1B27EB1F" w:rsidR="003906F4" w:rsidRPr="003906F4" w:rsidRDefault="003906F4" w:rsidP="003906F4">
            <w:pPr>
              <w:pStyle w:val="TAL"/>
            </w:pPr>
            <w:r w:rsidRPr="003906F4">
              <w:t>5GS_Ph1, 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6BFB36" w14:textId="245C73D3" w:rsidR="003906F4" w:rsidRPr="003906F4" w:rsidRDefault="003906F4" w:rsidP="003906F4">
            <w:pPr>
              <w:pStyle w:val="TAL"/>
            </w:pPr>
            <w:r w:rsidRPr="003906F4">
              <w:t>Revision of SP-220639.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910555" w14:textId="2B4A5C5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8668FE" w14:textId="77777777" w:rsidR="003906F4" w:rsidRPr="003906F4" w:rsidRDefault="003906F4" w:rsidP="003906F4">
            <w:pPr>
              <w:pStyle w:val="TAL"/>
            </w:pPr>
          </w:p>
        </w:tc>
      </w:tr>
      <w:tr w:rsidR="003906F4" w:rsidRPr="003906F4" w14:paraId="0E929F0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9BA8B3" w14:textId="4F6F1DA6"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DA39EE9" w14:textId="1E14B111" w:rsidR="003906F4" w:rsidRPr="003906F4" w:rsidRDefault="003906F4" w:rsidP="003906F4">
            <w:pPr>
              <w:pStyle w:val="TAL"/>
            </w:pPr>
            <w:r w:rsidRPr="003906F4">
              <w:t>SP-220410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144036" w14:textId="2C033A2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F04337" w14:textId="60196E1B" w:rsidR="003906F4" w:rsidRPr="003906F4" w:rsidRDefault="003906F4" w:rsidP="003906F4">
            <w:pPr>
              <w:pStyle w:val="TAL"/>
            </w:pPr>
            <w:r w:rsidRPr="003906F4">
              <w:t>CRs on TEI17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4F6887" w14:textId="40516B82"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69CAD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96DAF1" w14:textId="343E378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45A24AB" w14:textId="35A5982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3D9B26" w14:textId="01298D4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75D147" w14:textId="1CB9BB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EA6DC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182551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0073F7A" w14:textId="4543FB28" w:rsidR="003906F4" w:rsidRPr="003906F4" w:rsidRDefault="003906F4" w:rsidP="003906F4">
            <w:pPr>
              <w:pStyle w:val="TAL"/>
            </w:pPr>
            <w:r w:rsidRPr="003906F4">
              <w:t>Proposed revision of 23.501 CR3633R1 in SP-220639. 23.501 CR3633R1 was noted. This CR Pack was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11B0949" w14:textId="171E0D5B"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53FE074" w14:textId="77777777" w:rsidR="003906F4" w:rsidRPr="003906F4" w:rsidRDefault="003906F4" w:rsidP="003906F4">
            <w:pPr>
              <w:pStyle w:val="TAL"/>
            </w:pPr>
          </w:p>
        </w:tc>
      </w:tr>
      <w:tr w:rsidR="003906F4" w:rsidRPr="003906F4" w14:paraId="055F11C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EC988E" w14:textId="65405118"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4A54976" w14:textId="504509B8" w:rsidR="003906F4" w:rsidRPr="003906F4" w:rsidRDefault="003906F4" w:rsidP="003906F4">
            <w:pPr>
              <w:pStyle w:val="TAL"/>
            </w:pPr>
            <w:r w:rsidRPr="003906F4">
              <w:t>SP-220561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40037D2" w14:textId="2C24EA5A"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6A21D3" w14:textId="5C5C8FA1" w:rsidR="003906F4" w:rsidRPr="003906F4" w:rsidRDefault="003906F4" w:rsidP="003906F4">
            <w:pPr>
              <w:pStyle w:val="TAL"/>
            </w:pPr>
            <w:r w:rsidRPr="003906F4">
              <w:t>23.501 CR3583R1 (Rel-17, 'F'): Clarification on Mapped NSSAI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A04769" w14:textId="02AC611E"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8E063FA" w14:textId="3BBB3088" w:rsidR="003906F4" w:rsidRPr="003906F4" w:rsidRDefault="003906F4" w:rsidP="003906F4">
            <w:pPr>
              <w:pStyle w:val="TAL"/>
            </w:pPr>
            <w:r w:rsidRPr="003906F4">
              <w:t>23.501</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68700D" w14:textId="4A42A4DD" w:rsidR="003906F4" w:rsidRPr="003906F4" w:rsidRDefault="003906F4" w:rsidP="003906F4">
            <w:pPr>
              <w:pStyle w:val="TAL"/>
            </w:pPr>
            <w:r w:rsidRPr="003906F4">
              <w:t>3583</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89F4A5C" w14:textId="2CCA447A" w:rsidR="003906F4" w:rsidRPr="003906F4" w:rsidRDefault="003906F4" w:rsidP="003906F4">
            <w:pPr>
              <w:pStyle w:val="TAL"/>
            </w:pPr>
            <w:r w:rsidRPr="003906F4">
              <w:t>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F488A1" w14:textId="4DB148BE"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2A8731" w14:textId="344092C5" w:rsidR="003906F4" w:rsidRPr="003906F4" w:rsidRDefault="003906F4" w:rsidP="003906F4">
            <w:pPr>
              <w:pStyle w:val="TAL"/>
            </w:pPr>
            <w:r w:rsidRPr="003906F4">
              <w:t>17.4.0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9142A2" w14:textId="63D28F8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B626E8" w14:textId="0F9005C5" w:rsidR="003906F4" w:rsidRPr="003906F4" w:rsidRDefault="003906F4" w:rsidP="003906F4">
            <w:pPr>
              <w:pStyle w:val="TAL"/>
            </w:pPr>
            <w:r w:rsidRPr="003906F4">
              <w:t>eNS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FF550B" w14:textId="03AEA489" w:rsidR="003906F4" w:rsidRPr="003906F4" w:rsidRDefault="003906F4" w:rsidP="003906F4">
            <w:pPr>
              <w:pStyle w:val="TAL"/>
            </w:pPr>
            <w:r w:rsidRPr="003906F4">
              <w:t>Proposed revision of 23.501 CR3583 in SP-220414.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26E5AC4" w14:textId="142EB4C9"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E9CEDE4" w14:textId="77777777" w:rsidR="003906F4" w:rsidRPr="003906F4" w:rsidRDefault="003906F4" w:rsidP="003906F4">
            <w:pPr>
              <w:pStyle w:val="TAL"/>
            </w:pPr>
          </w:p>
        </w:tc>
      </w:tr>
      <w:tr w:rsidR="003906F4" w:rsidRPr="003906F4" w14:paraId="22719AA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B38EF5B" w14:textId="7663610B"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2435285" w14:textId="4E27A7D8" w:rsidR="003906F4" w:rsidRPr="003906F4" w:rsidRDefault="003906F4" w:rsidP="003906F4">
            <w:pPr>
              <w:pStyle w:val="TAL"/>
            </w:pPr>
            <w:r w:rsidRPr="003906F4">
              <w:t>SP-220414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C197B4" w14:textId="6B4C160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E590A2" w14:textId="308F90CF" w:rsidR="003906F4" w:rsidRPr="003906F4" w:rsidRDefault="003906F4" w:rsidP="003906F4">
            <w:pPr>
              <w:pStyle w:val="TAL"/>
            </w:pPr>
            <w:r w:rsidRPr="003906F4">
              <w:t>CRs where company input / alternatives are expected (3)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DEA7230" w14:textId="0B79804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2B856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A8FAA9" w14:textId="3FE8AD1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3A4FB1C" w14:textId="56F7F35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425996" w14:textId="100D0F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737F12" w14:textId="1E160AC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DEBC7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F1F748"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A83FFA" w14:textId="47F044C9" w:rsidR="003906F4" w:rsidRPr="003906F4" w:rsidRDefault="003906F4" w:rsidP="003906F4">
            <w:pPr>
              <w:pStyle w:val="TAL"/>
            </w:pPr>
            <w:r w:rsidRPr="003906F4">
              <w:t>Revision of 23.501 CR3583 proposed in SP-220561.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AB23DA" w14:textId="71EC82B0"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18B275B" w14:textId="77777777" w:rsidR="003906F4" w:rsidRPr="003906F4" w:rsidRDefault="003906F4" w:rsidP="003906F4">
            <w:pPr>
              <w:pStyle w:val="TAL"/>
            </w:pPr>
          </w:p>
        </w:tc>
      </w:tr>
      <w:tr w:rsidR="003906F4" w:rsidRPr="003906F4" w14:paraId="37E1BD5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462B1D" w14:textId="5E34FE46" w:rsidR="003906F4" w:rsidRPr="003906F4" w:rsidRDefault="003906F4" w:rsidP="003906F4">
            <w:pPr>
              <w:pStyle w:val="TAL"/>
            </w:pPr>
            <w:r w:rsidRPr="003906F4">
              <w:lastRenderedPageBreak/>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F0F7D0" w14:textId="0443BEBB" w:rsidR="003906F4" w:rsidRPr="003906F4" w:rsidRDefault="003906F4" w:rsidP="003906F4">
            <w:pPr>
              <w:pStyle w:val="TAL"/>
            </w:pPr>
            <w:r w:rsidRPr="003906F4">
              <w:t>SP-220411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5FBF34" w14:textId="23F643C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370328" w14:textId="3639A522" w:rsidR="003906F4" w:rsidRPr="003906F4" w:rsidRDefault="003906F4" w:rsidP="003906F4">
            <w:pPr>
              <w:pStyle w:val="TAL"/>
            </w:pPr>
            <w:r w:rsidRPr="003906F4">
              <w:t>CRs on TEI17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810A7F" w14:textId="53ECAAC3"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7C725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3C5DE3" w14:textId="2D18814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DEA89DB" w14:textId="0934CEF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B77FD6" w14:textId="47190D9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AFF015" w14:textId="230B2C2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9A506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A0CA75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27D6A23" w14:textId="3FD29DB0" w:rsidR="003906F4" w:rsidRPr="003906F4" w:rsidRDefault="003906F4" w:rsidP="003906F4">
            <w:pPr>
              <w:pStyle w:val="TAL"/>
            </w:pPr>
            <w:r w:rsidRPr="003906F4">
              <w:t>Ericsson have comments on 23.501 CR3640R1; 23.502 CR3481R1. 23.501 CR3640R1 and 23.502 CR3481R1 were postponed. This CR Pack was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5D81E8" w14:textId="05E1F818"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4D55CF" w14:textId="77777777" w:rsidR="003906F4" w:rsidRPr="003906F4" w:rsidRDefault="003906F4" w:rsidP="003906F4">
            <w:pPr>
              <w:pStyle w:val="TAL"/>
            </w:pPr>
          </w:p>
        </w:tc>
      </w:tr>
      <w:tr w:rsidR="003906F4" w:rsidRPr="003906F4" w14:paraId="004E2C9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A2995F5" w14:textId="53FFB887"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86AD2A9" w14:textId="66CD2022" w:rsidR="003906F4" w:rsidRPr="003906F4" w:rsidRDefault="003906F4" w:rsidP="003906F4">
            <w:pPr>
              <w:pStyle w:val="TAL"/>
            </w:pPr>
            <w:r w:rsidRPr="003906F4">
              <w:t>SP-220392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208480" w14:textId="240A9E4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87D395" w14:textId="5F5ABFCF" w:rsidR="003906F4" w:rsidRPr="003906F4" w:rsidRDefault="003906F4" w:rsidP="003906F4">
            <w:pPr>
              <w:pStyle w:val="TAL"/>
            </w:pPr>
            <w:r w:rsidRPr="003906F4">
              <w:t>CRs on 5G_eLCS_ph2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4CCADA1" w14:textId="5EAE2506"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2DE3A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83B2FF" w14:textId="7DB211D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976A9FF" w14:textId="5BDACC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644871" w14:textId="65FE095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3C08B8" w14:textId="3A33A78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27437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536CF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891A6D" w14:textId="41E0931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6C78C74" w14:textId="690EC1D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0643B92" w14:textId="77777777" w:rsidR="003906F4" w:rsidRPr="003906F4" w:rsidRDefault="003906F4" w:rsidP="003906F4">
            <w:pPr>
              <w:pStyle w:val="TAL"/>
            </w:pPr>
          </w:p>
        </w:tc>
      </w:tr>
      <w:tr w:rsidR="003906F4" w:rsidRPr="003906F4" w14:paraId="7981DEC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10E9C1" w14:textId="37664E0B"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DE46F99" w14:textId="4DC454F8" w:rsidR="003906F4" w:rsidRPr="003906F4" w:rsidRDefault="003906F4" w:rsidP="003906F4">
            <w:pPr>
              <w:pStyle w:val="TAL"/>
            </w:pPr>
            <w:r w:rsidRPr="003906F4">
              <w:t>SP-220393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9A2AAE" w14:textId="147C3E9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6436D9" w14:textId="2AF8003F" w:rsidR="003906F4" w:rsidRPr="003906F4" w:rsidRDefault="003906F4" w:rsidP="003906F4">
            <w:pPr>
              <w:pStyle w:val="TAL"/>
            </w:pPr>
            <w:r w:rsidRPr="003906F4">
              <w:t>CRs on 5G_ProSe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98CA06" w14:textId="134F31C4"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8AFB9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E24DD4" w14:textId="696A116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D0C1E4" w14:textId="483E0D4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AB15AD" w14:textId="2E584AD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6B837B" w14:textId="48F4C14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A00CC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171B50"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D7FB0EA" w14:textId="091DD75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6B2ED95" w14:textId="7F52F6B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512840" w14:textId="77777777" w:rsidR="003906F4" w:rsidRPr="003906F4" w:rsidRDefault="003906F4" w:rsidP="003906F4">
            <w:pPr>
              <w:pStyle w:val="TAL"/>
            </w:pPr>
          </w:p>
        </w:tc>
      </w:tr>
      <w:tr w:rsidR="003906F4" w:rsidRPr="003906F4" w14:paraId="30CBB8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4CC66D" w14:textId="24A32A8B"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64EB62" w14:textId="036AE5E5" w:rsidR="003906F4" w:rsidRPr="003906F4" w:rsidRDefault="003906F4" w:rsidP="003906F4">
            <w:pPr>
              <w:pStyle w:val="TAL"/>
            </w:pPr>
            <w:r w:rsidRPr="003906F4">
              <w:t>SP-220394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A6F9C0" w14:textId="6D02399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CC80AD9" w14:textId="6637F77A" w:rsidR="003906F4" w:rsidRPr="003906F4" w:rsidRDefault="003906F4" w:rsidP="003906F4">
            <w:pPr>
              <w:pStyle w:val="TAL"/>
            </w:pPr>
            <w:r w:rsidRPr="003906F4">
              <w:t>CRs on 5GSAT_ARCH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1550757" w14:textId="74F02F11"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076CA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DFE032" w14:textId="711F117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8A88101" w14:textId="4C15D20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69EEF5" w14:textId="05A61A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0126EA" w14:textId="68C3BE9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3EA6D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944D8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6F9E7F" w14:textId="37EAF3C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202F2E" w14:textId="650356F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BE9E4C" w14:textId="77777777" w:rsidR="003906F4" w:rsidRPr="003906F4" w:rsidRDefault="003906F4" w:rsidP="003906F4">
            <w:pPr>
              <w:pStyle w:val="TAL"/>
            </w:pPr>
          </w:p>
        </w:tc>
      </w:tr>
      <w:tr w:rsidR="003906F4" w:rsidRPr="003906F4" w14:paraId="09634E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26C405F" w14:textId="531382BF"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DEE30A9" w14:textId="3F8753D4" w:rsidR="003906F4" w:rsidRPr="003906F4" w:rsidRDefault="003906F4" w:rsidP="003906F4">
            <w:pPr>
              <w:pStyle w:val="TAL"/>
            </w:pPr>
            <w:r w:rsidRPr="003906F4">
              <w:t>SP-220395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CDAD6C" w14:textId="527A9BE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82BC8A" w14:textId="08931700" w:rsidR="003906F4" w:rsidRPr="003906F4" w:rsidRDefault="003906F4" w:rsidP="003906F4">
            <w:pPr>
              <w:pStyle w:val="TAL"/>
            </w:pPr>
            <w:r w:rsidRPr="003906F4">
              <w:t>CRs on 5MBS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887A55E" w14:textId="4FEE172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DFD9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AA8863" w14:textId="76C4FAE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D3F0958" w14:textId="4B97221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564478" w14:textId="7D51FE6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8D7EB8" w14:textId="239066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432B7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E841AA"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D2BD5C6" w14:textId="7B44DEB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5B4DD8E" w14:textId="503AAA7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6A45526" w14:textId="77777777" w:rsidR="003906F4" w:rsidRPr="003906F4" w:rsidRDefault="003906F4" w:rsidP="003906F4">
            <w:pPr>
              <w:pStyle w:val="TAL"/>
            </w:pPr>
          </w:p>
        </w:tc>
      </w:tr>
      <w:tr w:rsidR="003906F4" w:rsidRPr="003906F4" w14:paraId="2439F0D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1B41C82" w14:textId="2747AB2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5B67E25" w14:textId="6FB31A5A" w:rsidR="003906F4" w:rsidRPr="003906F4" w:rsidRDefault="003906F4" w:rsidP="003906F4">
            <w:pPr>
              <w:pStyle w:val="TAL"/>
            </w:pPr>
            <w:r w:rsidRPr="003906F4">
              <w:t>SP-220396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5121FE4" w14:textId="317E738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5E4E7D" w14:textId="035D6E12" w:rsidR="003906F4" w:rsidRPr="003906F4" w:rsidRDefault="003906F4" w:rsidP="003906F4">
            <w:pPr>
              <w:pStyle w:val="TAL"/>
            </w:pPr>
            <w:r w:rsidRPr="003906F4">
              <w:t>CR on ARCH_NR_REDCAP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3F5D107" w14:textId="67CB491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60B53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13BC65" w14:textId="76929B7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2F2CE3" w14:textId="283CA0A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D9AACC" w14:textId="5953AB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7A4600" w14:textId="0D19070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FDC4B6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146CE9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6F8A96" w14:textId="77CAB48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4645A" w14:textId="0738469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D2A8B97" w14:textId="77777777" w:rsidR="003906F4" w:rsidRPr="003906F4" w:rsidRDefault="003906F4" w:rsidP="003906F4">
            <w:pPr>
              <w:pStyle w:val="TAL"/>
            </w:pPr>
          </w:p>
        </w:tc>
      </w:tr>
      <w:tr w:rsidR="003906F4" w:rsidRPr="003906F4" w14:paraId="4482B3D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DD9C298" w14:textId="0F30F25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0B348A" w14:textId="45529E93" w:rsidR="003906F4" w:rsidRPr="003906F4" w:rsidRDefault="003906F4" w:rsidP="003906F4">
            <w:pPr>
              <w:pStyle w:val="TAL"/>
            </w:pPr>
            <w:r w:rsidRPr="003906F4">
              <w:t>SP-220397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EB3426" w14:textId="744134F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3C817A" w14:textId="12FB3C8E" w:rsidR="003906F4" w:rsidRPr="003906F4" w:rsidRDefault="003906F4" w:rsidP="003906F4">
            <w:pPr>
              <w:pStyle w:val="TAL"/>
            </w:pPr>
            <w:r w:rsidRPr="003906F4">
              <w:t>CR on EDGEAPP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3FFFEA" w14:textId="28851EFF"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4958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CC4BF8" w14:textId="0578146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8B616E" w14:textId="6F230D4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2587DC" w14:textId="597BAEA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D9E706" w14:textId="6BA5985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80C4C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0A841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979AF0F" w14:textId="62B3FC2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3DAA58" w14:textId="3D0283E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BCA7EB" w14:textId="77777777" w:rsidR="003906F4" w:rsidRPr="003906F4" w:rsidRDefault="003906F4" w:rsidP="003906F4">
            <w:pPr>
              <w:pStyle w:val="TAL"/>
            </w:pPr>
          </w:p>
        </w:tc>
      </w:tr>
      <w:tr w:rsidR="003906F4" w:rsidRPr="003906F4" w14:paraId="053C90A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3943C6" w14:textId="14D66C77"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E9DD84" w14:textId="3FAAD5B4" w:rsidR="003906F4" w:rsidRPr="003906F4" w:rsidRDefault="003906F4" w:rsidP="003906F4">
            <w:pPr>
              <w:pStyle w:val="TAL"/>
            </w:pPr>
            <w:r w:rsidRPr="003906F4">
              <w:t>SP-220398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E401F3" w14:textId="6B44216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2B7774" w14:textId="6537B664" w:rsidR="003906F4" w:rsidRPr="003906F4" w:rsidRDefault="003906F4" w:rsidP="003906F4">
            <w:pPr>
              <w:pStyle w:val="TAL"/>
            </w:pPr>
            <w:r w:rsidRPr="003906F4">
              <w:t>CRs on eEDGE_5GC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292957A" w14:textId="7F1A8D39"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7D386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E86031" w14:textId="3C0943A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FBEFCCE" w14:textId="6FDBC1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F57633" w14:textId="4629732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C47D09" w14:textId="293F377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FD9B6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D10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49F11D7" w14:textId="7602499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57C5653" w14:textId="2E667C5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E08734F" w14:textId="77777777" w:rsidR="003906F4" w:rsidRPr="003906F4" w:rsidRDefault="003906F4" w:rsidP="003906F4">
            <w:pPr>
              <w:pStyle w:val="TAL"/>
            </w:pPr>
          </w:p>
        </w:tc>
      </w:tr>
      <w:tr w:rsidR="003906F4" w:rsidRPr="003906F4" w14:paraId="0059999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85AF7A" w14:textId="528EC82D"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A9DB99" w14:textId="4C183389" w:rsidR="003906F4" w:rsidRPr="003906F4" w:rsidRDefault="003906F4" w:rsidP="003906F4">
            <w:pPr>
              <w:pStyle w:val="TAL"/>
            </w:pPr>
            <w:r w:rsidRPr="003906F4">
              <w:t>SP-220399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D5A5538" w14:textId="123232C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8440FB" w14:textId="02997054" w:rsidR="003906F4" w:rsidRPr="003906F4" w:rsidRDefault="003906F4" w:rsidP="003906F4">
            <w:pPr>
              <w:pStyle w:val="TAL"/>
            </w:pPr>
            <w:r w:rsidRPr="003906F4">
              <w:t>CRs on eNA_Ph2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BD8592" w14:textId="1647781D"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BA083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D9AEBF" w14:textId="44EC34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11B8F7" w14:textId="53A7C1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F1C4EF" w14:textId="45ED39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1CB933" w14:textId="1F2164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F9B21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32110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0C3BF8A" w14:textId="3803092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97D8FD" w14:textId="2D74C6E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6C432B" w14:textId="77777777" w:rsidR="003906F4" w:rsidRPr="003906F4" w:rsidRDefault="003906F4" w:rsidP="003906F4">
            <w:pPr>
              <w:pStyle w:val="TAL"/>
            </w:pPr>
          </w:p>
        </w:tc>
      </w:tr>
      <w:tr w:rsidR="003906F4" w:rsidRPr="003906F4" w14:paraId="5F52BF5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86729CE" w14:textId="138B8002"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8BB6A6C" w14:textId="333C97E8" w:rsidR="003906F4" w:rsidRPr="003906F4" w:rsidRDefault="003906F4" w:rsidP="003906F4">
            <w:pPr>
              <w:pStyle w:val="TAL"/>
            </w:pPr>
            <w:r w:rsidRPr="003906F4">
              <w:t>SP-220400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EEAE5B" w14:textId="2C91A3E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7A3B0CE" w14:textId="3AE43DC7" w:rsidR="003906F4" w:rsidRPr="003906F4" w:rsidRDefault="003906F4" w:rsidP="003906F4">
            <w:pPr>
              <w:pStyle w:val="TAL"/>
            </w:pPr>
            <w:r w:rsidRPr="003906F4">
              <w:t>CRs on eNPN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DC276D9" w14:textId="10010EE8"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8563C8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5CA46A" w14:textId="52728F2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01C5823" w14:textId="6240664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6E2A8E" w14:textId="48BAE38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635C62" w14:textId="2AE0A0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DBEA6E"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BD34BC"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19CE1AB" w14:textId="4DAFFFB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8A4100" w14:textId="516EE4A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4EC7BB5" w14:textId="77777777" w:rsidR="003906F4" w:rsidRPr="003906F4" w:rsidRDefault="003906F4" w:rsidP="003906F4">
            <w:pPr>
              <w:pStyle w:val="TAL"/>
            </w:pPr>
          </w:p>
        </w:tc>
      </w:tr>
      <w:tr w:rsidR="003906F4" w:rsidRPr="003906F4" w14:paraId="65C376F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4847994" w14:textId="0508888D"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938E2FA" w14:textId="36BC1167" w:rsidR="003906F4" w:rsidRPr="003906F4" w:rsidRDefault="003906F4" w:rsidP="003906F4">
            <w:pPr>
              <w:pStyle w:val="TAL"/>
            </w:pPr>
            <w:r w:rsidRPr="003906F4">
              <w:t>SP-220401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6688436" w14:textId="285E142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A4DAF8" w14:textId="5D8BDA14" w:rsidR="003906F4" w:rsidRPr="003906F4" w:rsidRDefault="003906F4" w:rsidP="003906F4">
            <w:pPr>
              <w:pStyle w:val="TAL"/>
            </w:pPr>
            <w:r w:rsidRPr="003906F4">
              <w:t>CRs on eNS_Ph2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9711D47" w14:textId="22C8DC7C"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7D2E0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5C4292" w14:textId="583D8B2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72CE6F" w14:textId="7F9A10F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66214F" w14:textId="75A06BB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18BB40" w14:textId="75BD32B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5D4612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9F623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087C467" w14:textId="146696C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8676E3" w14:textId="725A089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8BC9A4" w14:textId="77777777" w:rsidR="003906F4" w:rsidRPr="003906F4" w:rsidRDefault="003906F4" w:rsidP="003906F4">
            <w:pPr>
              <w:pStyle w:val="TAL"/>
            </w:pPr>
          </w:p>
        </w:tc>
      </w:tr>
      <w:tr w:rsidR="003906F4" w:rsidRPr="003906F4" w14:paraId="05ECBA4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6B89CA8" w14:textId="212D4D29"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35E9D37" w14:textId="318A4E5D" w:rsidR="003906F4" w:rsidRPr="003906F4" w:rsidRDefault="003906F4" w:rsidP="003906F4">
            <w:pPr>
              <w:pStyle w:val="TAL"/>
            </w:pPr>
            <w:r w:rsidRPr="003906F4">
              <w:t>SP-220402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C22C10" w14:textId="20DD4F0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721168F" w14:textId="4ACB3952" w:rsidR="003906F4" w:rsidRPr="003906F4" w:rsidRDefault="003906F4" w:rsidP="003906F4">
            <w:pPr>
              <w:pStyle w:val="TAL"/>
            </w:pPr>
            <w:r w:rsidRPr="003906F4">
              <w:t>CRs on eV2XARC_Ph2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B6B675B" w14:textId="770F3650"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68EE3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86A95D" w14:textId="2906CBC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F1C2D6D" w14:textId="641C96B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0783DF" w14:textId="3844FA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5AAA40" w14:textId="2D0C5EC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42217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70B496B"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70C70A1" w14:textId="50418F9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499366" w14:textId="5D82632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A891C3" w14:textId="77777777" w:rsidR="003906F4" w:rsidRPr="003906F4" w:rsidRDefault="003906F4" w:rsidP="003906F4">
            <w:pPr>
              <w:pStyle w:val="TAL"/>
            </w:pPr>
          </w:p>
        </w:tc>
      </w:tr>
      <w:tr w:rsidR="003906F4" w:rsidRPr="003906F4" w14:paraId="4F10528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B35131" w14:textId="379143F3"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B3EBA5D" w14:textId="273AAF17" w:rsidR="003906F4" w:rsidRPr="003906F4" w:rsidRDefault="003906F4" w:rsidP="003906F4">
            <w:pPr>
              <w:pStyle w:val="TAL"/>
            </w:pPr>
            <w:r w:rsidRPr="003906F4">
              <w:t>SP-220403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0805B67" w14:textId="0BDC1AD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73F3B2F" w14:textId="75123B01" w:rsidR="003906F4" w:rsidRPr="003906F4" w:rsidRDefault="003906F4" w:rsidP="003906F4">
            <w:pPr>
              <w:pStyle w:val="TAL"/>
            </w:pPr>
            <w:r w:rsidRPr="003906F4">
              <w:t>CRs on ID_UAS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CE5FD4" w14:textId="448A1A2B"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3F154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1FB5F4" w14:textId="7BD473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1945332" w14:textId="2A8B5D8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485AE3" w14:textId="05EAED3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D3995F" w14:textId="08F28C9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AFA25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F47CE4"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67E5A8" w14:textId="6141AD5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E24C08" w14:textId="223A082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68B74E6" w14:textId="77777777" w:rsidR="003906F4" w:rsidRPr="003906F4" w:rsidRDefault="003906F4" w:rsidP="003906F4">
            <w:pPr>
              <w:pStyle w:val="TAL"/>
            </w:pPr>
          </w:p>
        </w:tc>
      </w:tr>
      <w:tr w:rsidR="003906F4" w:rsidRPr="003906F4" w14:paraId="012DD5F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3BD180" w14:textId="6FA94995"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1E0F304" w14:textId="50D7DED6" w:rsidR="003906F4" w:rsidRPr="003906F4" w:rsidRDefault="003906F4" w:rsidP="003906F4">
            <w:pPr>
              <w:pStyle w:val="TAL"/>
            </w:pPr>
            <w:r w:rsidRPr="003906F4">
              <w:t>SP-220404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DD7C049" w14:textId="237CC77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8F89693" w14:textId="09546F71" w:rsidR="003906F4" w:rsidRPr="003906F4" w:rsidRDefault="003906F4" w:rsidP="003906F4">
            <w:pPr>
              <w:pStyle w:val="TAL"/>
            </w:pPr>
            <w:r w:rsidRPr="003906F4">
              <w:t>CRs on IIoT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3B54804" w14:textId="547FB59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98874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8AE072" w14:textId="7B6862D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4D168F4" w14:textId="67F975D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B43615" w14:textId="479B79D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8B6426" w14:textId="5A50A58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8DD93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D2653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8829FFB" w14:textId="77D007B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400E9B" w14:textId="61A826E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7D04CC" w14:textId="77777777" w:rsidR="003906F4" w:rsidRPr="003906F4" w:rsidRDefault="003906F4" w:rsidP="003906F4">
            <w:pPr>
              <w:pStyle w:val="TAL"/>
            </w:pPr>
          </w:p>
        </w:tc>
      </w:tr>
      <w:tr w:rsidR="003906F4" w:rsidRPr="003906F4" w14:paraId="6EC551F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6758037" w14:textId="0F09808F"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4C49143" w14:textId="576A7AC5" w:rsidR="003906F4" w:rsidRPr="003906F4" w:rsidRDefault="003906F4" w:rsidP="003906F4">
            <w:pPr>
              <w:pStyle w:val="TAL"/>
            </w:pPr>
            <w:r w:rsidRPr="003906F4">
              <w:t>SP-220405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05ABC8" w14:textId="0C2F077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9BD59F" w14:textId="6C02F931" w:rsidR="003906F4" w:rsidRPr="003906F4" w:rsidRDefault="003906F4" w:rsidP="003906F4">
            <w:pPr>
              <w:pStyle w:val="TAL"/>
            </w:pPr>
            <w:r w:rsidRPr="003906F4">
              <w:t>CRs on IoT_SAT_ARCH_EPS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5F16EA" w14:textId="3BDF9CBB"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FF0D4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AC9FBB" w14:textId="0681E09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787B0F" w14:textId="7812F02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15DC26" w14:textId="3450A9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AB4E48" w14:textId="42B3CE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E70E0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A10FAC6"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87189E5" w14:textId="5620619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C3FBB8" w14:textId="4A45C02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9CA07B" w14:textId="77777777" w:rsidR="003906F4" w:rsidRPr="003906F4" w:rsidRDefault="003906F4" w:rsidP="003906F4">
            <w:pPr>
              <w:pStyle w:val="TAL"/>
            </w:pPr>
          </w:p>
        </w:tc>
      </w:tr>
      <w:tr w:rsidR="003906F4" w:rsidRPr="003906F4" w14:paraId="3CD2E5D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2E67548" w14:textId="29A43800"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E2E0B11" w14:textId="0CE5E756" w:rsidR="003906F4" w:rsidRPr="003906F4" w:rsidRDefault="003906F4" w:rsidP="003906F4">
            <w:pPr>
              <w:pStyle w:val="TAL"/>
            </w:pPr>
            <w:r w:rsidRPr="003906F4">
              <w:t>SP-220406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76B890E" w14:textId="734412D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75BDEC" w14:textId="62C58919" w:rsidR="003906F4" w:rsidRPr="003906F4" w:rsidRDefault="003906F4" w:rsidP="003906F4">
            <w:pPr>
              <w:pStyle w:val="TAL"/>
            </w:pPr>
            <w:r w:rsidRPr="003906F4">
              <w:t>CRs on MINT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703C66C" w14:textId="01AE90C8"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6E0063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5B0B74" w14:textId="6F76ED2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D31FB6" w14:textId="7D0D1C5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742FEE" w14:textId="0DB828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5F9AC0" w14:textId="0827647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C070B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FB0384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6CC16F" w14:textId="2BEAD7A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5458288" w14:textId="76810D8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AD98FD" w14:textId="77777777" w:rsidR="003906F4" w:rsidRPr="003906F4" w:rsidRDefault="003906F4" w:rsidP="003906F4">
            <w:pPr>
              <w:pStyle w:val="TAL"/>
            </w:pPr>
          </w:p>
        </w:tc>
      </w:tr>
      <w:tr w:rsidR="003906F4" w:rsidRPr="003906F4" w14:paraId="26399D8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1C96C30" w14:textId="6EA52F48"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7482E8D" w14:textId="5A7CB9A7" w:rsidR="003906F4" w:rsidRPr="003906F4" w:rsidRDefault="003906F4" w:rsidP="003906F4">
            <w:pPr>
              <w:pStyle w:val="TAL"/>
            </w:pPr>
            <w:r w:rsidRPr="003906F4">
              <w:t>SP-220407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72EAB26" w14:textId="42C3DE7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6885B4" w14:textId="0122116E" w:rsidR="003906F4" w:rsidRPr="003906F4" w:rsidRDefault="003906F4" w:rsidP="003906F4">
            <w:pPr>
              <w:pStyle w:val="TAL"/>
            </w:pPr>
            <w:r w:rsidRPr="003906F4">
              <w:t>CRs on MUSIM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DE2D5E" w14:textId="020C913A"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7F6D6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94E4BA" w14:textId="327474E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017AB62" w14:textId="2F9FF40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169315" w14:textId="15C7B95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158D95" w14:textId="5EAB29F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E557D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6763E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36FEFAD" w14:textId="14C874C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84AB57C" w14:textId="431A5A6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2136A1" w14:textId="77777777" w:rsidR="003906F4" w:rsidRPr="003906F4" w:rsidRDefault="003906F4" w:rsidP="003906F4">
            <w:pPr>
              <w:pStyle w:val="TAL"/>
            </w:pPr>
          </w:p>
        </w:tc>
      </w:tr>
      <w:tr w:rsidR="003906F4" w:rsidRPr="003906F4" w14:paraId="576556F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B5BF744" w14:textId="71CE9F37"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229B548" w14:textId="1D9ADC7C" w:rsidR="003906F4" w:rsidRPr="003906F4" w:rsidRDefault="003906F4" w:rsidP="003906F4">
            <w:pPr>
              <w:pStyle w:val="TAL"/>
            </w:pPr>
            <w:r w:rsidRPr="003906F4">
              <w:t>SP-220408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1C733B" w14:textId="50F46D1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7D83BC" w14:textId="11935DF6" w:rsidR="003906F4" w:rsidRPr="003906F4" w:rsidRDefault="003906F4" w:rsidP="003906F4">
            <w:pPr>
              <w:pStyle w:val="TAL"/>
            </w:pPr>
            <w:r w:rsidRPr="003906F4">
              <w:t>CR on NSWO_5G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33B350" w14:textId="56248006"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72F3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53425" w14:textId="0F9DA70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30E211E" w14:textId="2A06C42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196626" w14:textId="446C11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708903" w14:textId="58BCAF9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44FD5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B72CB2"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03A96CE" w14:textId="41D34D1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2B85D7E" w14:textId="7C7E670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5E7599B" w14:textId="77777777" w:rsidR="003906F4" w:rsidRPr="003906F4" w:rsidRDefault="003906F4" w:rsidP="003906F4">
            <w:pPr>
              <w:pStyle w:val="TAL"/>
            </w:pPr>
          </w:p>
        </w:tc>
      </w:tr>
      <w:tr w:rsidR="003906F4" w:rsidRPr="003906F4" w14:paraId="141B125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C527E7" w14:textId="01699BEC" w:rsidR="003906F4" w:rsidRPr="003906F4" w:rsidRDefault="003906F4" w:rsidP="003906F4">
            <w:pPr>
              <w:pStyle w:val="TAL"/>
            </w:pPr>
            <w:r w:rsidRPr="003906F4">
              <w:t>17.2</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798A647" w14:textId="57AF9AAD" w:rsidR="003906F4" w:rsidRPr="003906F4" w:rsidRDefault="003906F4" w:rsidP="003906F4">
            <w:pPr>
              <w:pStyle w:val="TAL"/>
            </w:pPr>
            <w:r w:rsidRPr="003906F4">
              <w:t>SP-220409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2FD813" w14:textId="1E0D7FC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81020E" w14:textId="24332673" w:rsidR="003906F4" w:rsidRPr="003906F4" w:rsidRDefault="003906F4" w:rsidP="003906F4">
            <w:pPr>
              <w:pStyle w:val="TAL"/>
            </w:pPr>
            <w:r w:rsidRPr="003906F4">
              <w:t>CR on TEI17_DCAMP (Rel-17)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38B2EC" w14:textId="736D0CD4" w:rsidR="003906F4" w:rsidRPr="003906F4" w:rsidRDefault="003906F4" w:rsidP="003906F4">
            <w:pPr>
              <w:pStyle w:val="TAL"/>
            </w:pPr>
            <w:r w:rsidRPr="003906F4">
              <w:t>SA WG2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34C76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D36336" w14:textId="3575FA1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D91D472" w14:textId="5D5120A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9024B4" w14:textId="072890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DD0101" w14:textId="64F375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7C679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9FF39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509D93" w14:textId="6599912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4BA19AC" w14:textId="0166DA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77AC56" w14:textId="77777777" w:rsidR="003906F4" w:rsidRPr="003906F4" w:rsidRDefault="003906F4" w:rsidP="003906F4">
            <w:pPr>
              <w:pStyle w:val="TAL"/>
            </w:pPr>
          </w:p>
        </w:tc>
      </w:tr>
      <w:tr w:rsidR="003906F4" w:rsidRPr="003906F4" w14:paraId="56B8AEE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9B8F29" w14:textId="1B8C0942"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3D005E5" w14:textId="0B2F1375" w:rsidR="003906F4" w:rsidRPr="003906F4" w:rsidRDefault="003906F4" w:rsidP="003906F4">
            <w:pPr>
              <w:pStyle w:val="TAL"/>
            </w:pPr>
            <w:r w:rsidRPr="003906F4">
              <w:t>SP-220386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E7EC82E" w14:textId="28BE9F6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D26A12" w14:textId="1357E14F" w:rsidR="003906F4" w:rsidRPr="003906F4" w:rsidRDefault="003906F4" w:rsidP="003906F4">
            <w:pPr>
              <w:pStyle w:val="TAL"/>
            </w:pPr>
            <w:r w:rsidRPr="003906F4">
              <w:t>Rel-17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33C1AD0" w14:textId="0731BF8D"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3DD9B7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A11DE3" w14:textId="5B88D06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B044D28" w14:textId="198CBFF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10BA25" w14:textId="370F42C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C1E347" w14:textId="1C64D9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38D95C" w14:textId="0AD0C5C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BF76B98" w14:textId="417FBF4B" w:rsidR="003906F4" w:rsidRPr="003906F4" w:rsidRDefault="003906F4" w:rsidP="003906F4">
            <w:pPr>
              <w:pStyle w:val="TAL"/>
            </w:pPr>
            <w:r w:rsidRPr="003906F4">
              <w:t>LI17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DE7A9DF" w14:textId="4647FB9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B6C8909" w14:textId="7D295D7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DD1DA83" w14:textId="77777777" w:rsidR="003906F4" w:rsidRPr="003906F4" w:rsidRDefault="003906F4" w:rsidP="003906F4">
            <w:pPr>
              <w:pStyle w:val="TAL"/>
            </w:pPr>
          </w:p>
        </w:tc>
      </w:tr>
      <w:tr w:rsidR="003906F4" w:rsidRPr="003906F4" w14:paraId="284E315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61BA40D" w14:textId="2C25A606" w:rsidR="003906F4" w:rsidRPr="003906F4" w:rsidRDefault="003906F4" w:rsidP="003906F4">
            <w:pPr>
              <w:pStyle w:val="TAL"/>
            </w:pPr>
            <w:r w:rsidRPr="003906F4">
              <w:lastRenderedPageBreak/>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D71340D" w14:textId="43938213" w:rsidR="003906F4" w:rsidRPr="003906F4" w:rsidRDefault="003906F4" w:rsidP="003906F4">
            <w:pPr>
              <w:pStyle w:val="TAL"/>
            </w:pPr>
            <w:r w:rsidRPr="003906F4">
              <w:t>SP-220544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AE6D2CE" w14:textId="36117DD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31FAE1" w14:textId="52193704" w:rsidR="003906F4" w:rsidRPr="003906F4" w:rsidRDefault="003906F4" w:rsidP="003906F4">
            <w:pPr>
              <w:pStyle w:val="TAL"/>
            </w:pPr>
            <w:r w:rsidRPr="003906F4">
              <w:t>Rel-17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7285F8" w14:textId="0AD2E0A7"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8A5B3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DA9BA2" w14:textId="62E151C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916E58" w14:textId="1AC9C45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42ED4E" w14:textId="156A88E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9679D0" w14:textId="65CB633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CC0E6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5190B6" w14:textId="5DD1A391"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529635E" w14:textId="253391A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FD5F167" w14:textId="7D81402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D9AD79B" w14:textId="77777777" w:rsidR="003906F4" w:rsidRPr="003906F4" w:rsidRDefault="003906F4" w:rsidP="003906F4">
            <w:pPr>
              <w:pStyle w:val="TAL"/>
            </w:pPr>
          </w:p>
        </w:tc>
      </w:tr>
      <w:tr w:rsidR="003906F4" w:rsidRPr="003906F4" w14:paraId="3053F53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C6F2BA" w14:textId="49A36B3B"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D5A9E8B" w14:textId="768F7EF8" w:rsidR="003906F4" w:rsidRPr="003906F4" w:rsidRDefault="003906F4" w:rsidP="003906F4">
            <w:pPr>
              <w:pStyle w:val="TAL"/>
            </w:pPr>
            <w:r w:rsidRPr="003906F4">
              <w:t>SP-220545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880ED39" w14:textId="768E0D5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197C6C" w14:textId="560FE471" w:rsidR="003906F4" w:rsidRPr="003906F4" w:rsidRDefault="003906F4" w:rsidP="003906F4">
            <w:pPr>
              <w:pStyle w:val="TAL"/>
            </w:pPr>
            <w:r w:rsidRPr="003906F4">
              <w:t>Rel-17 CRs on SA WG3 aspects of AKMA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DC71778" w14:textId="4C5EB2E7"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DC476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AD5C71" w14:textId="351DBDE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FC04333" w14:textId="45F1497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DEE7F4" w14:textId="7DF8364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7528D3" w14:textId="520FB38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ABEE7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6E6F29E" w14:textId="0F0DCC13" w:rsidR="003906F4" w:rsidRPr="003906F4" w:rsidRDefault="003906F4" w:rsidP="003906F4">
            <w:pPr>
              <w:pStyle w:val="TAL"/>
            </w:pPr>
            <w:r w:rsidRPr="003906F4">
              <w:t>AKMA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4F64628" w14:textId="71F7DA0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EE2D31" w14:textId="4C15395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A48A7A3" w14:textId="77777777" w:rsidR="003906F4" w:rsidRPr="003906F4" w:rsidRDefault="003906F4" w:rsidP="003906F4">
            <w:pPr>
              <w:pStyle w:val="TAL"/>
            </w:pPr>
          </w:p>
        </w:tc>
      </w:tr>
      <w:tr w:rsidR="003906F4" w:rsidRPr="003906F4" w14:paraId="7743B40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F28F54" w14:textId="47EB1E55"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714F46" w14:textId="3121B1DE" w:rsidR="003906F4" w:rsidRPr="003906F4" w:rsidRDefault="003906F4" w:rsidP="003906F4">
            <w:pPr>
              <w:pStyle w:val="TAL"/>
            </w:pPr>
            <w:r w:rsidRPr="003906F4">
              <w:t>SP-220547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FB0E65" w14:textId="52C0AB4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63E3A1" w14:textId="12D05C0C" w:rsidR="003906F4" w:rsidRPr="003906F4" w:rsidRDefault="003906F4" w:rsidP="003906F4">
            <w:pPr>
              <w:pStyle w:val="TAL"/>
            </w:pPr>
            <w:r w:rsidRPr="003906F4">
              <w:t>Rel-17 CRs on eSCAS_5G for 5G NWDAF</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204E09" w14:textId="5789977A"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35E921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17B953" w14:textId="0ECE0A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F2D82BC" w14:textId="1AD5371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FD617B" w14:textId="3391D2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9176D7" w14:textId="24A2C5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88D0B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BB3E84" w14:textId="29A1CEC4" w:rsidR="003906F4" w:rsidRPr="003906F4" w:rsidRDefault="003906F4" w:rsidP="003906F4">
            <w:pPr>
              <w:pStyle w:val="TAL"/>
            </w:pPr>
            <w:r w:rsidRPr="003906F4">
              <w:t>SCAS_5G_NWDAF</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5A1F79" w14:textId="14F06B3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A7656C5" w14:textId="2C6BDE0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8EBC079" w14:textId="77777777" w:rsidR="003906F4" w:rsidRPr="003906F4" w:rsidRDefault="003906F4" w:rsidP="003906F4">
            <w:pPr>
              <w:pStyle w:val="TAL"/>
            </w:pPr>
          </w:p>
        </w:tc>
      </w:tr>
      <w:tr w:rsidR="003906F4" w:rsidRPr="003906F4" w14:paraId="26AA73D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5D603A" w14:textId="0264EA91"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419791" w14:textId="0AD51A9F" w:rsidR="003906F4" w:rsidRPr="003906F4" w:rsidRDefault="003906F4" w:rsidP="003906F4">
            <w:pPr>
              <w:pStyle w:val="TAL"/>
            </w:pPr>
            <w:r w:rsidRPr="003906F4">
              <w:t>SP-220549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7607151" w14:textId="20415B5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E7E985" w14:textId="1C085A20" w:rsidR="003906F4" w:rsidRPr="003906F4" w:rsidRDefault="003906F4" w:rsidP="003906F4">
            <w:pPr>
              <w:pStyle w:val="TAL"/>
            </w:pPr>
            <w:r w:rsidRPr="003906F4">
              <w:t>Rel-17 CRs on Security enhancement for SEAL</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F67CE5" w14:textId="5FD2DB4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B220E0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81A652" w14:textId="1479812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CD67376" w14:textId="69BD188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186BFD" w14:textId="4E22AE3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F3C3B8" w14:textId="7CEA24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A8389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78FF563" w14:textId="17B69A71"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8C5AC75" w14:textId="3304028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275E803" w14:textId="7B75729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5276F4" w14:textId="77777777" w:rsidR="003906F4" w:rsidRPr="003906F4" w:rsidRDefault="003906F4" w:rsidP="003906F4">
            <w:pPr>
              <w:pStyle w:val="TAL"/>
            </w:pPr>
          </w:p>
        </w:tc>
      </w:tr>
      <w:tr w:rsidR="003906F4" w:rsidRPr="003906F4" w14:paraId="126E232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2BBD9F" w14:textId="2078E796"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D1682E2" w14:textId="4DA92B07" w:rsidR="003906F4" w:rsidRPr="003906F4" w:rsidRDefault="003906F4" w:rsidP="003906F4">
            <w:pPr>
              <w:pStyle w:val="TAL"/>
            </w:pPr>
            <w:r w:rsidRPr="003906F4">
              <w:t>SP-220550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3A7F755" w14:textId="73BB285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C872EA" w14:textId="09956614" w:rsidR="003906F4" w:rsidRPr="003906F4" w:rsidRDefault="003906F4" w:rsidP="003906F4">
            <w:pPr>
              <w:pStyle w:val="TAL"/>
            </w:pPr>
            <w:r w:rsidRPr="003906F4">
              <w:t>Rel-17 CRs on Security aspects of eNA_Ph2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DED385F" w14:textId="2ED3227E"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0988BA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3231CD" w14:textId="2BE2CA0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AD5EDD" w14:textId="7442D61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1D1282" w14:textId="4F23553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5BF757" w14:textId="37F7B3D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2CB6F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7342CD" w14:textId="2CD24DCE" w:rsidR="003906F4" w:rsidRPr="003906F4" w:rsidRDefault="003906F4" w:rsidP="003906F4">
            <w:pPr>
              <w:pStyle w:val="TAL"/>
            </w:pPr>
            <w:r w:rsidRPr="003906F4">
              <w:t>eNA_Ph2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4D660B5" w14:textId="5C2B043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48B600" w14:textId="37A2054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7B0B52" w14:textId="77777777" w:rsidR="003906F4" w:rsidRPr="003906F4" w:rsidRDefault="003906F4" w:rsidP="003906F4">
            <w:pPr>
              <w:pStyle w:val="TAL"/>
            </w:pPr>
          </w:p>
        </w:tc>
      </w:tr>
      <w:tr w:rsidR="003906F4" w:rsidRPr="003906F4" w14:paraId="5F5587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6476B42" w14:textId="4EDB72E8"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CEA7F85" w14:textId="06D86F7E" w:rsidR="003906F4" w:rsidRPr="003906F4" w:rsidRDefault="003906F4" w:rsidP="003906F4">
            <w:pPr>
              <w:pStyle w:val="TAL"/>
            </w:pPr>
            <w:r w:rsidRPr="003906F4">
              <w:t>SP-220551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B2AE229" w14:textId="1F0E824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333EB8" w14:textId="5F8EC9AE" w:rsidR="003906F4" w:rsidRPr="003906F4" w:rsidRDefault="003906F4" w:rsidP="003906F4">
            <w:pPr>
              <w:pStyle w:val="TAL"/>
            </w:pPr>
            <w:r w:rsidRPr="003906F4">
              <w:t>Rel-17 CRs on Security Aspects of eNPN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FA148D" w14:textId="277FF2C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F33AC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2341DB" w14:textId="6B2776F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CA24CAC" w14:textId="2A03740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641B5A" w14:textId="22F71E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7A46BA" w14:textId="51C6720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F8312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826802" w14:textId="58EEA350" w:rsidR="003906F4" w:rsidRPr="003906F4" w:rsidRDefault="003906F4" w:rsidP="003906F4">
            <w:pPr>
              <w:pStyle w:val="TAL"/>
            </w:pPr>
            <w:r w:rsidRPr="003906F4">
              <w:t>eNPN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DCC91B" w14:textId="4396D29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F1BC303" w14:textId="69083B9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7151864" w14:textId="77777777" w:rsidR="003906F4" w:rsidRPr="003906F4" w:rsidRDefault="003906F4" w:rsidP="003906F4">
            <w:pPr>
              <w:pStyle w:val="TAL"/>
            </w:pPr>
          </w:p>
        </w:tc>
      </w:tr>
      <w:tr w:rsidR="003906F4" w:rsidRPr="003906F4" w14:paraId="21C0240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F2AC594" w14:textId="3FD4E5F5"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6EAA006" w14:textId="7AD06F48" w:rsidR="003906F4" w:rsidRPr="003906F4" w:rsidRDefault="003906F4" w:rsidP="003906F4">
            <w:pPr>
              <w:pStyle w:val="TAL"/>
            </w:pPr>
            <w:r w:rsidRPr="003906F4">
              <w:t>SP-220552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09D755" w14:textId="17950F5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E96807D" w14:textId="2F197491" w:rsidR="003906F4" w:rsidRPr="003906F4" w:rsidRDefault="003906F4" w:rsidP="003906F4">
            <w:pPr>
              <w:pStyle w:val="TAL"/>
            </w:pPr>
            <w:r w:rsidRPr="003906F4">
              <w:t>Rel-17 CRs on Security aspects of Uncrewed Aerial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CC267B" w14:textId="66463FC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ED432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371759" w14:textId="12B7FDA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8790DD" w14:textId="6F95B9C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CD5ED3" w14:textId="2E0729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BBBE43" w14:textId="3139BE3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7EE29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0C86572" w14:textId="26250803" w:rsidR="003906F4" w:rsidRPr="003906F4" w:rsidRDefault="003906F4" w:rsidP="003906F4">
            <w:pPr>
              <w:pStyle w:val="TAL"/>
            </w:pPr>
            <w:r w:rsidRPr="003906F4">
              <w:t>ID_UAS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2E89A09" w14:textId="2565F86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6A1A05" w14:textId="417DCBE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7507FC" w14:textId="77777777" w:rsidR="003906F4" w:rsidRPr="003906F4" w:rsidRDefault="003906F4" w:rsidP="003906F4">
            <w:pPr>
              <w:pStyle w:val="TAL"/>
            </w:pPr>
          </w:p>
        </w:tc>
      </w:tr>
      <w:tr w:rsidR="003906F4" w:rsidRPr="003906F4" w14:paraId="4FB2087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3337723" w14:textId="5A955D3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6E5BF2" w14:textId="0292644A" w:rsidR="003906F4" w:rsidRPr="003906F4" w:rsidRDefault="003906F4" w:rsidP="003906F4">
            <w:pPr>
              <w:pStyle w:val="TAL"/>
            </w:pPr>
            <w:r w:rsidRPr="003906F4">
              <w:t>SP-220553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CA31C6" w14:textId="305FB70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E45120" w14:textId="12029B83" w:rsidR="003906F4" w:rsidRPr="003906F4" w:rsidRDefault="003906F4" w:rsidP="003906F4">
            <w:pPr>
              <w:pStyle w:val="TAL"/>
            </w:pPr>
            <w:r w:rsidRPr="003906F4">
              <w:t>Rel-17 CRs on Enhancements of 3GPP profiles for cryptographic algorithms and security protocols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08E415" w14:textId="7ABE3120"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22E0F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61CDCFC" w14:textId="6C2FFB6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C56A269" w14:textId="2C2227C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A18185" w14:textId="661530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F289F4" w14:textId="768137D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A35027"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469B0C" w14:textId="250B92E7" w:rsidR="003906F4" w:rsidRPr="003906F4" w:rsidRDefault="003906F4" w:rsidP="003906F4">
            <w:pPr>
              <w:pStyle w:val="TAL"/>
            </w:pPr>
            <w:proofErr w:type="spellStart"/>
            <w:r w:rsidRPr="003906F4">
              <w:t>eCryptPr</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B6DBA7" w14:textId="12068E4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15434E" w14:textId="67B6FD9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AC3AC33" w14:textId="77777777" w:rsidR="003906F4" w:rsidRPr="003906F4" w:rsidRDefault="003906F4" w:rsidP="003906F4">
            <w:pPr>
              <w:pStyle w:val="TAL"/>
            </w:pPr>
          </w:p>
        </w:tc>
      </w:tr>
      <w:tr w:rsidR="003906F4" w:rsidRPr="003906F4" w14:paraId="66D559C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FB2F24" w14:textId="37745742"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E4C7295" w14:textId="2AE4D207" w:rsidR="003906F4" w:rsidRPr="003906F4" w:rsidRDefault="003906F4" w:rsidP="003906F4">
            <w:pPr>
              <w:pStyle w:val="TAL"/>
            </w:pPr>
            <w:r w:rsidRPr="003906F4">
              <w:t>SP-220554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5D4BDBC" w14:textId="4A386EB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7F95A9" w14:textId="4B790192" w:rsidR="003906F4" w:rsidRPr="003906F4" w:rsidRDefault="003906F4" w:rsidP="003906F4">
            <w:pPr>
              <w:pStyle w:val="TAL"/>
            </w:pPr>
            <w:r w:rsidRPr="003906F4">
              <w:t>Rel-17 CRs on Enhancements to User Plane Integrity Protection Support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29D4F5C" w14:textId="73FBF1D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FA438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FD7A58" w14:textId="2983A5B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54B55D1" w14:textId="63A3285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27F038" w14:textId="46F5AF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375E25" w14:textId="3EF19E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23AE6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E73E2D" w14:textId="153F5FA0" w:rsidR="003906F4" w:rsidRPr="003906F4" w:rsidRDefault="003906F4" w:rsidP="003906F4">
            <w:pPr>
              <w:pStyle w:val="TAL"/>
            </w:pPr>
            <w:proofErr w:type="spellStart"/>
            <w:r w:rsidRPr="003906F4">
              <w:t>eUPIP_SEC</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1490F20" w14:textId="44C3D631"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D6231A" w14:textId="2CD89FE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40D8C8B" w14:textId="77777777" w:rsidR="003906F4" w:rsidRPr="003906F4" w:rsidRDefault="003906F4" w:rsidP="003906F4">
            <w:pPr>
              <w:pStyle w:val="TAL"/>
            </w:pPr>
          </w:p>
        </w:tc>
      </w:tr>
      <w:tr w:rsidR="003906F4" w:rsidRPr="003906F4" w14:paraId="0198DC3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E22AB8" w14:textId="2AEB8DD7"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8D9F3F" w14:textId="7868D45A" w:rsidR="003906F4" w:rsidRPr="003906F4" w:rsidRDefault="003906F4" w:rsidP="003906F4">
            <w:pPr>
              <w:pStyle w:val="TAL"/>
            </w:pPr>
            <w:r w:rsidRPr="003906F4">
              <w:t>SP-220556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231BE3" w14:textId="7906978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F1B1CD" w14:textId="06D96BA4" w:rsidR="003906F4" w:rsidRPr="003906F4" w:rsidRDefault="003906F4" w:rsidP="003906F4">
            <w:pPr>
              <w:pStyle w:val="TAL"/>
            </w:pPr>
            <w:r w:rsidRPr="003906F4">
              <w:t>Rel-17 CRs on Security aspects of Non-Seamless WLAN offload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C3ED33F" w14:textId="389E66DB"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3B068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0775A5E" w14:textId="4003C3C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D28764" w14:textId="4E31FB2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A0C67E" w14:textId="5846DDC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EBAE56" w14:textId="7E1079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68BD58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D8CB140" w14:textId="672CE0C5" w:rsidR="003906F4" w:rsidRPr="003906F4" w:rsidRDefault="003906F4" w:rsidP="003906F4">
            <w:pPr>
              <w:pStyle w:val="TAL"/>
            </w:pPr>
            <w:r w:rsidRPr="003906F4">
              <w:t>NSWO_5G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78F072" w14:textId="0CA8EBB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ACF332" w14:textId="04992AFA"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8FA9E54" w14:textId="77777777" w:rsidR="003906F4" w:rsidRPr="003906F4" w:rsidRDefault="003906F4" w:rsidP="003906F4">
            <w:pPr>
              <w:pStyle w:val="TAL"/>
            </w:pPr>
          </w:p>
        </w:tc>
      </w:tr>
      <w:tr w:rsidR="003906F4" w:rsidRPr="003906F4" w14:paraId="3DADBD7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4468A4" w14:textId="757549E8"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6F4CCC" w14:textId="58C6ABB8" w:rsidR="003906F4" w:rsidRPr="003906F4" w:rsidRDefault="003906F4" w:rsidP="003906F4">
            <w:pPr>
              <w:pStyle w:val="TAL"/>
            </w:pPr>
            <w:r w:rsidRPr="003906F4">
              <w:t>SP-220557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7E1FEA8" w14:textId="7016535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F356FC" w14:textId="4BDF220F" w:rsidR="003906F4" w:rsidRPr="003906F4" w:rsidRDefault="003906F4" w:rsidP="003906F4">
            <w:pPr>
              <w:pStyle w:val="TAL"/>
            </w:pPr>
            <w:r w:rsidRPr="003906F4">
              <w:t>Rel-17 CRs on Security Aspects of Enhancements for 5G Multicast-Broadcast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5CE739" w14:textId="5822E03D"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1F624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0A1F33" w14:textId="479CE1E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5BC677" w14:textId="5E1751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D97C06" w14:textId="3519556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77E63E" w14:textId="6D3886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C8C04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1861367" w14:textId="10C5211F" w:rsidR="003906F4" w:rsidRPr="003906F4" w:rsidRDefault="003906F4" w:rsidP="003906F4">
            <w:pPr>
              <w:pStyle w:val="TAL"/>
            </w:pPr>
            <w:r w:rsidRPr="003906F4">
              <w:t>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FA3308E" w14:textId="5867914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28AA522" w14:textId="0B0CFF9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EDD269" w14:textId="77777777" w:rsidR="003906F4" w:rsidRPr="003906F4" w:rsidRDefault="003906F4" w:rsidP="003906F4">
            <w:pPr>
              <w:pStyle w:val="TAL"/>
            </w:pPr>
          </w:p>
        </w:tc>
      </w:tr>
      <w:tr w:rsidR="003906F4" w:rsidRPr="003906F4" w14:paraId="4E6AE06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D4973D6" w14:textId="4352F3AE"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5EDC624" w14:textId="23F47EE6" w:rsidR="003906F4" w:rsidRPr="003906F4" w:rsidRDefault="003906F4" w:rsidP="003906F4">
            <w:pPr>
              <w:pStyle w:val="TAL"/>
            </w:pPr>
            <w:r w:rsidRPr="003906F4">
              <w:t>SP-220558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DD70E0C" w14:textId="3D77E49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E42BA54" w14:textId="045EF710" w:rsidR="003906F4" w:rsidRPr="003906F4" w:rsidRDefault="003906F4" w:rsidP="003906F4">
            <w:pPr>
              <w:pStyle w:val="TAL"/>
            </w:pPr>
            <w:r w:rsidRPr="003906F4">
              <w:t>Rel-17 CRs on Security Aspects of Enhancements of Support for Edge Computing in 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F2E570" w14:textId="03EC8D43"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58A0A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17EB87" w14:textId="3E45021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0B37C9B" w14:textId="54D614D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C040BE" w14:textId="6DEDE4D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808B5E" w14:textId="605F37E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6F86E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196A854" w14:textId="335C28B7" w:rsidR="003906F4" w:rsidRPr="003906F4" w:rsidRDefault="003906F4" w:rsidP="003906F4">
            <w:pPr>
              <w:pStyle w:val="TAL"/>
            </w:pPr>
            <w:r w:rsidRPr="003906F4">
              <w:t>eEDGE_5GC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C46DA4" w14:textId="291E84A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AEFF3A" w14:textId="6B57372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98214F5" w14:textId="77777777" w:rsidR="003906F4" w:rsidRPr="003906F4" w:rsidRDefault="003906F4" w:rsidP="003906F4">
            <w:pPr>
              <w:pStyle w:val="TAL"/>
            </w:pPr>
          </w:p>
        </w:tc>
      </w:tr>
      <w:tr w:rsidR="003906F4" w:rsidRPr="003906F4" w14:paraId="5DFC293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52EE039" w14:textId="625D5EEF" w:rsidR="003906F4" w:rsidRPr="003906F4" w:rsidRDefault="003906F4" w:rsidP="003906F4">
            <w:pPr>
              <w:pStyle w:val="TAL"/>
            </w:pPr>
            <w:r w:rsidRPr="003906F4">
              <w:t>17.3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25CD5A2" w14:textId="0162F452" w:rsidR="003906F4" w:rsidRPr="003906F4" w:rsidRDefault="003906F4" w:rsidP="003906F4">
            <w:pPr>
              <w:pStyle w:val="TAL"/>
            </w:pPr>
            <w:r w:rsidRPr="003906F4">
              <w:t>SP-220560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E7C631E" w14:textId="5A045A1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F369BC" w14:textId="4D792674" w:rsidR="003906F4" w:rsidRPr="003906F4" w:rsidRDefault="003906F4" w:rsidP="003906F4">
            <w:pPr>
              <w:pStyle w:val="TAL"/>
            </w:pPr>
            <w:r w:rsidRPr="003906F4">
              <w:t>Rel-17 CRs on User Plane Integrity Protection for LTE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2C4A74" w14:textId="13A096E4" w:rsidR="003906F4" w:rsidRPr="003906F4" w:rsidRDefault="003906F4" w:rsidP="003906F4">
            <w:pPr>
              <w:pStyle w:val="TAL"/>
            </w:pPr>
            <w:r w:rsidRPr="003906F4">
              <w:t>SA WG3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31395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7128A6" w14:textId="5179B2E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316009" w14:textId="432F116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3E43A9" w14:textId="6D65C2C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B6971E" w14:textId="089D26C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D022E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D6E86E" w14:textId="14C1A676" w:rsidR="003906F4" w:rsidRPr="003906F4" w:rsidRDefault="003906F4" w:rsidP="003906F4">
            <w:pPr>
              <w:pStyle w:val="TAL"/>
            </w:pPr>
            <w:r w:rsidRPr="003906F4">
              <w:t>UPIP_SEC_LTE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9FA3F1" w14:textId="15EFAA2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61488A" w14:textId="244E991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D28B6DE" w14:textId="77777777" w:rsidR="003906F4" w:rsidRPr="003906F4" w:rsidRDefault="003906F4" w:rsidP="003906F4">
            <w:pPr>
              <w:pStyle w:val="TAL"/>
            </w:pPr>
          </w:p>
        </w:tc>
      </w:tr>
      <w:tr w:rsidR="003906F4" w:rsidRPr="003906F4" w14:paraId="3850AC7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DC69A52" w14:textId="7B79FF0B"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1B061E" w14:textId="612DFA3D" w:rsidR="003906F4" w:rsidRPr="003906F4" w:rsidRDefault="003906F4" w:rsidP="003906F4">
            <w:pPr>
              <w:pStyle w:val="TAL"/>
            </w:pPr>
            <w:r w:rsidRPr="003906F4">
              <w:t>SP-220594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68DEF" w14:textId="7C326D1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3FC5EB" w14:textId="08901BD8" w:rsidR="003906F4" w:rsidRPr="003906F4" w:rsidRDefault="003906F4" w:rsidP="003906F4">
            <w:pPr>
              <w:pStyle w:val="TAL"/>
            </w:pPr>
            <w:r w:rsidRPr="003906F4">
              <w:t>Rel-17 CR on edge provisioning procedures [5GMS_EDGE]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9895C6" w14:textId="6D611320"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3B698C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F0F1D6C" w14:textId="4DB6A42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1E89500" w14:textId="1658E44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A8CF88" w14:textId="26C204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2E6687" w14:textId="5406581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2025E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5A0499" w14:textId="1607F802" w:rsidR="003906F4" w:rsidRPr="003906F4" w:rsidRDefault="003906F4" w:rsidP="003906F4">
            <w:pPr>
              <w:pStyle w:val="TAL"/>
            </w:pPr>
            <w:r w:rsidRPr="003906F4">
              <w:t>5GMS_EDGE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06F55F2" w14:textId="120221C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410220" w14:textId="01545FF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FB5DF8" w14:textId="77777777" w:rsidR="003906F4" w:rsidRPr="003906F4" w:rsidRDefault="003906F4" w:rsidP="003906F4">
            <w:pPr>
              <w:pStyle w:val="TAL"/>
            </w:pPr>
          </w:p>
        </w:tc>
      </w:tr>
      <w:tr w:rsidR="003906F4" w:rsidRPr="003906F4" w14:paraId="7759577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9F6167F" w14:textId="6B71A46E"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0C9CCDF" w14:textId="6F672C2E" w:rsidR="003906F4" w:rsidRPr="003906F4" w:rsidRDefault="003906F4" w:rsidP="003906F4">
            <w:pPr>
              <w:pStyle w:val="TAL"/>
            </w:pPr>
            <w:r w:rsidRPr="003906F4">
              <w:t>SP-220595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8C54C79" w14:textId="5963E06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13800B" w14:textId="55CA29DE" w:rsidR="003906F4" w:rsidRPr="003906F4" w:rsidRDefault="003906F4" w:rsidP="003906F4">
            <w:pPr>
              <w:pStyle w:val="TAL"/>
            </w:pPr>
            <w:r w:rsidRPr="003906F4">
              <w:t>Rel-17 CR on adding Stage 3 Edge Support [5GMS_EDGE_3]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B2407C7" w14:textId="06D4FE44"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4B38B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CB424F" w14:textId="77E10E2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BBA047" w14:textId="046FBE8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007386" w14:textId="0D1E6F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5CAA34" w14:textId="125532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AFA7FF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70C9A06" w14:textId="098B56B3" w:rsidR="003906F4" w:rsidRPr="003906F4" w:rsidRDefault="003906F4" w:rsidP="003906F4">
            <w:pPr>
              <w:pStyle w:val="TAL"/>
            </w:pPr>
            <w:r w:rsidRPr="003906F4">
              <w:t>5GMS_EDGE_3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97DA9D9" w14:textId="5B924E1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4E9E995" w14:textId="4FB28B8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CB2EDCA" w14:textId="77777777" w:rsidR="003906F4" w:rsidRPr="003906F4" w:rsidRDefault="003906F4" w:rsidP="003906F4">
            <w:pPr>
              <w:pStyle w:val="TAL"/>
            </w:pPr>
          </w:p>
        </w:tc>
      </w:tr>
      <w:tr w:rsidR="003906F4" w:rsidRPr="003906F4" w14:paraId="5C107BA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97D5E73" w14:textId="5292258F"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99D431D" w14:textId="61221B99" w:rsidR="003906F4" w:rsidRPr="003906F4" w:rsidRDefault="003906F4" w:rsidP="003906F4">
            <w:pPr>
              <w:pStyle w:val="TAL"/>
            </w:pPr>
            <w:r w:rsidRPr="003906F4">
              <w:t>SP-220597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46123" w14:textId="5FB543E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AF5EFF" w14:textId="56B5E5F5" w:rsidR="003906F4" w:rsidRPr="003906F4" w:rsidRDefault="003906F4" w:rsidP="003906F4">
            <w:pPr>
              <w:pStyle w:val="TAL"/>
            </w:pPr>
            <w:r w:rsidRPr="003906F4">
              <w:t xml:space="preserve">Rel-17 CRs on User Service, </w:t>
            </w:r>
            <w:proofErr w:type="spellStart"/>
            <w:r w:rsidRPr="003906F4">
              <w:t>xMB</w:t>
            </w:r>
            <w:proofErr w:type="spellEnd"/>
            <w:r w:rsidRPr="003906F4">
              <w:t xml:space="preserve">, API and 5GMS protocol extensions for 5GMS via </w:t>
            </w:r>
            <w:proofErr w:type="spellStart"/>
            <w:r w:rsidRPr="003906F4">
              <w:t>eMBMS</w:t>
            </w:r>
            <w:proofErr w:type="spellEnd"/>
            <w:r w:rsidRPr="003906F4">
              <w:t xml:space="preserve"> [5MBP3]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DC29F8" w14:textId="136476A4"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42AD9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0A50EC" w14:textId="70D7481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1CF6132" w14:textId="2BC283C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D0B7EB" w14:textId="763EAEA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2C9CC5" w14:textId="6D9A0D6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8708B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65EB1C" w14:textId="09F5B8DD"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AF96577" w14:textId="4B2D08E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CB66D55" w14:textId="5882DEC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D8D2D51" w14:textId="77777777" w:rsidR="003906F4" w:rsidRPr="003906F4" w:rsidRDefault="003906F4" w:rsidP="003906F4">
            <w:pPr>
              <w:pStyle w:val="TAL"/>
            </w:pPr>
          </w:p>
        </w:tc>
      </w:tr>
      <w:tr w:rsidR="003906F4" w:rsidRPr="003906F4" w14:paraId="36A2DBB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649FFD" w14:textId="653AA6C2"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25AA372" w14:textId="57D5BA7B" w:rsidR="003906F4" w:rsidRPr="003906F4" w:rsidRDefault="003906F4" w:rsidP="003906F4">
            <w:pPr>
              <w:pStyle w:val="TAL"/>
            </w:pPr>
            <w:r w:rsidRPr="003906F4">
              <w:t>SP-220598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A3D3409" w14:textId="20E4BD2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02457E" w14:textId="562F98B7" w:rsidR="003906F4" w:rsidRPr="003906F4" w:rsidRDefault="003906F4" w:rsidP="003906F4">
            <w:pPr>
              <w:pStyle w:val="TAL"/>
            </w:pPr>
            <w:r w:rsidRPr="003906F4">
              <w:t>Rel-17 CRs on Data collection and reporting for 5G Media Streaming, Expanded downlink provisioning procedures and domain model, use cases for newly defined 5GMS event [EVEX]</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30AEF2" w14:textId="29E01687"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B427E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6C5071" w14:textId="156972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56D273" w14:textId="720B50C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D43F9E" w14:textId="00ED697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B99994B" w14:textId="65EBAB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9AB23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FB44F0F" w14:textId="4B3F5F54"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49D32F" w14:textId="76DD12B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23778A8" w14:textId="1F5A505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51CA2EC" w14:textId="77777777" w:rsidR="003906F4" w:rsidRPr="003906F4" w:rsidRDefault="003906F4" w:rsidP="003906F4">
            <w:pPr>
              <w:pStyle w:val="TAL"/>
            </w:pPr>
          </w:p>
        </w:tc>
      </w:tr>
      <w:tr w:rsidR="003906F4" w:rsidRPr="003906F4" w14:paraId="31AD20C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0D34310" w14:textId="63D1F8CB"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C078E7" w14:textId="54EFD3ED" w:rsidR="003906F4" w:rsidRPr="003906F4" w:rsidRDefault="003906F4" w:rsidP="003906F4">
            <w:pPr>
              <w:pStyle w:val="TAL"/>
            </w:pPr>
            <w:r w:rsidRPr="003906F4">
              <w:t>SP-220599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EB29AE" w14:textId="57D4C3A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DAAEA66" w14:textId="0D23EBD5" w:rsidR="003906F4" w:rsidRPr="003906F4" w:rsidRDefault="003906F4" w:rsidP="003906F4">
            <w:pPr>
              <w:pStyle w:val="TAL"/>
            </w:pPr>
            <w:r w:rsidRPr="003906F4">
              <w:t>Rel-17 CRs on ITT4RT Features and Images [ITT4RT]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0EF445E" w14:textId="42FFBDF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1E80A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392FA0" w14:textId="36B15D1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BE4DB20" w14:textId="2DE5FE9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B737D6" w14:textId="739A0A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0E5E516" w14:textId="7F11C36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92366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3D530D" w14:textId="25A3EA94" w:rsidR="003906F4" w:rsidRPr="003906F4" w:rsidRDefault="003906F4" w:rsidP="003906F4">
            <w:pPr>
              <w:pStyle w:val="TAL"/>
            </w:pPr>
            <w:r w:rsidRPr="003906F4">
              <w:t>ITT4RT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DA7EBF5" w14:textId="4EA7902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E13EA1C" w14:textId="17AF02C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091D13" w14:textId="77777777" w:rsidR="003906F4" w:rsidRPr="003906F4" w:rsidRDefault="003906F4" w:rsidP="003906F4">
            <w:pPr>
              <w:pStyle w:val="TAL"/>
            </w:pPr>
          </w:p>
        </w:tc>
      </w:tr>
      <w:tr w:rsidR="003906F4" w:rsidRPr="003906F4" w14:paraId="27325E5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9CEE840" w14:textId="0196B10D" w:rsidR="003906F4" w:rsidRPr="003906F4" w:rsidRDefault="003906F4" w:rsidP="003906F4">
            <w:pPr>
              <w:pStyle w:val="TAL"/>
            </w:pPr>
            <w:r w:rsidRPr="003906F4">
              <w:lastRenderedPageBreak/>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1B0D269" w14:textId="2D6D01A8" w:rsidR="003906F4" w:rsidRPr="003906F4" w:rsidRDefault="003906F4" w:rsidP="003906F4">
            <w:pPr>
              <w:pStyle w:val="TAL"/>
            </w:pPr>
            <w:r w:rsidRPr="003906F4">
              <w:t>SP-220600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850D51" w14:textId="7CCCCAE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5CA9FA" w14:textId="1983C181" w:rsidR="003906F4" w:rsidRPr="003906F4" w:rsidRDefault="003906F4" w:rsidP="003906F4">
            <w:pPr>
              <w:pStyle w:val="TAL"/>
            </w:pPr>
            <w:r w:rsidRPr="003906F4">
              <w:t xml:space="preserve">Rel-17 CRs on addition of DNN/Slice in the </w:t>
            </w:r>
            <w:proofErr w:type="spellStart"/>
            <w:r w:rsidRPr="003906F4">
              <w:t>QoE</w:t>
            </w:r>
            <w:proofErr w:type="spellEnd"/>
            <w:r w:rsidRPr="003906F4">
              <w:t xml:space="preserve"> report schema and DNN/Slice in the </w:t>
            </w:r>
            <w:proofErr w:type="spellStart"/>
            <w:r w:rsidRPr="003906F4">
              <w:t>QoE</w:t>
            </w:r>
            <w:proofErr w:type="spellEnd"/>
            <w:r w:rsidRPr="003906F4">
              <w:t xml:space="preserve"> report schema [</w:t>
            </w:r>
            <w:proofErr w:type="spellStart"/>
            <w:r w:rsidRPr="003906F4">
              <w:t>NR_QoE</w:t>
            </w:r>
            <w:proofErr w:type="spellEnd"/>
            <w:r w:rsidRPr="003906F4">
              <w:t>-Core]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BF1B596" w14:textId="0599D83C"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2D0063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8A89AD" w14:textId="4E755D9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D07FB2" w14:textId="6B2A3D3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BBFC54E" w14:textId="1B3C0C9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00FB8E" w14:textId="7C5B1C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BF559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6438E58" w14:textId="6BA0DE18" w:rsidR="003906F4" w:rsidRPr="003906F4" w:rsidRDefault="003906F4" w:rsidP="003906F4">
            <w:pPr>
              <w:pStyle w:val="TAL"/>
            </w:pPr>
            <w:proofErr w:type="spellStart"/>
            <w:r w:rsidRPr="003906F4">
              <w:t>NR_QoE</w:t>
            </w:r>
            <w:proofErr w:type="spellEnd"/>
            <w:r w:rsidRPr="003906F4">
              <w:t>-Core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8B8B5E9" w14:textId="4B2FF5C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2793B8" w14:textId="6E76A78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65ADF39" w14:textId="77777777" w:rsidR="003906F4" w:rsidRPr="003906F4" w:rsidRDefault="003906F4" w:rsidP="003906F4">
            <w:pPr>
              <w:pStyle w:val="TAL"/>
            </w:pPr>
          </w:p>
        </w:tc>
      </w:tr>
      <w:tr w:rsidR="003906F4" w:rsidRPr="003906F4" w14:paraId="49EBAC1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259A770" w14:textId="274F2086"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79553E" w14:textId="00E3793A" w:rsidR="003906F4" w:rsidRPr="003906F4" w:rsidRDefault="003906F4" w:rsidP="003906F4">
            <w:pPr>
              <w:pStyle w:val="TAL"/>
            </w:pPr>
            <w:r w:rsidRPr="003906F4">
              <w:t>SP-220602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C81865" w14:textId="06CE172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05CB19D" w14:textId="3DDF459F" w:rsidR="003906F4" w:rsidRPr="003906F4" w:rsidRDefault="003906F4" w:rsidP="003906F4">
            <w:pPr>
              <w:pStyle w:val="TAL"/>
            </w:pPr>
            <w:r w:rsidRPr="003906F4">
              <w:t xml:space="preserve">Rel-17 CRs on Requirement on UE </w:t>
            </w:r>
            <w:proofErr w:type="spellStart"/>
            <w:r w:rsidRPr="003906F4">
              <w:t>Behavior</w:t>
            </w:r>
            <w:proofErr w:type="spellEnd"/>
            <w:r w:rsidRPr="003906F4">
              <w:t xml:space="preserve"> regarding </w:t>
            </w:r>
            <w:proofErr w:type="spellStart"/>
            <w:r w:rsidRPr="003906F4">
              <w:t>QoE</w:t>
            </w:r>
            <w:proofErr w:type="spellEnd"/>
            <w:r w:rsidRPr="003906F4">
              <w:t xml:space="preserve"> Measurement and Reporting and content encoding [TEI17]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F167C1F" w14:textId="4E3C1D53"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A491E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7ECA59" w14:textId="27D3D4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259A56" w14:textId="7DA28EA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9EC58F" w14:textId="3249579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0DE382" w14:textId="2E4B847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DD9C8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5CC0BD7" w14:textId="7B742EB0" w:rsidR="003906F4" w:rsidRPr="003906F4" w:rsidRDefault="003906F4" w:rsidP="003906F4">
            <w:pPr>
              <w:pStyle w:val="TAL"/>
            </w:pPr>
            <w:r w:rsidRPr="003906F4">
              <w:t>TEI17, MEPRO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FEF2B8C" w14:textId="56A316B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6657D4" w14:textId="259D1744"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441BCF" w14:textId="77777777" w:rsidR="003906F4" w:rsidRPr="003906F4" w:rsidRDefault="003906F4" w:rsidP="003906F4">
            <w:pPr>
              <w:pStyle w:val="TAL"/>
            </w:pPr>
          </w:p>
        </w:tc>
      </w:tr>
      <w:tr w:rsidR="003906F4" w:rsidRPr="003906F4" w14:paraId="4144961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35CAAA" w14:textId="039CF8BD"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7ACD392" w14:textId="53CBF883" w:rsidR="003906F4" w:rsidRPr="003906F4" w:rsidRDefault="003906F4" w:rsidP="003906F4">
            <w:pPr>
              <w:pStyle w:val="TAL"/>
            </w:pPr>
            <w:r w:rsidRPr="003906F4">
              <w:t>SP-220621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C3D4C98" w14:textId="3269892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B06B23" w14:textId="41BCEECC" w:rsidR="003906F4" w:rsidRPr="003906F4" w:rsidRDefault="003906F4" w:rsidP="003906F4">
            <w:pPr>
              <w:pStyle w:val="TAL"/>
            </w:pPr>
            <w:r w:rsidRPr="003906F4">
              <w:t>Rel-17 CRs on Corrections to 5GMS, MBS user service protocols, Additional stage 2 details and various other corrections pertaining to WID: 5MBUSA</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0B0ABC" w14:textId="13CF7C84"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A7B32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90A561" w14:textId="0BAB559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253548" w14:textId="46F8B7B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79EA17" w14:textId="3C1AF17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165384" w14:textId="0666499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8EBCA8" w14:textId="3CFC1A1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EE83A5E" w14:textId="4801D56E" w:rsidR="003906F4" w:rsidRPr="003906F4" w:rsidRDefault="003906F4" w:rsidP="003906F4">
            <w:pPr>
              <w:pStyle w:val="TAL"/>
            </w:pPr>
            <w:r w:rsidRPr="003906F4">
              <w:t>5MBUSA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1410F9" w14:textId="20F7078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2DBFEB8" w14:textId="020FE8B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C79FA6" w14:textId="77777777" w:rsidR="003906F4" w:rsidRPr="003906F4" w:rsidRDefault="003906F4" w:rsidP="003906F4">
            <w:pPr>
              <w:pStyle w:val="TAL"/>
            </w:pPr>
          </w:p>
        </w:tc>
      </w:tr>
      <w:tr w:rsidR="003906F4" w:rsidRPr="003906F4" w14:paraId="694C9E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F3EFB0B" w14:textId="53C49937" w:rsidR="003906F4" w:rsidRPr="003906F4" w:rsidRDefault="003906F4" w:rsidP="003906F4">
            <w:pPr>
              <w:pStyle w:val="TAL"/>
            </w:pPr>
            <w:r w:rsidRPr="003906F4">
              <w:t>17.4</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E31DD84" w14:textId="25122025" w:rsidR="003906F4" w:rsidRPr="003906F4" w:rsidRDefault="003906F4" w:rsidP="003906F4">
            <w:pPr>
              <w:pStyle w:val="TAL"/>
            </w:pPr>
            <w:r w:rsidRPr="003906F4">
              <w:t>SP-220632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0BE8FE" w14:textId="03C2C4D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F64286" w14:textId="1199EE36" w:rsidR="003906F4" w:rsidRPr="003906F4" w:rsidRDefault="003906F4" w:rsidP="003906F4">
            <w:pPr>
              <w:pStyle w:val="TAL"/>
            </w:pPr>
            <w:r w:rsidRPr="003906F4">
              <w:t xml:space="preserve">Rel-17 CR for fixing </w:t>
            </w:r>
            <w:proofErr w:type="spellStart"/>
            <w:r w:rsidRPr="003906F4">
              <w:t>api</w:t>
            </w:r>
            <w:proofErr w:type="spellEnd"/>
            <w:r w:rsidRPr="003906F4">
              <w:t>-version in Open API (5GMS3)</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362D7E3" w14:textId="12828E2D" w:rsidR="003906F4" w:rsidRPr="003906F4" w:rsidRDefault="003906F4" w:rsidP="003906F4">
            <w:pPr>
              <w:pStyle w:val="TAL"/>
            </w:pPr>
            <w:r w:rsidRPr="003906F4">
              <w:t>SA WG4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200E4B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527A94" w14:textId="319658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352130" w14:textId="6C5ECEF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46E25D" w14:textId="3EE3845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66DEE7" w14:textId="0AEFD83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8241F2" w14:textId="43E84EF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28CED5"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93AD34" w14:textId="6423C69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68660E" w14:textId="7A2F971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1FE979" w14:textId="77777777" w:rsidR="003906F4" w:rsidRPr="003906F4" w:rsidRDefault="003906F4" w:rsidP="003906F4">
            <w:pPr>
              <w:pStyle w:val="TAL"/>
            </w:pPr>
          </w:p>
        </w:tc>
      </w:tr>
      <w:tr w:rsidR="003906F4" w:rsidRPr="003906F4" w14:paraId="0CBA6FD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5FC82E" w14:textId="18EC3AA3"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48F58C3" w14:textId="3A111211" w:rsidR="003906F4" w:rsidRPr="003906F4" w:rsidRDefault="003906F4" w:rsidP="003906F4">
            <w:pPr>
              <w:pStyle w:val="TAL"/>
            </w:pPr>
            <w:r w:rsidRPr="003906F4">
              <w:t>SP-220517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A4D18B0" w14:textId="573009F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B90EB3" w14:textId="355F045C" w:rsidR="003906F4" w:rsidRPr="003906F4" w:rsidRDefault="003906F4" w:rsidP="003906F4">
            <w:pPr>
              <w:pStyle w:val="TAL"/>
            </w:pPr>
            <w:r w:rsidRPr="003906F4">
              <w:t>Rel-17 CRs on 5G Charging for Local breakout roaming of data connectivity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875BF0C" w14:textId="729B0A7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2EF6E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C35AC1" w14:textId="6E906BB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D7D7FBF" w14:textId="4847DFE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9A8FDD" w14:textId="22E1CAF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8DE415" w14:textId="2AA921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73C87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DDE747" w14:textId="7F2454B6" w:rsidR="003906F4" w:rsidRPr="003906F4" w:rsidRDefault="003906F4" w:rsidP="003906F4">
            <w:pPr>
              <w:pStyle w:val="TAL"/>
            </w:pPr>
            <w:r w:rsidRPr="003906F4">
              <w:t>CHROAM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3FE602B" w14:textId="433B6DE3" w:rsidR="003906F4" w:rsidRPr="003906F4" w:rsidRDefault="003906F4" w:rsidP="003906F4">
            <w:pPr>
              <w:pStyle w:val="TAL"/>
            </w:pPr>
            <w:r w:rsidRPr="003906F4">
              <w:t>32.255 CR0381R1 and 32.255 CR0382R1 were withdrawn. Partially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BC0F23" w14:textId="6A157573" w:rsidR="003906F4" w:rsidRPr="003906F4" w:rsidRDefault="003906F4" w:rsidP="003906F4">
            <w:pPr>
              <w:pStyle w:val="TAL"/>
            </w:pPr>
            <w:r w:rsidRPr="003906F4">
              <w:t>Partially 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9D906C" w14:textId="77777777" w:rsidR="003906F4" w:rsidRPr="003906F4" w:rsidRDefault="003906F4" w:rsidP="003906F4">
            <w:pPr>
              <w:pStyle w:val="TAL"/>
            </w:pPr>
          </w:p>
        </w:tc>
      </w:tr>
      <w:tr w:rsidR="003906F4" w:rsidRPr="003906F4" w14:paraId="7072AB0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761D842" w14:textId="5B1649CD"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B2428E" w14:textId="60E34AE6" w:rsidR="003906F4" w:rsidRPr="003906F4" w:rsidRDefault="003906F4" w:rsidP="003906F4">
            <w:pPr>
              <w:pStyle w:val="TAL"/>
            </w:pPr>
            <w:r w:rsidRPr="003906F4">
              <w:t>SP-220496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4B00E9C" w14:textId="172769C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12D6C62" w14:textId="107F392F" w:rsidR="003906F4" w:rsidRPr="003906F4" w:rsidRDefault="003906F4" w:rsidP="003906F4">
            <w:pPr>
              <w:pStyle w:val="TAL"/>
            </w:pPr>
            <w:r w:rsidRPr="003906F4">
              <w:t>Rel-17 CRs on TEI</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6A3D327" w14:textId="48D96A1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E85A0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DD3B197" w14:textId="4ECFDE1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D50B3E9" w14:textId="57E15D2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12EB79" w14:textId="546F939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E08E7E" w14:textId="14C3AA4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C77C9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904BB8C" w14:textId="75050ED7"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59BD741" w14:textId="3C5B1E8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9DB9F3" w14:textId="5D4532B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F350E1" w14:textId="77777777" w:rsidR="003906F4" w:rsidRPr="003906F4" w:rsidRDefault="003906F4" w:rsidP="003906F4">
            <w:pPr>
              <w:pStyle w:val="TAL"/>
            </w:pPr>
          </w:p>
        </w:tc>
      </w:tr>
      <w:tr w:rsidR="003906F4" w:rsidRPr="003906F4" w14:paraId="11CAFDC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17AC37" w14:textId="42B37EB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36AC3E" w14:textId="5569361C" w:rsidR="003906F4" w:rsidRPr="003906F4" w:rsidRDefault="003906F4" w:rsidP="003906F4">
            <w:pPr>
              <w:pStyle w:val="TAL"/>
            </w:pPr>
            <w:r w:rsidRPr="003906F4">
              <w:t>SP-220499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7AC6E0" w14:textId="0115290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E2C5F10" w14:textId="7F8CF44B" w:rsidR="003906F4" w:rsidRPr="003906F4" w:rsidRDefault="003906F4" w:rsidP="003906F4">
            <w:pPr>
              <w:pStyle w:val="TAL"/>
            </w:pPr>
            <w:r w:rsidRPr="003906F4">
              <w:t>Rel-17 CRs on Network slice provisioning enhancement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479A91" w14:textId="4CBFE68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01778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53617E" w14:textId="64071EE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CFE463" w14:textId="571C168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795F21" w14:textId="08AAAC4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4336D0" w14:textId="0BE356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9AA62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6E46355" w14:textId="56B8F967" w:rsidR="003906F4" w:rsidRPr="003906F4" w:rsidRDefault="003906F4" w:rsidP="003906F4">
            <w:pPr>
              <w:pStyle w:val="TAL"/>
            </w:pPr>
            <w:proofErr w:type="spellStart"/>
            <w:r w:rsidRPr="003906F4">
              <w:t>eNETSLICE_PRO</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C38CD2" w14:textId="1799A0C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2FE1F11" w14:textId="778FAD1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9FAB3A8" w14:textId="77777777" w:rsidR="003906F4" w:rsidRPr="003906F4" w:rsidRDefault="003906F4" w:rsidP="003906F4">
            <w:pPr>
              <w:pStyle w:val="TAL"/>
            </w:pPr>
          </w:p>
        </w:tc>
      </w:tr>
      <w:tr w:rsidR="003906F4" w:rsidRPr="003906F4" w14:paraId="1D0C0E3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375F17D" w14:textId="3BAAECB9"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EBE2578" w14:textId="194D10B8" w:rsidR="003906F4" w:rsidRPr="003906F4" w:rsidRDefault="003906F4" w:rsidP="003906F4">
            <w:pPr>
              <w:pStyle w:val="TAL"/>
            </w:pPr>
            <w:r w:rsidRPr="003906F4">
              <w:t>SP-220500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B05D5C" w14:textId="2733652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FA7A6C" w14:textId="51A3EB09" w:rsidR="003906F4" w:rsidRPr="003906F4" w:rsidRDefault="003906F4" w:rsidP="003906F4">
            <w:pPr>
              <w:pStyle w:val="TAL"/>
            </w:pPr>
            <w:r w:rsidRPr="003906F4">
              <w:t xml:space="preserve">Rel-17 CRs on Enhancement of </w:t>
            </w:r>
            <w:proofErr w:type="spellStart"/>
            <w:r w:rsidRPr="003906F4">
              <w:t>QoE</w:t>
            </w:r>
            <w:proofErr w:type="spellEnd"/>
            <w:r w:rsidRPr="003906F4">
              <w:t xml:space="preserve"> Measurement Collection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3375F92" w14:textId="7F45BF19"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5A31D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35E73C" w14:textId="57D1AD5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FF4A736" w14:textId="1AD3FE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BFA838" w14:textId="4ADAA64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A551E0" w14:textId="24DC1A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42B6A5"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565C197" w14:textId="31B1E15D" w:rsidR="003906F4" w:rsidRPr="003906F4" w:rsidRDefault="003906F4" w:rsidP="003906F4">
            <w:pPr>
              <w:pStyle w:val="TAL"/>
            </w:pPr>
            <w:proofErr w:type="spellStart"/>
            <w:r w:rsidRPr="003906F4">
              <w:t>eQoE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BC09C31" w14:textId="25820E0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734D193" w14:textId="69F85F2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058E312" w14:textId="77777777" w:rsidR="003906F4" w:rsidRPr="003906F4" w:rsidRDefault="003906F4" w:rsidP="003906F4">
            <w:pPr>
              <w:pStyle w:val="TAL"/>
            </w:pPr>
          </w:p>
        </w:tc>
      </w:tr>
      <w:tr w:rsidR="003906F4" w:rsidRPr="003906F4" w14:paraId="2536034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28B3F28" w14:textId="4E82DF9D"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02CB2E" w14:textId="05A6F068" w:rsidR="003906F4" w:rsidRPr="003906F4" w:rsidRDefault="003906F4" w:rsidP="003906F4">
            <w:pPr>
              <w:pStyle w:val="TAL"/>
            </w:pPr>
            <w:r w:rsidRPr="003906F4">
              <w:t>SP-220501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D39820B" w14:textId="68C0104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23ED423" w14:textId="590BD2FE" w:rsidR="003906F4" w:rsidRPr="003906F4" w:rsidRDefault="003906F4" w:rsidP="003906F4">
            <w:pPr>
              <w:pStyle w:val="TAL"/>
            </w:pPr>
            <w:r w:rsidRPr="003906F4">
              <w:t>Rel-17 CRs on File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5D0B2B" w14:textId="6197A06D"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82634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26D7BC" w14:textId="3AA4CFF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52F0B55" w14:textId="705204B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D29306" w14:textId="462885A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5F0A2B" w14:textId="3D61290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160E4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2EA0E4" w14:textId="7ADE7C39" w:rsidR="003906F4" w:rsidRPr="003906F4" w:rsidRDefault="003906F4" w:rsidP="003906F4">
            <w:pPr>
              <w:pStyle w:val="TAL"/>
            </w:pPr>
            <w:r w:rsidRPr="003906F4">
              <w:t>FIMA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2DF48A3" w14:textId="5F14047F"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F247B7" w14:textId="1C5C380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B621A8" w14:textId="77777777" w:rsidR="003906F4" w:rsidRPr="003906F4" w:rsidRDefault="003906F4" w:rsidP="003906F4">
            <w:pPr>
              <w:pStyle w:val="TAL"/>
            </w:pPr>
          </w:p>
        </w:tc>
      </w:tr>
      <w:tr w:rsidR="003906F4" w:rsidRPr="003906F4" w14:paraId="23CA446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2854B8" w14:textId="299784DC"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46EAD7" w14:textId="43E16DD2" w:rsidR="003906F4" w:rsidRPr="003906F4" w:rsidRDefault="003906F4" w:rsidP="003906F4">
            <w:pPr>
              <w:pStyle w:val="TAL"/>
            </w:pPr>
            <w:r w:rsidRPr="003906F4">
              <w:t>SP-220502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DAC0555" w14:textId="1984918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5575CE" w14:textId="7E0493EC" w:rsidR="003906F4" w:rsidRPr="003906F4" w:rsidRDefault="003906F4" w:rsidP="003906F4">
            <w:pPr>
              <w:pStyle w:val="TAL"/>
            </w:pPr>
            <w:r w:rsidRPr="003906F4">
              <w:t>Rel-17 CRs on Intent driven management service for mobile network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953733" w14:textId="29C5D051"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7397C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092E863" w14:textId="2D1DF7F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EEA0D28" w14:textId="2AE0E11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07A6A6" w14:textId="12C0CA8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911687" w14:textId="02D0C82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1A2C5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248DCD" w14:textId="72D76CB8"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560DD24" w14:textId="4783BC4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10AEF5" w14:textId="2321653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14B0AA" w14:textId="77777777" w:rsidR="003906F4" w:rsidRPr="003906F4" w:rsidRDefault="003906F4" w:rsidP="003906F4">
            <w:pPr>
              <w:pStyle w:val="TAL"/>
            </w:pPr>
          </w:p>
        </w:tc>
      </w:tr>
      <w:tr w:rsidR="003906F4" w:rsidRPr="003906F4" w14:paraId="72657D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AFB4D5" w14:textId="0C19B642"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CB921CC" w14:textId="11EC1915" w:rsidR="003906F4" w:rsidRPr="003906F4" w:rsidRDefault="003906F4" w:rsidP="003906F4">
            <w:pPr>
              <w:pStyle w:val="TAL"/>
            </w:pPr>
            <w:r w:rsidRPr="003906F4">
              <w:t>SP-220503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5287D2" w14:textId="54EE102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A314EBF" w14:textId="388B817C" w:rsidR="003906F4" w:rsidRPr="003906F4" w:rsidRDefault="003906F4" w:rsidP="003906F4">
            <w:pPr>
              <w:pStyle w:val="TAL"/>
            </w:pPr>
            <w:r w:rsidRPr="003906F4">
              <w:t>Rel-17 CRs on Enhanced Closed loop SLS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0A6A57D" w14:textId="403D917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279DC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DCAE64" w14:textId="0E0772A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31AF6AA" w14:textId="0422ADA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75A469" w14:textId="7A6785D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312304" w14:textId="16F23E6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19263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DD17E6" w14:textId="42D6038C" w:rsidR="003906F4" w:rsidRPr="003906F4" w:rsidRDefault="003906F4" w:rsidP="003906F4">
            <w:pPr>
              <w:pStyle w:val="TAL"/>
            </w:pPr>
            <w:proofErr w:type="spellStart"/>
            <w:r w:rsidRPr="003906F4">
              <w:t>eCOSLA</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FEACAAB" w14:textId="3511ADB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D6DBC31" w14:textId="3C25F09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5D974E0" w14:textId="77777777" w:rsidR="003906F4" w:rsidRPr="003906F4" w:rsidRDefault="003906F4" w:rsidP="003906F4">
            <w:pPr>
              <w:pStyle w:val="TAL"/>
            </w:pPr>
          </w:p>
        </w:tc>
      </w:tr>
      <w:tr w:rsidR="003906F4" w:rsidRPr="003906F4" w14:paraId="04970A0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87E16F" w14:textId="64CA22D1"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E02815" w14:textId="45D39173" w:rsidR="003906F4" w:rsidRPr="003906F4" w:rsidRDefault="003906F4" w:rsidP="003906F4">
            <w:pPr>
              <w:pStyle w:val="TAL"/>
            </w:pPr>
            <w:r w:rsidRPr="003906F4">
              <w:t>SP-220506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6E6F6A" w14:textId="2256C22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2B521C7" w14:textId="20B4EC94" w:rsidR="003906F4" w:rsidRPr="003906F4" w:rsidRDefault="003906F4" w:rsidP="003906F4">
            <w:pPr>
              <w:pStyle w:val="TAL"/>
            </w:pPr>
            <w:r w:rsidRPr="003906F4">
              <w:t>Rel--17 CRs on Edge Computing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DDBB43" w14:textId="7AAA4B9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65EFB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AA8C1D" w14:textId="379CC60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0CDEA55" w14:textId="2B0018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A3A8C0" w14:textId="41441BD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8DC0D7" w14:textId="53C115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2BD1F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220297" w14:textId="2149FE98" w:rsidR="003906F4" w:rsidRPr="003906F4" w:rsidRDefault="003906F4" w:rsidP="003906F4">
            <w:pPr>
              <w:pStyle w:val="TAL"/>
            </w:pPr>
            <w:r w:rsidRPr="003906F4">
              <w:t>ECM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CA0DE1" w14:textId="0576C84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1836554" w14:textId="23A503D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8D31344" w14:textId="77777777" w:rsidR="003906F4" w:rsidRPr="003906F4" w:rsidRDefault="003906F4" w:rsidP="003906F4">
            <w:pPr>
              <w:pStyle w:val="TAL"/>
            </w:pPr>
          </w:p>
        </w:tc>
      </w:tr>
      <w:tr w:rsidR="003906F4" w:rsidRPr="003906F4" w14:paraId="225DFAF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16928E1" w14:textId="2DDE50B0"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A521442" w14:textId="1D2743DE" w:rsidR="003906F4" w:rsidRPr="003906F4" w:rsidRDefault="003906F4" w:rsidP="003906F4">
            <w:pPr>
              <w:pStyle w:val="TAL"/>
            </w:pPr>
            <w:r w:rsidRPr="003906F4">
              <w:t>SP-220507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9DFFD9F" w14:textId="2CC7FA50"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1187D8" w14:textId="73FC09B1" w:rsidR="003906F4" w:rsidRPr="003906F4" w:rsidRDefault="003906F4" w:rsidP="003906F4">
            <w:pPr>
              <w:pStyle w:val="TAL"/>
            </w:pPr>
            <w:r w:rsidRPr="003906F4">
              <w:t>Rel-17 CRs on Enhancement on Management Aspects of 5G Service-Level Agreement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951D18" w14:textId="311023CD"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8A015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61C4AA" w14:textId="7C2FC9D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9C27CBC" w14:textId="788D97A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37FD01" w14:textId="5CC6B6F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F1FEDB" w14:textId="68B0C18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CAFC3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39951B" w14:textId="72718AB1" w:rsidR="003906F4" w:rsidRPr="003906F4" w:rsidRDefault="003906F4" w:rsidP="003906F4">
            <w:pPr>
              <w:pStyle w:val="TAL"/>
            </w:pPr>
            <w:r w:rsidRPr="003906F4">
              <w:t>EMA5SLA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19F438" w14:textId="76ACD98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5BABFCA" w14:textId="2BE0B4D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5C921B" w14:textId="77777777" w:rsidR="003906F4" w:rsidRPr="003906F4" w:rsidRDefault="003906F4" w:rsidP="003906F4">
            <w:pPr>
              <w:pStyle w:val="TAL"/>
            </w:pPr>
          </w:p>
        </w:tc>
      </w:tr>
      <w:tr w:rsidR="003906F4" w:rsidRPr="003906F4" w14:paraId="01E47E5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719174" w14:textId="522D96A4"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1E5B9B3" w14:textId="2009FB6A" w:rsidR="003906F4" w:rsidRPr="003906F4" w:rsidRDefault="003906F4" w:rsidP="003906F4">
            <w:pPr>
              <w:pStyle w:val="TAL"/>
            </w:pPr>
            <w:r w:rsidRPr="003906F4">
              <w:t>SP-220508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11E876" w14:textId="7D9B6BE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0FC7F1" w14:textId="687D6043" w:rsidR="003906F4" w:rsidRPr="003906F4" w:rsidRDefault="003906F4" w:rsidP="003906F4">
            <w:pPr>
              <w:pStyle w:val="TAL"/>
            </w:pPr>
            <w:r w:rsidRPr="003906F4">
              <w:t>Rel-17 CRs on Enhancements of Self-Organizing Networks (SON) for 5G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76308E" w14:textId="15C5E54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31A6C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D80F69" w14:textId="6C56EAB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D4174C" w14:textId="23465DE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8E8484" w14:textId="7B3427E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7EA7DA" w14:textId="4C795A5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FA1F4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28DB7E9" w14:textId="7319225C" w:rsidR="003906F4" w:rsidRPr="003906F4" w:rsidRDefault="003906F4" w:rsidP="003906F4">
            <w:pPr>
              <w:pStyle w:val="TAL"/>
            </w:pPr>
            <w:r w:rsidRPr="003906F4">
              <w:t>eSON_5G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D5416E" w14:textId="39ADD5B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D3C065A" w14:textId="1B669235"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2CCB265" w14:textId="77777777" w:rsidR="003906F4" w:rsidRPr="003906F4" w:rsidRDefault="003906F4" w:rsidP="003906F4">
            <w:pPr>
              <w:pStyle w:val="TAL"/>
            </w:pPr>
          </w:p>
        </w:tc>
      </w:tr>
      <w:tr w:rsidR="003906F4" w:rsidRPr="003906F4" w14:paraId="2B0BB4A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D0C666" w14:textId="2F66D5AE"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5581743" w14:textId="4E08B2C4" w:rsidR="003906F4" w:rsidRPr="003906F4" w:rsidRDefault="003906F4" w:rsidP="003906F4">
            <w:pPr>
              <w:pStyle w:val="TAL"/>
            </w:pPr>
            <w:r w:rsidRPr="003906F4">
              <w:t>SP-220509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8119DD" w14:textId="3A1665D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CA19C9" w14:textId="08FD2E86" w:rsidR="003906F4" w:rsidRPr="003906F4" w:rsidRDefault="003906F4" w:rsidP="003906F4">
            <w:pPr>
              <w:pStyle w:val="TAL"/>
            </w:pPr>
            <w:r w:rsidRPr="003906F4">
              <w:t>Rel-17 CRs on Additional NRM features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4C2071" w14:textId="1FC971F0"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85628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216F7E" w14:textId="343628F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ABF132F" w14:textId="1577102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4FC6D1" w14:textId="66DA6C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28B2A79" w14:textId="4096B6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FE9493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3A97921" w14:textId="50A90F14" w:rsidR="003906F4" w:rsidRPr="003906F4" w:rsidRDefault="003906F4" w:rsidP="003906F4">
            <w:pPr>
              <w:pStyle w:val="TAL"/>
            </w:pPr>
            <w:proofErr w:type="spellStart"/>
            <w:r w:rsidRPr="003906F4">
              <w:t>adNRM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7988D6E" w14:textId="1E7F890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2766F67" w14:textId="27A3434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49CB656" w14:textId="77777777" w:rsidR="003906F4" w:rsidRPr="003906F4" w:rsidRDefault="003906F4" w:rsidP="003906F4">
            <w:pPr>
              <w:pStyle w:val="TAL"/>
            </w:pPr>
          </w:p>
        </w:tc>
      </w:tr>
      <w:tr w:rsidR="003906F4" w:rsidRPr="003906F4" w14:paraId="2414AF8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B1DE8A4" w14:textId="30CD5F72"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572DF74" w14:textId="36CD650E" w:rsidR="003906F4" w:rsidRPr="003906F4" w:rsidRDefault="003906F4" w:rsidP="003906F4">
            <w:pPr>
              <w:pStyle w:val="TAL"/>
            </w:pPr>
            <w:r w:rsidRPr="003906F4">
              <w:t>SP-220512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F332FD" w14:textId="2C03BC6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F8098D" w14:textId="52D8BA32" w:rsidR="003906F4" w:rsidRPr="003906F4" w:rsidRDefault="003906F4" w:rsidP="003906F4">
            <w:pPr>
              <w:pStyle w:val="TAL"/>
            </w:pPr>
            <w:r w:rsidRPr="003906F4">
              <w:t>Rel-17 CRs on Enhancement of Handover Optimization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4932072" w14:textId="4AB0A1EA"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506E0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9B1B95" w14:textId="43EAF55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47DC66B" w14:textId="6B713DE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31E5EA" w14:textId="7A4A06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4E2331" w14:textId="03CF71D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A8D8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D932889" w14:textId="793587C8" w:rsidR="003906F4" w:rsidRPr="003906F4" w:rsidRDefault="003906F4" w:rsidP="003906F4">
            <w:pPr>
              <w:pStyle w:val="TAL"/>
            </w:pPr>
            <w:r w:rsidRPr="003906F4">
              <w:t>E_HOO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18702C8" w14:textId="415A971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82ABE3" w14:textId="5DC2CF9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091FC6" w14:textId="77777777" w:rsidR="003906F4" w:rsidRPr="003906F4" w:rsidRDefault="003906F4" w:rsidP="003906F4">
            <w:pPr>
              <w:pStyle w:val="TAL"/>
            </w:pPr>
          </w:p>
        </w:tc>
      </w:tr>
      <w:tr w:rsidR="003906F4" w:rsidRPr="003906F4" w14:paraId="536794E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9E4AD2" w14:textId="2B7E8F9A"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BA93B65" w14:textId="11660711" w:rsidR="003906F4" w:rsidRPr="003906F4" w:rsidRDefault="003906F4" w:rsidP="003906F4">
            <w:pPr>
              <w:pStyle w:val="TAL"/>
            </w:pPr>
            <w:r w:rsidRPr="003906F4">
              <w:t>SP-220513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6587B1E" w14:textId="6B9A747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77F741" w14:textId="794D746B" w:rsidR="003906F4" w:rsidRPr="003906F4" w:rsidRDefault="003906F4" w:rsidP="003906F4">
            <w:pPr>
              <w:pStyle w:val="TAL"/>
            </w:pPr>
            <w:r w:rsidRPr="003906F4">
              <w:t>Rel-17 CRs on Enhancements of 5G performance measurements and KPIs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4554BC9" w14:textId="3CF89D21"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49295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C31DAE" w14:textId="2226C31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5695D2" w14:textId="4C42A68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BE6B8F" w14:textId="7F7DB0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3137B9" w14:textId="112426C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3387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EE9EC4" w14:textId="6821354A" w:rsidR="003906F4" w:rsidRPr="003906F4" w:rsidRDefault="003906F4" w:rsidP="003906F4">
            <w:pPr>
              <w:pStyle w:val="TAL"/>
            </w:pPr>
            <w:r w:rsidRPr="003906F4">
              <w:t>ePM_KPI_5G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34D9B60" w14:textId="52AE2C5E"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4E6102" w14:textId="4B279E4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EC46DF" w14:textId="77777777" w:rsidR="003906F4" w:rsidRPr="003906F4" w:rsidRDefault="003906F4" w:rsidP="003906F4">
            <w:pPr>
              <w:pStyle w:val="TAL"/>
            </w:pPr>
          </w:p>
        </w:tc>
      </w:tr>
      <w:tr w:rsidR="003906F4" w:rsidRPr="003906F4" w14:paraId="6DC51E4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7C75A99" w14:textId="78E9FBD1" w:rsidR="003906F4" w:rsidRPr="003906F4" w:rsidRDefault="003906F4" w:rsidP="003906F4">
            <w:pPr>
              <w:pStyle w:val="TAL"/>
            </w:pPr>
            <w:r w:rsidRPr="003906F4">
              <w:lastRenderedPageBreak/>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5EB77C6" w14:textId="7E09C703" w:rsidR="003906F4" w:rsidRPr="003906F4" w:rsidRDefault="003906F4" w:rsidP="003906F4">
            <w:pPr>
              <w:pStyle w:val="TAL"/>
            </w:pPr>
            <w:r w:rsidRPr="003906F4">
              <w:t>SP-220514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5EB8C0" w14:textId="1474374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E28513" w14:textId="43DC0B66" w:rsidR="003906F4" w:rsidRPr="003906F4" w:rsidRDefault="003906F4" w:rsidP="003906F4">
            <w:pPr>
              <w:pStyle w:val="TAL"/>
            </w:pPr>
            <w:r w:rsidRPr="003906F4">
              <w:t>Rel-17 CRs on Enhancements of Management Data Analytics Service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6181654" w14:textId="139071C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1D419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6B57F0" w14:textId="0E4ED30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7197098" w14:textId="73F24F0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017253" w14:textId="49418F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8BC4B4" w14:textId="5823B34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05EC1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73FA2EC" w14:textId="1ADD5A93" w:rsidR="003906F4" w:rsidRPr="003906F4" w:rsidRDefault="003906F4" w:rsidP="003906F4">
            <w:pPr>
              <w:pStyle w:val="TAL"/>
            </w:pPr>
            <w:proofErr w:type="spellStart"/>
            <w:r w:rsidRPr="003906F4">
              <w:t>eMDAS</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F5A0CC7" w14:textId="48AE3983"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CA90E59" w14:textId="00A6F6A7"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986771" w14:textId="77777777" w:rsidR="003906F4" w:rsidRPr="003906F4" w:rsidRDefault="003906F4" w:rsidP="003906F4">
            <w:pPr>
              <w:pStyle w:val="TAL"/>
            </w:pPr>
          </w:p>
        </w:tc>
      </w:tr>
      <w:tr w:rsidR="003906F4" w:rsidRPr="003906F4" w14:paraId="2739D69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E28A8BF" w14:textId="632C08B3"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8DE7E87" w14:textId="3375EBFA" w:rsidR="003906F4" w:rsidRPr="003906F4" w:rsidRDefault="003906F4" w:rsidP="003906F4">
            <w:pPr>
              <w:pStyle w:val="TAL"/>
            </w:pPr>
            <w:r w:rsidRPr="003906F4">
              <w:t>SP-220518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A8E466" w14:textId="3C0EDE5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C4EF159" w14:textId="190CF5E2" w:rsidR="003906F4" w:rsidRPr="003906F4" w:rsidRDefault="003906F4" w:rsidP="003906F4">
            <w:pPr>
              <w:pStyle w:val="TAL"/>
            </w:pPr>
            <w:r w:rsidRPr="003906F4">
              <w:t>Rel-17 CRs on Charging Aspects of 5G LAN VN Group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8DCA70" w14:textId="70415427"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9BDBC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4AC711" w14:textId="45C5CC1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C3C15A" w14:textId="76276F5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6DD5BF0" w14:textId="226803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51CA92D" w14:textId="16E56EC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931CE1"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1C7D58F" w14:textId="0FC931FF" w:rsidR="003906F4" w:rsidRPr="003906F4" w:rsidRDefault="003906F4" w:rsidP="003906F4">
            <w:pPr>
              <w:pStyle w:val="TAL"/>
            </w:pPr>
            <w:r w:rsidRPr="003906F4">
              <w:t>5GLAN_CH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587F0E" w14:textId="07B8AD7D"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00F0716" w14:textId="19DD6A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8FD061" w14:textId="77777777" w:rsidR="003906F4" w:rsidRPr="003906F4" w:rsidRDefault="003906F4" w:rsidP="003906F4">
            <w:pPr>
              <w:pStyle w:val="TAL"/>
            </w:pPr>
          </w:p>
        </w:tc>
      </w:tr>
      <w:tr w:rsidR="003906F4" w:rsidRPr="003906F4" w14:paraId="157441D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0EAC914" w14:textId="4A070CD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A30FD1F" w14:textId="72D0EAB4" w:rsidR="003906F4" w:rsidRPr="003906F4" w:rsidRDefault="003906F4" w:rsidP="003906F4">
            <w:pPr>
              <w:pStyle w:val="TAL"/>
            </w:pPr>
            <w:r w:rsidRPr="003906F4">
              <w:t>SP-220519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6B8E04" w14:textId="5F0FD77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33FDC0" w14:textId="5E71B720" w:rsidR="003906F4" w:rsidRPr="003906F4" w:rsidRDefault="003906F4" w:rsidP="003906F4">
            <w:pPr>
              <w:pStyle w:val="TAL"/>
            </w:pPr>
            <w:r w:rsidRPr="003906F4">
              <w:t>Rel-17 CRs on Charging aspects of Edge Computing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E9AA7D5" w14:textId="3734DB31"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25849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5CC2EA" w14:textId="3218BA7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1AE62FA" w14:textId="57E6D48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17CDBC" w14:textId="1F04BC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3C98FD" w14:textId="381365F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C5E6C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432EAA1" w14:textId="0788791D" w:rsidR="003906F4" w:rsidRPr="003906F4" w:rsidRDefault="003906F4" w:rsidP="003906F4">
            <w:pPr>
              <w:pStyle w:val="TAL"/>
            </w:pPr>
            <w:r w:rsidRPr="003906F4">
              <w:t>EDGE_CH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060253D" w14:textId="6D73BFE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816DA6" w14:textId="4891ADD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75866FF" w14:textId="77777777" w:rsidR="003906F4" w:rsidRPr="003906F4" w:rsidRDefault="003906F4" w:rsidP="003906F4">
            <w:pPr>
              <w:pStyle w:val="TAL"/>
            </w:pPr>
          </w:p>
        </w:tc>
      </w:tr>
      <w:tr w:rsidR="003906F4" w:rsidRPr="003906F4" w14:paraId="63C3172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80EC307" w14:textId="6092FC29"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95CA8ED" w14:textId="1E2300E0" w:rsidR="003906F4" w:rsidRPr="003906F4" w:rsidRDefault="003906F4" w:rsidP="003906F4">
            <w:pPr>
              <w:pStyle w:val="TAL"/>
            </w:pPr>
            <w:r w:rsidRPr="003906F4">
              <w:t>SP-220520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2C96D94" w14:textId="5DD0B6DB"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7DACAC" w14:textId="4B8B9D24" w:rsidR="003906F4" w:rsidRPr="003906F4" w:rsidRDefault="003906F4" w:rsidP="003906F4">
            <w:pPr>
              <w:pStyle w:val="TAL"/>
            </w:pPr>
            <w:r w:rsidRPr="003906F4">
              <w:t>Rel-17 CRs on IMS Charging in 5G System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455F729" w14:textId="2BA01EA6"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F7ADF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D9E747" w14:textId="69158A9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8A3CA5" w14:textId="729FAF3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458C71" w14:textId="259A351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298054" w14:textId="1EE7C5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2CCF9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C257D3F" w14:textId="582F94DF" w:rsidR="003906F4" w:rsidRPr="003906F4" w:rsidRDefault="003906F4" w:rsidP="003906F4">
            <w:pPr>
              <w:pStyle w:val="TAL"/>
            </w:pPr>
            <w:r w:rsidRPr="003906F4">
              <w:t>5GSIMSCH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542B11B" w14:textId="22F861C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A911CC4" w14:textId="6E183CB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C0981BE" w14:textId="77777777" w:rsidR="003906F4" w:rsidRPr="003906F4" w:rsidRDefault="003906F4" w:rsidP="003906F4">
            <w:pPr>
              <w:pStyle w:val="TAL"/>
            </w:pPr>
          </w:p>
        </w:tc>
      </w:tr>
      <w:tr w:rsidR="003906F4" w:rsidRPr="003906F4" w14:paraId="6AC3209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E5B6DA2" w14:textId="1A6984A8"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489CA7A" w14:textId="3985CD56" w:rsidR="003906F4" w:rsidRPr="003906F4" w:rsidRDefault="003906F4" w:rsidP="003906F4">
            <w:pPr>
              <w:pStyle w:val="TAL"/>
            </w:pPr>
            <w:r w:rsidRPr="003906F4">
              <w:t>SP-220521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297001" w14:textId="27B119E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BAAD5B" w14:textId="141008A1" w:rsidR="003906F4" w:rsidRPr="003906F4" w:rsidRDefault="003906F4" w:rsidP="003906F4">
            <w:pPr>
              <w:pStyle w:val="TAL"/>
            </w:pPr>
            <w:r w:rsidRPr="003906F4">
              <w:t>Rel-17 CRs on Charging aspects of Architecture Enhancement for NR Reduced Capability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199517A" w14:textId="00E67BED"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D791D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60364E9" w14:textId="48AFEEE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B431D21" w14:textId="7DD1667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C156B4" w14:textId="31FD20D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27F774" w14:textId="3F00E16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44D0298"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96958F6" w14:textId="4C0E3658"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986A3BE" w14:textId="4EEC6E2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4489B6" w14:textId="54F8776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63F537" w14:textId="77777777" w:rsidR="003906F4" w:rsidRPr="003906F4" w:rsidRDefault="003906F4" w:rsidP="003906F4">
            <w:pPr>
              <w:pStyle w:val="TAL"/>
            </w:pPr>
          </w:p>
        </w:tc>
      </w:tr>
      <w:tr w:rsidR="003906F4" w:rsidRPr="003906F4" w14:paraId="2E4A539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C6F482" w14:textId="76AD7F8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D9F1863" w14:textId="6848A6D7" w:rsidR="003906F4" w:rsidRPr="003906F4" w:rsidRDefault="003906F4" w:rsidP="003906F4">
            <w:pPr>
              <w:pStyle w:val="TAL"/>
            </w:pPr>
            <w:r w:rsidRPr="003906F4">
              <w:t>SP-220522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775CC9" w14:textId="0AE1FF3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2F8E85" w14:textId="5B109311" w:rsidR="003906F4" w:rsidRPr="003906F4" w:rsidRDefault="003906F4" w:rsidP="003906F4">
            <w:pPr>
              <w:pStyle w:val="TAL"/>
            </w:pPr>
            <w:r w:rsidRPr="003906F4">
              <w:t>Rel-17 CRs on Charging aspects of Proximity-based Services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47B55C4" w14:textId="2602B9B5"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9604B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83EAE87" w14:textId="47ED1F2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7BA3BAC" w14:textId="12546B0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900C07" w14:textId="013E894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2A3A83" w14:textId="27ED6BF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13A8D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41974D" w14:textId="616C0304"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563239" w14:textId="6BD21A36"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FD198F6" w14:textId="3BD00CD6"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E5F08E" w14:textId="77777777" w:rsidR="003906F4" w:rsidRPr="003906F4" w:rsidRDefault="003906F4" w:rsidP="003906F4">
            <w:pPr>
              <w:pStyle w:val="TAL"/>
            </w:pPr>
          </w:p>
        </w:tc>
      </w:tr>
      <w:tr w:rsidR="003906F4" w:rsidRPr="003906F4" w14:paraId="1482102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75F084" w14:textId="276C7DBC"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98F348" w14:textId="5DC7B53B" w:rsidR="003906F4" w:rsidRPr="003906F4" w:rsidRDefault="003906F4" w:rsidP="003906F4">
            <w:pPr>
              <w:pStyle w:val="TAL"/>
            </w:pPr>
            <w:r w:rsidRPr="003906F4">
              <w:t>SP-220523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BA10C2" w14:textId="4C58834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E21C934" w14:textId="1AAA7B52" w:rsidR="003906F4" w:rsidRPr="003906F4" w:rsidRDefault="003906F4" w:rsidP="003906F4">
            <w:pPr>
              <w:pStyle w:val="TAL"/>
            </w:pPr>
            <w:r w:rsidRPr="003906F4">
              <w:t>Rel-17 CRs on Charging enhancements for 5G CIoT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130AADA" w14:textId="3CF1E0E4"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3175AA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FE140F" w14:textId="7F36272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B54574C" w14:textId="365DF6B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A5BBE7" w14:textId="7760B75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2656B9" w14:textId="79AEC5A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D9CDD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DB9F098" w14:textId="13D7B1D3" w:rsidR="003906F4" w:rsidRPr="003906F4" w:rsidRDefault="003906F4" w:rsidP="003906F4">
            <w:pPr>
              <w:pStyle w:val="TAL"/>
            </w:pPr>
            <w:r w:rsidRPr="003906F4">
              <w:t>5G_CIoT_CH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4FC200" w14:textId="6F5BA6C9"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D2381D" w14:textId="5369CF0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BFA0A1" w14:textId="77777777" w:rsidR="003906F4" w:rsidRPr="003906F4" w:rsidRDefault="003906F4" w:rsidP="003906F4">
            <w:pPr>
              <w:pStyle w:val="TAL"/>
            </w:pPr>
          </w:p>
        </w:tc>
      </w:tr>
      <w:tr w:rsidR="003906F4" w:rsidRPr="003906F4" w14:paraId="7C4719E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CB1EBC6" w14:textId="219C3FA7"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0AEFBB3" w14:textId="5159BD30" w:rsidR="003906F4" w:rsidRPr="003906F4" w:rsidRDefault="003906F4" w:rsidP="003906F4">
            <w:pPr>
              <w:pStyle w:val="TAL"/>
            </w:pPr>
            <w:r w:rsidRPr="003906F4">
              <w:t>SP-220564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3FAC3AA" w14:textId="114FEA52"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312F19" w14:textId="5695A13C" w:rsidR="003906F4" w:rsidRPr="003906F4" w:rsidRDefault="003906F4" w:rsidP="003906F4">
            <w:pPr>
              <w:pStyle w:val="TAL"/>
            </w:pPr>
            <w:r w:rsidRPr="003906F4">
              <w:t>Rel-17 CRs on TEI batch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7E8797F" w14:textId="45815E6B"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89C57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C6864C1" w14:textId="736A93F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BEE1EBF" w14:textId="5BCCB79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1E6F1B" w14:textId="074351F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F996A67" w14:textId="530485B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93B42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741C7B" w14:textId="1D94CB89"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75775F" w14:textId="70CD6FD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E714570" w14:textId="29DF103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81AFEF" w14:textId="77777777" w:rsidR="003906F4" w:rsidRPr="003906F4" w:rsidRDefault="003906F4" w:rsidP="003906F4">
            <w:pPr>
              <w:pStyle w:val="TAL"/>
            </w:pPr>
          </w:p>
        </w:tc>
      </w:tr>
      <w:tr w:rsidR="003906F4" w:rsidRPr="003906F4" w14:paraId="797DFB6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EBA521E" w14:textId="2C3D290E" w:rsidR="003906F4" w:rsidRPr="003906F4" w:rsidRDefault="003906F4" w:rsidP="003906F4">
            <w:pPr>
              <w:pStyle w:val="TAL"/>
            </w:pPr>
            <w:r w:rsidRPr="003906F4">
              <w:t>17.5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ED2B94" w14:textId="212238CA" w:rsidR="003906F4" w:rsidRPr="003906F4" w:rsidRDefault="003906F4" w:rsidP="003906F4">
            <w:pPr>
              <w:pStyle w:val="TAL"/>
            </w:pPr>
            <w:r w:rsidRPr="003906F4">
              <w:t>SP-220593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1ADAF13" w14:textId="6D8A2EA8"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222B5E" w14:textId="7633B34A" w:rsidR="003906F4" w:rsidRPr="003906F4" w:rsidRDefault="003906F4" w:rsidP="003906F4">
            <w:pPr>
              <w:pStyle w:val="TAL"/>
            </w:pPr>
            <w:r w:rsidRPr="003906F4">
              <w:t>Rel-17 CRs on TEI batch 3 (non-inclusive language corrections)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CE68937" w14:textId="092A8F82"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2AFB8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300C104" w14:textId="0DFCCD4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EF96ECC" w14:textId="16A35E1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1C78BA" w14:textId="5DD3724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95068A4" w14:textId="451650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CB12B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59A376B" w14:textId="3437FFFA"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84CF982" w14:textId="0C454F0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C0CD0CF" w14:textId="51ECD13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B37435" w14:textId="77777777" w:rsidR="003906F4" w:rsidRPr="003906F4" w:rsidRDefault="003906F4" w:rsidP="003906F4">
            <w:pPr>
              <w:pStyle w:val="TAL"/>
            </w:pPr>
          </w:p>
        </w:tc>
      </w:tr>
      <w:tr w:rsidR="003906F4" w:rsidRPr="003906F4" w14:paraId="185FF0B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21A82E" w14:textId="4C82A19D"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3DD4F0" w14:textId="006BC80B" w:rsidR="003906F4" w:rsidRPr="003906F4" w:rsidRDefault="003906F4" w:rsidP="003906F4">
            <w:pPr>
              <w:pStyle w:val="TAL"/>
            </w:pPr>
            <w:r w:rsidRPr="003906F4">
              <w:t>SP-220472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61EC823" w14:textId="2DDC4743"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F0D575" w14:textId="7419C3B1" w:rsidR="003906F4" w:rsidRPr="003906F4" w:rsidRDefault="003906F4" w:rsidP="003906F4">
            <w:pPr>
              <w:pStyle w:val="TAL"/>
            </w:pPr>
            <w:r w:rsidRPr="003906F4">
              <w:t>Rel-17 CRs to TS23558 for EDGEAPP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339D52D" w14:textId="7C58203C"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B3F9D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8556F2" w14:textId="440874E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655C93" w14:textId="5557A7C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9D6B5D" w14:textId="053C1BC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2CA147" w14:textId="07EEA80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342079" w14:textId="33BE6F2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BCE8937" w14:textId="61BEF32E" w:rsidR="003906F4" w:rsidRPr="003906F4" w:rsidRDefault="003906F4" w:rsidP="003906F4">
            <w:pPr>
              <w:pStyle w:val="TAL"/>
            </w:pPr>
            <w:r w:rsidRPr="003906F4">
              <w:t>EDGEAPP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72D2DB" w14:textId="65CCF8C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90FE72A" w14:textId="10F170C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223F44C" w14:textId="77777777" w:rsidR="003906F4" w:rsidRPr="003906F4" w:rsidRDefault="003906F4" w:rsidP="003906F4">
            <w:pPr>
              <w:pStyle w:val="TAL"/>
            </w:pPr>
          </w:p>
        </w:tc>
      </w:tr>
      <w:tr w:rsidR="003906F4" w:rsidRPr="003906F4" w14:paraId="7626C91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3A33011" w14:textId="01D91E7F"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677D8DD" w14:textId="4E3F3C5C" w:rsidR="003906F4" w:rsidRPr="003906F4" w:rsidRDefault="003906F4" w:rsidP="003906F4">
            <w:pPr>
              <w:pStyle w:val="TAL"/>
            </w:pPr>
            <w:r w:rsidRPr="003906F4">
              <w:t>SP-220473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EC76437" w14:textId="4DF8B23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5C41DD" w14:textId="53A60520" w:rsidR="003906F4" w:rsidRPr="003906F4" w:rsidRDefault="003906F4" w:rsidP="003906F4">
            <w:pPr>
              <w:pStyle w:val="TAL"/>
            </w:pPr>
            <w:r w:rsidRPr="003906F4">
              <w:t xml:space="preserve">Rel-17 CRs to TS23434 for </w:t>
            </w:r>
            <w:proofErr w:type="spellStart"/>
            <w:r w:rsidRPr="003906F4">
              <w:t>eSEAL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577161" w14:textId="09893F79"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A59BF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55DF53A" w14:textId="5CF1AC7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0959460" w14:textId="192ABEF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6A0CB3" w14:textId="12BE9D5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762976" w14:textId="650AE6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216610" w14:textId="0CA188B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55579E" w14:textId="20F6E2C3"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10F2024" w14:textId="7740E0C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C50D374" w14:textId="6B3B46E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3CCE2D4" w14:textId="77777777" w:rsidR="003906F4" w:rsidRPr="003906F4" w:rsidRDefault="003906F4" w:rsidP="003906F4">
            <w:pPr>
              <w:pStyle w:val="TAL"/>
            </w:pPr>
          </w:p>
        </w:tc>
      </w:tr>
      <w:tr w:rsidR="003906F4" w:rsidRPr="003906F4" w14:paraId="008B1F2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FE3F2B" w14:textId="3BF8685A"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CCA222C" w14:textId="6C0984D0" w:rsidR="003906F4" w:rsidRPr="003906F4" w:rsidRDefault="003906F4" w:rsidP="003906F4">
            <w:pPr>
              <w:pStyle w:val="TAL"/>
            </w:pPr>
            <w:r w:rsidRPr="003906F4">
              <w:t>SP-220474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18DCBBF" w14:textId="5EB551A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CE4F74" w14:textId="62B94DE0" w:rsidR="003906F4" w:rsidRPr="003906F4" w:rsidRDefault="003906F4" w:rsidP="003906F4">
            <w:pPr>
              <w:pStyle w:val="TAL"/>
            </w:pPr>
            <w:r w:rsidRPr="003906F4">
              <w:t>Rel-17 CRs to TS23286 for eV2XAPP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CAF2A7" w14:textId="23979EBD"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4CBBE8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758C397" w14:textId="58C4106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3545870" w14:textId="674A0E5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D19FB2" w14:textId="2B2A09F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5E855CB" w14:textId="33C645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D301654" w14:textId="4818865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D5563B" w14:textId="135140A0" w:rsidR="003906F4" w:rsidRPr="003906F4" w:rsidRDefault="003906F4" w:rsidP="003906F4">
            <w:pPr>
              <w:pStyle w:val="TAL"/>
            </w:pPr>
            <w:r w:rsidRPr="003906F4">
              <w:t>eV2XAPP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59D460" w14:textId="513872B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0353087" w14:textId="78F50242"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939A15" w14:textId="77777777" w:rsidR="003906F4" w:rsidRPr="003906F4" w:rsidRDefault="003906F4" w:rsidP="003906F4">
            <w:pPr>
              <w:pStyle w:val="TAL"/>
            </w:pPr>
          </w:p>
        </w:tc>
      </w:tr>
      <w:tr w:rsidR="003906F4" w:rsidRPr="003906F4" w14:paraId="4307527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437CB73" w14:textId="3229100B" w:rsidR="003906F4" w:rsidRPr="003906F4" w:rsidRDefault="003906F4" w:rsidP="003906F4">
            <w:pPr>
              <w:pStyle w:val="TAL"/>
            </w:pPr>
            <w:r w:rsidRPr="003906F4">
              <w:t>17.6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B84ED46" w14:textId="3886BFDB" w:rsidR="003906F4" w:rsidRPr="003906F4" w:rsidRDefault="003906F4" w:rsidP="003906F4">
            <w:pPr>
              <w:pStyle w:val="TAL"/>
            </w:pPr>
            <w:r w:rsidRPr="003906F4">
              <w:t>SP-220475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8F440F" w14:textId="1EECFBD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32E50A" w14:textId="3A434228" w:rsidR="003906F4" w:rsidRPr="003906F4" w:rsidRDefault="003906F4" w:rsidP="003906F4">
            <w:pPr>
              <w:pStyle w:val="TAL"/>
            </w:pPr>
            <w:r w:rsidRPr="003906F4">
              <w:t>Rel-17 CRs to TS23289 for MCOver5GS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F89988F" w14:textId="5ED4B77B"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AE7D6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0D3E32" w14:textId="2335BE6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017C7F9" w14:textId="23CC3B9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B5F840F" w14:textId="2AEC48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59FCCE" w14:textId="5899E9C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443E02" w14:textId="366499B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A0B9E07" w14:textId="0998A2FF" w:rsidR="003906F4" w:rsidRPr="003906F4" w:rsidRDefault="003906F4" w:rsidP="003906F4">
            <w:pPr>
              <w:pStyle w:val="TAL"/>
            </w:pPr>
            <w:r w:rsidRPr="003906F4">
              <w:t>MCOver5GS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BA6171" w14:textId="2258973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38D8EF" w14:textId="27DCA31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EE71B19" w14:textId="77777777" w:rsidR="003906F4" w:rsidRPr="003906F4" w:rsidRDefault="003906F4" w:rsidP="003906F4">
            <w:pPr>
              <w:pStyle w:val="TAL"/>
            </w:pPr>
          </w:p>
        </w:tc>
      </w:tr>
      <w:tr w:rsidR="003906F4" w:rsidRPr="003906F4" w14:paraId="62100A7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AF47F66" w14:textId="4F3BECCD"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C81470" w14:textId="77D8B0A1" w:rsidR="003906F4" w:rsidRPr="003906F4" w:rsidRDefault="003906F4" w:rsidP="003906F4">
            <w:pPr>
              <w:pStyle w:val="TAL"/>
            </w:pPr>
            <w:r w:rsidRPr="003906F4">
              <w:t>SP-220429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6C50937" w14:textId="5CB87095"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FF7ED5" w14:textId="38A59391" w:rsidR="003906F4" w:rsidRPr="003906F4" w:rsidRDefault="003906F4" w:rsidP="003906F4">
            <w:pPr>
              <w:pStyle w:val="TAL"/>
            </w:pPr>
            <w:r w:rsidRPr="003906F4">
              <w:t>Stage 1 CRs on SMS2EC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B1BB53" w14:textId="7B77FC69"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6C221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63A184" w14:textId="3F63562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4383FC3" w14:textId="00A5C18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F2EA97" w14:textId="3866320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1E7906" w14:textId="60ADDB5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15B0AD"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2799F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4B6125" w14:textId="7BE46F5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DA97F2" w14:textId="64BF61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E03C7AD" w14:textId="77777777" w:rsidR="003906F4" w:rsidRPr="003906F4" w:rsidRDefault="003906F4" w:rsidP="003906F4">
            <w:pPr>
              <w:pStyle w:val="TAL"/>
            </w:pPr>
          </w:p>
        </w:tc>
      </w:tr>
      <w:tr w:rsidR="003906F4" w:rsidRPr="003906F4" w14:paraId="3BEA53C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C6F6B07" w14:textId="37059FB4"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69AA8E" w14:textId="5D4A3FFE" w:rsidR="003906F4" w:rsidRPr="003906F4" w:rsidRDefault="003906F4" w:rsidP="003906F4">
            <w:pPr>
              <w:pStyle w:val="TAL"/>
            </w:pPr>
            <w:r w:rsidRPr="003906F4">
              <w:t>SP-220430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C10092" w14:textId="1C935DC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3FCBF6" w14:textId="6A750DAE" w:rsidR="003906F4" w:rsidRPr="003906F4" w:rsidRDefault="003906F4" w:rsidP="003906F4">
            <w:pPr>
              <w:pStyle w:val="TAL"/>
            </w:pPr>
            <w:r w:rsidRPr="003906F4">
              <w:t>Stage 1 CRs on FS_FRMCS_Ph4</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2807DEE" w14:textId="77591EE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6BB39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CD6183A" w14:textId="074852A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6C4E85" w14:textId="4091A9B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0D4245" w14:textId="27605E1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B437F2" w14:textId="26A1169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D3017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EB7E01"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4DD56B" w14:textId="6D0C0F34"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401104F" w14:textId="3DC0F6AC"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7DB8781" w14:textId="77777777" w:rsidR="003906F4" w:rsidRPr="003906F4" w:rsidRDefault="003906F4" w:rsidP="003906F4">
            <w:pPr>
              <w:pStyle w:val="TAL"/>
            </w:pPr>
          </w:p>
        </w:tc>
      </w:tr>
      <w:tr w:rsidR="003906F4" w:rsidRPr="003906F4" w14:paraId="2C92EDB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9CD322" w14:textId="31E0A93B"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65C9106" w14:textId="46545984" w:rsidR="003906F4" w:rsidRPr="003906F4" w:rsidRDefault="003906F4" w:rsidP="003906F4">
            <w:pPr>
              <w:pStyle w:val="TAL"/>
            </w:pPr>
            <w:r w:rsidRPr="003906F4">
              <w:t>SP-220431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8346C91" w14:textId="34954781"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35EB44" w14:textId="311BE4CB" w:rsidR="003906F4" w:rsidRPr="003906F4" w:rsidRDefault="003906F4" w:rsidP="003906F4">
            <w:pPr>
              <w:pStyle w:val="TAL"/>
            </w:pPr>
            <w:r w:rsidRPr="003906F4">
              <w:t>Stage 1 CRs on FS_FRMCS_Ph5</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8F5B75" w14:textId="256DC288"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B4637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594691" w14:textId="0C9D173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F4FD33" w14:textId="1F691EC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A23CCF" w14:textId="4FACF6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039C48" w14:textId="41DFD45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8F40C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B5358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ED4A748" w14:textId="5FD7861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F226A92" w14:textId="4D69B69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65F2ECB" w14:textId="77777777" w:rsidR="003906F4" w:rsidRPr="003906F4" w:rsidRDefault="003906F4" w:rsidP="003906F4">
            <w:pPr>
              <w:pStyle w:val="TAL"/>
            </w:pPr>
          </w:p>
        </w:tc>
      </w:tr>
      <w:tr w:rsidR="003906F4" w:rsidRPr="003906F4" w14:paraId="753DCB2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B6B318" w14:textId="43E723C7"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014DE0" w14:textId="62ADD28A" w:rsidR="003906F4" w:rsidRPr="003906F4" w:rsidRDefault="003906F4" w:rsidP="003906F4">
            <w:pPr>
              <w:pStyle w:val="TAL"/>
            </w:pPr>
            <w:r w:rsidRPr="003906F4">
              <w:t>SP-220432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C156006" w14:textId="6CAED1F9"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116AE5" w14:textId="4521F914" w:rsidR="003906F4" w:rsidRPr="003906F4" w:rsidRDefault="003906F4" w:rsidP="003906F4">
            <w:pPr>
              <w:pStyle w:val="TAL"/>
            </w:pPr>
            <w:r w:rsidRPr="003906F4">
              <w:t xml:space="preserve">Stage 1 CRs on </w:t>
            </w:r>
            <w:proofErr w:type="spellStart"/>
            <w:r w:rsidRPr="003906F4">
              <w:t>ePWS</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63EAD2E" w14:textId="6C95DE79"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869D5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4E23EF" w14:textId="17EF38E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C57D2B" w14:textId="277EE0F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5F791E" w14:textId="1FFD802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B64AF7" w14:textId="037B9B7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66CD9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EEB0D93"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749ED1" w14:textId="0F162E4A"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6FD664F" w14:textId="052F3A31"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4AA8E3" w14:textId="77777777" w:rsidR="003906F4" w:rsidRPr="003906F4" w:rsidRDefault="003906F4" w:rsidP="003906F4">
            <w:pPr>
              <w:pStyle w:val="TAL"/>
            </w:pPr>
          </w:p>
        </w:tc>
      </w:tr>
      <w:tr w:rsidR="003906F4" w:rsidRPr="003906F4" w14:paraId="70DF4A8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EA87ED2" w14:textId="2243CED2" w:rsidR="003906F4" w:rsidRPr="003906F4" w:rsidRDefault="003906F4" w:rsidP="003906F4">
            <w:pPr>
              <w:pStyle w:val="TAL"/>
            </w:pPr>
            <w:r w:rsidRPr="003906F4">
              <w:t>18.1</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1639B3" w14:textId="30DF0E65" w:rsidR="003906F4" w:rsidRPr="003906F4" w:rsidRDefault="003906F4" w:rsidP="003906F4">
            <w:pPr>
              <w:pStyle w:val="TAL"/>
            </w:pPr>
            <w:r w:rsidRPr="003906F4">
              <w:t>SP-220434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CB041B9" w14:textId="16D3239F"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D62ACE" w14:textId="4D027BD5" w:rsidR="003906F4" w:rsidRPr="003906F4" w:rsidRDefault="003906F4" w:rsidP="003906F4">
            <w:pPr>
              <w:pStyle w:val="TAL"/>
            </w:pPr>
            <w:r w:rsidRPr="003906F4">
              <w:t>Stage 1 CRs on TEI18</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34E28C" w14:textId="30471ACB" w:rsidR="003906F4" w:rsidRPr="003906F4" w:rsidRDefault="003906F4" w:rsidP="003906F4">
            <w:pPr>
              <w:pStyle w:val="TAL"/>
            </w:pPr>
            <w:r w:rsidRPr="003906F4">
              <w:t>SA WG1</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E3FA2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B00E6E9" w14:textId="30025F7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CA767B0" w14:textId="687C1B6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D41AC44" w14:textId="0071F07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7AAB1C" w14:textId="052048E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031521" w14:textId="2541BC19"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D4E8987"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8FEC14E" w14:textId="6F05936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4AAF32" w14:textId="0532D923"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C2FCD2F" w14:textId="77777777" w:rsidR="003906F4" w:rsidRPr="003906F4" w:rsidRDefault="003906F4" w:rsidP="003906F4">
            <w:pPr>
              <w:pStyle w:val="TAL"/>
            </w:pPr>
          </w:p>
        </w:tc>
      </w:tr>
      <w:tr w:rsidR="003906F4" w:rsidRPr="003906F4" w14:paraId="7708395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13A2D2D" w14:textId="20F410FC" w:rsidR="003906F4" w:rsidRPr="003906F4" w:rsidRDefault="003906F4" w:rsidP="003906F4">
            <w:pPr>
              <w:pStyle w:val="TAL"/>
            </w:pPr>
            <w:r w:rsidRPr="003906F4">
              <w:t>18.3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FE3E9FE" w14:textId="79FEDD07" w:rsidR="003906F4" w:rsidRPr="003906F4" w:rsidRDefault="003906F4" w:rsidP="003906F4">
            <w:pPr>
              <w:pStyle w:val="TAL"/>
            </w:pPr>
            <w:r w:rsidRPr="003906F4">
              <w:t>SP-220387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5949C87" w14:textId="5B3367F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145A636" w14:textId="71ECB421" w:rsidR="003906F4" w:rsidRPr="003906F4" w:rsidRDefault="003906F4" w:rsidP="003906F4">
            <w:pPr>
              <w:pStyle w:val="TAL"/>
            </w:pPr>
            <w:r w:rsidRPr="003906F4">
              <w:t>Rel-18 CRs on Lawful Interception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8061DD0" w14:textId="16CFEF2E" w:rsidR="003906F4" w:rsidRPr="003906F4" w:rsidRDefault="003906F4" w:rsidP="003906F4">
            <w:pPr>
              <w:pStyle w:val="TAL"/>
            </w:pPr>
            <w:r w:rsidRPr="003906F4">
              <w:t>SA WG3-LI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B2973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61134B" w14:textId="1747045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2E020E" w14:textId="4CDE801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11BCCE" w14:textId="7B96FF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85365B" w14:textId="4BE54CA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82FCED" w14:textId="28A99708"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62DEEF4" w14:textId="4FC83AE5" w:rsidR="003906F4" w:rsidRPr="003906F4" w:rsidRDefault="003906F4" w:rsidP="003906F4">
            <w:pPr>
              <w:pStyle w:val="TAL"/>
            </w:pPr>
            <w:r w:rsidRPr="003906F4">
              <w:t>LI18</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350533" w14:textId="38B9CC28"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C1520FD" w14:textId="25641EF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9F4AE0" w14:textId="77777777" w:rsidR="003906F4" w:rsidRPr="003906F4" w:rsidRDefault="003906F4" w:rsidP="003906F4">
            <w:pPr>
              <w:pStyle w:val="TAL"/>
            </w:pPr>
          </w:p>
        </w:tc>
      </w:tr>
      <w:tr w:rsidR="003906F4" w:rsidRPr="003906F4" w14:paraId="1223F5C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18D4AED" w14:textId="2B233562" w:rsidR="003906F4" w:rsidRPr="003906F4" w:rsidRDefault="003906F4" w:rsidP="003906F4">
            <w:pPr>
              <w:pStyle w:val="TAL"/>
            </w:pPr>
            <w:r w:rsidRPr="003906F4">
              <w:t>18.5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4802B1B" w14:textId="709F1537" w:rsidR="003906F4" w:rsidRPr="003906F4" w:rsidRDefault="003906F4" w:rsidP="003906F4">
            <w:pPr>
              <w:pStyle w:val="TAL"/>
            </w:pPr>
            <w:r w:rsidRPr="003906F4">
              <w:t>SP-220511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028FCF" w14:textId="1FAAB65A"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53F2B6" w14:textId="0A53AF2A" w:rsidR="003906F4" w:rsidRPr="003906F4" w:rsidRDefault="003906F4" w:rsidP="003906F4">
            <w:pPr>
              <w:pStyle w:val="TAL"/>
            </w:pPr>
            <w:r w:rsidRPr="003906F4">
              <w:t>Rel-18 CRs on Additional NRM features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C92E2FF" w14:textId="35FB7E5E" w:rsidR="003906F4" w:rsidRPr="003906F4" w:rsidRDefault="003906F4" w:rsidP="003906F4">
            <w:pPr>
              <w:pStyle w:val="TAL"/>
            </w:pPr>
            <w:r w:rsidRPr="003906F4">
              <w:t>SA WG5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1B10E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652818" w14:textId="0486F5D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BFEBF3" w14:textId="403CBC1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CB8AD6" w14:textId="5F34D35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9A317A" w14:textId="19640D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68C0D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1BB597E" w14:textId="07619257" w:rsidR="003906F4" w:rsidRPr="003906F4" w:rsidRDefault="003906F4" w:rsidP="003906F4">
            <w:pPr>
              <w:pStyle w:val="TAL"/>
            </w:pPr>
            <w:r w:rsidRPr="003906F4">
              <w:t>AdNRM_ph2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B64F8A3" w14:textId="0AA6223B"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BA35217" w14:textId="0809394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3912422" w14:textId="77777777" w:rsidR="003906F4" w:rsidRPr="003906F4" w:rsidRDefault="003906F4" w:rsidP="003906F4">
            <w:pPr>
              <w:pStyle w:val="TAL"/>
            </w:pPr>
          </w:p>
        </w:tc>
      </w:tr>
      <w:tr w:rsidR="003906F4" w:rsidRPr="003906F4" w14:paraId="0A9AC99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898D3CC" w14:textId="3089803F"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02004A" w14:textId="5CA2820F" w:rsidR="003906F4" w:rsidRPr="003906F4" w:rsidRDefault="003906F4" w:rsidP="003906F4">
            <w:pPr>
              <w:pStyle w:val="TAL"/>
            </w:pPr>
            <w:r w:rsidRPr="003906F4">
              <w:t>SP-220476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9D20626" w14:textId="602417D4"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942D5E4" w14:textId="691E9F11" w:rsidR="003906F4" w:rsidRPr="003906F4" w:rsidRDefault="003906F4" w:rsidP="003906F4">
            <w:pPr>
              <w:pStyle w:val="TAL"/>
            </w:pPr>
            <w:r w:rsidRPr="003906F4">
              <w:t>Rel-18 CR to TS23280, TS23281, TS23282, TS23283, TS23289 and TS23379 for enh4MCPTT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4146FDB" w14:textId="0122AE81"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14113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E4E044" w14:textId="07F39D6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A7C6B83" w14:textId="5E030D8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35867D" w14:textId="28467DE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7533AA" w14:textId="748DBA5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4BDAD2" w14:textId="190EFEE1"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21690DE" w14:textId="1E33A742" w:rsidR="003906F4" w:rsidRPr="003906F4" w:rsidRDefault="003906F4" w:rsidP="003906F4">
            <w:pPr>
              <w:pStyle w:val="TAL"/>
            </w:pPr>
            <w:r w:rsidRPr="003906F4">
              <w:t>enh4MCPTT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C061C1" w14:textId="432AF90C"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72D912" w14:textId="5A88FA98"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FE449B" w14:textId="77777777" w:rsidR="003906F4" w:rsidRPr="003906F4" w:rsidRDefault="003906F4" w:rsidP="003906F4">
            <w:pPr>
              <w:pStyle w:val="TAL"/>
            </w:pPr>
          </w:p>
        </w:tc>
      </w:tr>
      <w:tr w:rsidR="003906F4" w:rsidRPr="003906F4" w14:paraId="63717D5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F33C904" w14:textId="7E0D4C38" w:rsidR="003906F4" w:rsidRPr="003906F4" w:rsidRDefault="003906F4" w:rsidP="003906F4">
            <w:pPr>
              <w:pStyle w:val="TAL"/>
            </w:pPr>
            <w:r w:rsidRPr="003906F4">
              <w:lastRenderedPageBreak/>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0B39CA2" w14:textId="1CE705A0" w:rsidR="003906F4" w:rsidRPr="003906F4" w:rsidRDefault="003906F4" w:rsidP="003906F4">
            <w:pPr>
              <w:pStyle w:val="TAL"/>
            </w:pPr>
            <w:r w:rsidRPr="003906F4">
              <w:t>SP-220477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8CC831" w14:textId="6657F32C"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E8FBBC" w14:textId="6E683AEE" w:rsidR="003906F4" w:rsidRPr="003906F4" w:rsidRDefault="003906F4" w:rsidP="003906F4">
            <w:pPr>
              <w:pStyle w:val="TAL"/>
            </w:pPr>
            <w:r w:rsidRPr="003906F4">
              <w:t xml:space="preserve">Rel-18 CRs to TS23280 and TS23282 for </w:t>
            </w:r>
            <w:proofErr w:type="spellStart"/>
            <w:r w:rsidRPr="003906F4">
              <w:t>IRail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0E1F8E" w14:textId="1998A6E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DD76A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1CFBD9" w14:textId="1D99C08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6F662E3" w14:textId="3EFE8BB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3C7B01" w14:textId="179C369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47955B" w14:textId="48B8413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397C2F" w14:textId="28C9C27C"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5DCC6D" w14:textId="57468D02" w:rsidR="003906F4" w:rsidRPr="003906F4" w:rsidRDefault="003906F4" w:rsidP="003906F4">
            <w:pPr>
              <w:pStyle w:val="TAL"/>
            </w:pPr>
            <w:proofErr w:type="spellStart"/>
            <w:r w:rsidRPr="003906F4">
              <w:t>IRail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A7831AA" w14:textId="340218B7"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016115A" w14:textId="3D9234EB"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9A46988" w14:textId="77777777" w:rsidR="003906F4" w:rsidRPr="003906F4" w:rsidRDefault="003906F4" w:rsidP="003906F4">
            <w:pPr>
              <w:pStyle w:val="TAL"/>
            </w:pPr>
          </w:p>
        </w:tc>
      </w:tr>
      <w:tr w:rsidR="003906F4" w:rsidRPr="003906F4" w14:paraId="56AA2F3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3E17E05" w14:textId="2FC4A6DF"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AC4761" w14:textId="6178F8D7" w:rsidR="003906F4" w:rsidRPr="003906F4" w:rsidRDefault="003906F4" w:rsidP="003906F4">
            <w:pPr>
              <w:pStyle w:val="TAL"/>
            </w:pPr>
            <w:r w:rsidRPr="003906F4">
              <w:t>SP-220478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83B2B9C" w14:textId="0F72DDA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04AB34" w14:textId="077E8CB4" w:rsidR="003906F4" w:rsidRPr="003906F4" w:rsidRDefault="003906F4" w:rsidP="003906F4">
            <w:pPr>
              <w:pStyle w:val="TAL"/>
            </w:pPr>
            <w:r w:rsidRPr="003906F4">
              <w:t>Rel-18 CRs to TS23280 for MCGWUE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28D830" w14:textId="2180EB2F"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FA6B4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F335D9" w14:textId="30BDB5F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265AD9D" w14:textId="252860A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C2032E" w14:textId="5D55A1F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00B675" w14:textId="14A1CF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5648091" w14:textId="45F1BE35"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A52141" w14:textId="2B28362C" w:rsidR="003906F4" w:rsidRPr="003906F4" w:rsidRDefault="003906F4" w:rsidP="003906F4">
            <w:pPr>
              <w:pStyle w:val="TAL"/>
            </w:pPr>
            <w:r w:rsidRPr="003906F4">
              <w:t>MCGWUE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8F987A4" w14:textId="2DE380D0"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D56DEE" w14:textId="7CFAF47D"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1E704A6" w14:textId="77777777" w:rsidR="003906F4" w:rsidRPr="003906F4" w:rsidRDefault="003906F4" w:rsidP="003906F4">
            <w:pPr>
              <w:pStyle w:val="TAL"/>
            </w:pPr>
          </w:p>
        </w:tc>
      </w:tr>
      <w:tr w:rsidR="003906F4" w:rsidRPr="003906F4" w14:paraId="501C122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9E1514D" w14:textId="1C16F8C1"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3F8E365" w14:textId="3352FE23" w:rsidR="003906F4" w:rsidRPr="003906F4" w:rsidRDefault="003906F4" w:rsidP="003906F4">
            <w:pPr>
              <w:pStyle w:val="TAL"/>
            </w:pPr>
            <w:r w:rsidRPr="003906F4">
              <w:t>SP-220479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E386D29" w14:textId="352211AE"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5C0A513" w14:textId="4B00E9AA" w:rsidR="003906F4" w:rsidRPr="003906F4" w:rsidRDefault="003906F4" w:rsidP="003906F4">
            <w:pPr>
              <w:pStyle w:val="TAL"/>
            </w:pPr>
            <w:r w:rsidRPr="003906F4">
              <w:t>Rel-18 CRs to TS23289 for MCOver5GProSe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A898206" w14:textId="0F181784"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84DFBE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2C54042" w14:textId="153BFE3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43EE310" w14:textId="5CD3F0D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99DAC5" w14:textId="106C6F1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6A8F02" w14:textId="3D9DF6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FD1897" w14:textId="5C7F69D4"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AA54308" w14:textId="2353E3FD" w:rsidR="003906F4" w:rsidRPr="003906F4" w:rsidRDefault="003906F4" w:rsidP="003906F4">
            <w:pPr>
              <w:pStyle w:val="TAL"/>
            </w:pPr>
            <w:r w:rsidRPr="003906F4">
              <w:t>MCOver5GProSe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094C39" w14:textId="0B3209C2"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CBDD0AA" w14:textId="1DA40EA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FAFF2B" w14:textId="77777777" w:rsidR="003906F4" w:rsidRPr="003906F4" w:rsidRDefault="003906F4" w:rsidP="003906F4">
            <w:pPr>
              <w:pStyle w:val="TAL"/>
            </w:pPr>
          </w:p>
        </w:tc>
      </w:tr>
      <w:tr w:rsidR="003906F4" w:rsidRPr="003906F4" w14:paraId="27E224B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FF0390E" w14:textId="76600224"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DC9A95A" w14:textId="7C7D6074" w:rsidR="003906F4" w:rsidRPr="003906F4" w:rsidRDefault="003906F4" w:rsidP="003906F4">
            <w:pPr>
              <w:pStyle w:val="TAL"/>
            </w:pPr>
            <w:r w:rsidRPr="003906F4">
              <w:t>SP-220480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729E50" w14:textId="62E3BF9D"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303AE1" w14:textId="281A32CE" w:rsidR="003906F4" w:rsidRPr="003906F4" w:rsidRDefault="003906F4" w:rsidP="003906F4">
            <w:pPr>
              <w:pStyle w:val="TAL"/>
            </w:pPr>
            <w:r w:rsidRPr="003906F4">
              <w:t>Rel-18 CRs to TS23289 for MCOver5MBS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94F9F15" w14:textId="18AB9A5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96BE3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0B6EA3" w14:textId="323A6E2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9A04154" w14:textId="4AA2327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F6EC64" w14:textId="37D1B3A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D766A3" w14:textId="687C8C7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89386F" w14:textId="1D56C1EB"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46BD2A" w14:textId="2F7E23E4" w:rsidR="003906F4" w:rsidRPr="003906F4" w:rsidRDefault="003906F4" w:rsidP="003906F4">
            <w:pPr>
              <w:pStyle w:val="TAL"/>
            </w:pPr>
            <w:r w:rsidRPr="003906F4">
              <w:t>MCOver5MBS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FD3A8A2" w14:textId="792FA945" w:rsidR="003906F4" w:rsidRPr="003906F4" w:rsidRDefault="003906F4" w:rsidP="003906F4">
            <w:pPr>
              <w:pStyle w:val="TAL"/>
            </w:pPr>
            <w:r w:rsidRPr="003906F4">
              <w:t>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F9276B" w14:textId="54706E7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26A022C" w14:textId="77777777" w:rsidR="003906F4" w:rsidRPr="003906F4" w:rsidRDefault="003906F4" w:rsidP="003906F4">
            <w:pPr>
              <w:pStyle w:val="TAL"/>
            </w:pPr>
          </w:p>
        </w:tc>
      </w:tr>
      <w:tr w:rsidR="003906F4" w:rsidRPr="003906F4" w14:paraId="3D1C002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9A6FB9D" w14:textId="70447898" w:rsidR="003906F4" w:rsidRPr="003906F4" w:rsidRDefault="003906F4" w:rsidP="003906F4">
            <w:pPr>
              <w:pStyle w:val="TAL"/>
            </w:pPr>
            <w:r w:rsidRPr="003906F4">
              <w:t>18.6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0F70EF" w14:textId="0070CA74" w:rsidR="003906F4" w:rsidRPr="003906F4" w:rsidRDefault="003906F4" w:rsidP="003906F4">
            <w:pPr>
              <w:pStyle w:val="TAL"/>
            </w:pPr>
            <w:r w:rsidRPr="003906F4">
              <w:t>SP-220481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6C2B76" w14:textId="3D3D3877" w:rsidR="003906F4" w:rsidRPr="003906F4" w:rsidRDefault="003906F4" w:rsidP="003906F4">
            <w:pPr>
              <w:pStyle w:val="TAL"/>
            </w:pPr>
            <w:r w:rsidRPr="003906F4">
              <w:t>CR PACK</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5CC0EE7" w14:textId="0FE78739" w:rsidR="003906F4" w:rsidRPr="003906F4" w:rsidRDefault="003906F4" w:rsidP="003906F4">
            <w:pPr>
              <w:pStyle w:val="TAL"/>
            </w:pPr>
            <w:r w:rsidRPr="003906F4">
              <w:t>Rel-18 CRs to TS23554 for 5GMARCH_Ph2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064A73B" w14:textId="3DB85EA5" w:rsidR="003906F4" w:rsidRPr="003906F4" w:rsidRDefault="003906F4" w:rsidP="003906F4">
            <w:pPr>
              <w:pStyle w:val="TAL"/>
            </w:pPr>
            <w:r w:rsidRPr="003906F4">
              <w:t>SA WG6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70712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B2B705" w14:textId="3D66E66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241555" w14:textId="54857F4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53218A" w14:textId="125AE56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3A85CC" w14:textId="1A65240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2BB4B4" w14:textId="4B5B93C2"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DC0562C" w14:textId="26309772" w:rsidR="003906F4" w:rsidRPr="003906F4" w:rsidRDefault="003906F4" w:rsidP="003906F4">
            <w:pPr>
              <w:pStyle w:val="TAL"/>
            </w:pPr>
            <w:r w:rsidRPr="003906F4">
              <w:t>5GMARCH_Ph2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6B6CEB3" w14:textId="66046B7B" w:rsidR="003906F4" w:rsidRPr="003906F4" w:rsidRDefault="003906F4" w:rsidP="003906F4">
            <w:pPr>
              <w:pStyle w:val="TAL"/>
            </w:pPr>
            <w:r w:rsidRPr="003906F4">
              <w:t>NOTE: 23.554 CR0039R1 is incorrectly shown as Rel-17 in the presentation cover table, it is a Rel-18 CR. Block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E244E1E" w14:textId="4D87FBA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1D5AB5E" w14:textId="77777777" w:rsidR="003906F4" w:rsidRPr="003906F4" w:rsidRDefault="003906F4" w:rsidP="003906F4">
            <w:pPr>
              <w:pStyle w:val="TAL"/>
            </w:pPr>
          </w:p>
        </w:tc>
      </w:tr>
      <w:tr w:rsidR="003906F4" w:rsidRPr="003906F4" w14:paraId="551089F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63EAB2F" w14:textId="77A15347" w:rsidR="003906F4" w:rsidRPr="003906F4" w:rsidRDefault="003906F4" w:rsidP="003906F4">
            <w:pPr>
              <w:pStyle w:val="TAL"/>
            </w:pPr>
            <w:r w:rsidRPr="003906F4">
              <w:t>21.3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D3A342A" w14:textId="6B22DC6A" w:rsidR="003906F4" w:rsidRPr="003906F4" w:rsidRDefault="003906F4" w:rsidP="003906F4">
            <w:pPr>
              <w:pStyle w:val="TAL"/>
            </w:pPr>
            <w:r w:rsidRPr="003906F4">
              <w:t>SP-220662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F02679" w14:textId="3A81C173" w:rsidR="003906F4" w:rsidRPr="003906F4" w:rsidRDefault="003906F4" w:rsidP="003906F4">
            <w:pPr>
              <w:pStyle w:val="TAL"/>
            </w:pPr>
            <w:r w:rsidRPr="003906F4">
              <w:t>WORK PLAN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00A30F" w14:textId="24AD9EAB" w:rsidR="003906F4" w:rsidRPr="003906F4" w:rsidRDefault="003906F4" w:rsidP="003906F4">
            <w:pPr>
              <w:pStyle w:val="TAL"/>
            </w:pPr>
            <w:r w:rsidRPr="003906F4">
              <w:t>3GPP Work Plan presentation at TSG#96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7C4BA4" w14:textId="09AE56D4"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6EC0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DE93C2" w14:textId="0D4033E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2D73079" w14:textId="614C569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6B783D" w14:textId="1EFFE2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9F08451" w14:textId="67AC50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10EE32"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8EB4AD"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B639BF" w14:textId="1C8A829F" w:rsidR="003906F4" w:rsidRPr="003906F4" w:rsidRDefault="003906F4" w:rsidP="003906F4">
            <w:pPr>
              <w:pStyle w:val="TAL"/>
            </w:pPr>
            <w:r w:rsidRPr="003906F4">
              <w:t>Revised to SP-220718.</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D2399D" w14:textId="0F666D12"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F92516" w14:textId="45402500" w:rsidR="003906F4" w:rsidRPr="003906F4" w:rsidRDefault="003906F4" w:rsidP="003906F4">
            <w:pPr>
              <w:pStyle w:val="TAL"/>
            </w:pPr>
            <w:r w:rsidRPr="003906F4">
              <w:t>SP-220718</w:t>
            </w:r>
          </w:p>
        </w:tc>
      </w:tr>
      <w:tr w:rsidR="003906F4" w:rsidRPr="003906F4" w14:paraId="6BC5BB3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688D14B" w14:textId="2BBEF729" w:rsidR="003906F4" w:rsidRPr="003906F4" w:rsidRDefault="003906F4" w:rsidP="003906F4">
            <w:pPr>
              <w:pStyle w:val="TAL"/>
            </w:pPr>
            <w:r w:rsidRPr="003906F4">
              <w:t>21.3</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9D215EA" w14:textId="5DD817F4" w:rsidR="003906F4" w:rsidRPr="003906F4" w:rsidRDefault="003906F4" w:rsidP="003906F4">
            <w:pPr>
              <w:pStyle w:val="TAL"/>
            </w:pPr>
            <w:r w:rsidRPr="003906F4">
              <w:t>SP-220718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B9FB2F7" w14:textId="368A2248" w:rsidR="003906F4" w:rsidRPr="003906F4" w:rsidRDefault="003906F4" w:rsidP="003906F4">
            <w:pPr>
              <w:pStyle w:val="TAL"/>
            </w:pPr>
            <w:r w:rsidRPr="003906F4">
              <w:t>WORK PLAN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A15213" w14:textId="1FE338D0" w:rsidR="003906F4" w:rsidRPr="003906F4" w:rsidRDefault="003906F4" w:rsidP="003906F4">
            <w:pPr>
              <w:pStyle w:val="TAL"/>
            </w:pPr>
            <w:r w:rsidRPr="003906F4">
              <w:t>3GPP Work Plan presentation at TSG#96</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FD65A0D" w14:textId="10193DD3"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4972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BD40AE" w14:textId="56F7F53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670D6F" w14:textId="6597273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7B13F8" w14:textId="622BFF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B9F739" w14:textId="46A11CC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94E0F4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AD4B99"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D39EB85" w14:textId="303319F1" w:rsidR="003906F4" w:rsidRPr="003906F4" w:rsidRDefault="003906F4" w:rsidP="003906F4">
            <w:pPr>
              <w:pStyle w:val="TAL"/>
            </w:pPr>
            <w:r w:rsidRPr="003906F4">
              <w:t>Revision of SP-220662. 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20D3D56" w14:textId="7706C24F"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0F6EBEE" w14:textId="77777777" w:rsidR="003906F4" w:rsidRPr="003906F4" w:rsidRDefault="003906F4" w:rsidP="003906F4">
            <w:pPr>
              <w:pStyle w:val="TAL"/>
            </w:pPr>
          </w:p>
        </w:tc>
      </w:tr>
      <w:tr w:rsidR="003906F4" w:rsidRPr="003906F4" w14:paraId="39D77D2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BABF7D6" w14:textId="538FB382"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4F91E7" w14:textId="02D12511" w:rsidR="003906F4" w:rsidRPr="003906F4" w:rsidRDefault="003906F4" w:rsidP="003906F4">
            <w:pPr>
              <w:pStyle w:val="TAL"/>
            </w:pPr>
            <w:r w:rsidRPr="003906F4">
              <w:t>SP-220482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A9D177F" w14:textId="6CA4E76F"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9B2F0B" w14:textId="3F03D0A7" w:rsidR="003906F4" w:rsidRPr="003906F4" w:rsidRDefault="003906F4" w:rsidP="003906F4">
            <w:pPr>
              <w:pStyle w:val="TAL"/>
            </w:pPr>
            <w:r w:rsidRPr="003906F4">
              <w:t>21.916 CR0002 (Rel-16, 'F'): Removal of RDSSI from the Rel-16 Summary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7686C8C" w14:textId="12CD9019" w:rsidR="003906F4" w:rsidRPr="003906F4" w:rsidRDefault="003906F4" w:rsidP="003906F4">
            <w:pPr>
              <w:pStyle w:val="TAL"/>
            </w:pPr>
            <w:proofErr w:type="spellStart"/>
            <w:r w:rsidRPr="003906F4">
              <w:t>InterDigital</w:t>
            </w:r>
            <w:proofErr w:type="spellEnd"/>
            <w:r w:rsidRPr="003906F4">
              <w:t xml:space="preserve"> Inc., </w:t>
            </w:r>
            <w:proofErr w:type="spellStart"/>
            <w:r w:rsidRPr="003906F4">
              <w:t>Convida</w:t>
            </w:r>
            <w:proofErr w:type="spellEnd"/>
            <w:r w:rsidRPr="003906F4">
              <w:t xml:space="preserve"> Wireless LLC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190F80" w14:textId="59C60236" w:rsidR="003906F4" w:rsidRPr="003906F4" w:rsidRDefault="003906F4" w:rsidP="003906F4">
            <w:pPr>
              <w:pStyle w:val="TAL"/>
            </w:pPr>
            <w:r w:rsidRPr="003906F4">
              <w:t>21.916</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7476C5" w14:textId="3A9654F7" w:rsidR="003906F4" w:rsidRPr="003906F4" w:rsidRDefault="003906F4" w:rsidP="003906F4">
            <w:pPr>
              <w:pStyle w:val="TAL"/>
            </w:pPr>
            <w:r w:rsidRPr="003906F4">
              <w:t>0002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FD322B" w14:textId="0A95B5A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7A63DB" w14:textId="0366CA21"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557FEF" w14:textId="53077B79" w:rsidR="003906F4" w:rsidRPr="003906F4" w:rsidRDefault="003906F4" w:rsidP="003906F4">
            <w:pPr>
              <w:pStyle w:val="TAL"/>
            </w:pPr>
            <w:r w:rsidRPr="003906F4">
              <w:t>16.1.0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19B038" w14:textId="0A0129EC" w:rsidR="003906F4" w:rsidRPr="003906F4" w:rsidRDefault="003906F4" w:rsidP="003906F4">
            <w:pPr>
              <w:pStyle w:val="TAL"/>
            </w:pPr>
            <w:r w:rsidRPr="003906F4">
              <w:t>Rel-16</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8A1742" w14:textId="6DB1EB18" w:rsidR="003906F4" w:rsidRPr="003906F4" w:rsidRDefault="003906F4" w:rsidP="003906F4">
            <w:pPr>
              <w:pStyle w:val="TAL"/>
            </w:pPr>
            <w:r w:rsidRPr="003906F4">
              <w:t>RDSSI</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7AAFA52" w14:textId="347F86EF" w:rsidR="003906F4" w:rsidRPr="003906F4" w:rsidRDefault="003906F4" w:rsidP="003906F4">
            <w:pPr>
              <w:pStyle w:val="TAL"/>
            </w:pPr>
            <w:r w:rsidRPr="003906F4">
              <w:t xml:space="preserve">WI Code states: </w:t>
            </w:r>
            <w:proofErr w:type="spellStart"/>
            <w:r w:rsidRPr="003906F4">
              <w:t>WI_Summary</w:t>
            </w:r>
            <w:proofErr w:type="spellEnd"/>
            <w:r w:rsidRPr="003906F4">
              <w:t>. 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51F03B" w14:textId="0BFBF07F"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379FC79" w14:textId="77777777" w:rsidR="003906F4" w:rsidRPr="003906F4" w:rsidRDefault="003906F4" w:rsidP="003906F4">
            <w:pPr>
              <w:pStyle w:val="TAL"/>
            </w:pPr>
          </w:p>
        </w:tc>
      </w:tr>
      <w:tr w:rsidR="003906F4" w:rsidRPr="003906F4" w14:paraId="49E0231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AE94126" w14:textId="237E2271"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1750B93" w14:textId="3B467CD6" w:rsidR="003906F4" w:rsidRPr="003906F4" w:rsidRDefault="003906F4" w:rsidP="003906F4">
            <w:pPr>
              <w:pStyle w:val="TAL"/>
            </w:pPr>
            <w:r w:rsidRPr="003906F4">
              <w:t>SP-220483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49C5CC" w14:textId="3EACB01E" w:rsidR="003906F4" w:rsidRPr="003906F4" w:rsidRDefault="003906F4" w:rsidP="003906F4">
            <w:pPr>
              <w:pStyle w:val="TAL"/>
            </w:pPr>
            <w:r w:rsidRPr="003906F4">
              <w:t>P-CR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35C9D9" w14:textId="07CCE3AC" w:rsidR="003906F4" w:rsidRPr="003906F4" w:rsidRDefault="003906F4" w:rsidP="003906F4">
            <w:pPr>
              <w:pStyle w:val="TAL"/>
            </w:pPr>
            <w:r w:rsidRPr="003906F4">
              <w:t>Summary for Reliable Data Service Serialization Indication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18D6BA7" w14:textId="6D6363DE" w:rsidR="003906F4" w:rsidRPr="003906F4" w:rsidRDefault="003906F4" w:rsidP="003906F4">
            <w:pPr>
              <w:pStyle w:val="TAL"/>
            </w:pPr>
            <w:proofErr w:type="spellStart"/>
            <w:r w:rsidRPr="003906F4">
              <w:t>InterDigital</w:t>
            </w:r>
            <w:proofErr w:type="spellEnd"/>
            <w:r w:rsidRPr="003906F4">
              <w:t xml:space="preserve"> Inc, </w:t>
            </w:r>
            <w:proofErr w:type="spellStart"/>
            <w:r w:rsidRPr="003906F4">
              <w:t>Convida</w:t>
            </w:r>
            <w:proofErr w:type="spellEnd"/>
            <w:r w:rsidRPr="003906F4">
              <w:t xml:space="preserve"> Wireless LLC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679A6B" w14:textId="7853B607"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9BCFEB" w14:textId="138BB0F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2842411" w14:textId="7D8AEA7D"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6874C5" w14:textId="61554C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54862D" w14:textId="292950E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AC59AB" w14:textId="31CA346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8CF7C" w14:textId="45CC8ABF" w:rsidR="003906F4" w:rsidRPr="003906F4" w:rsidRDefault="003906F4" w:rsidP="003906F4">
            <w:pPr>
              <w:pStyle w:val="TAL"/>
            </w:pPr>
            <w:r w:rsidRPr="003906F4">
              <w:t>RDSSI</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33CA422" w14:textId="648E8926" w:rsidR="003906F4" w:rsidRPr="003906F4" w:rsidRDefault="003906F4" w:rsidP="003906F4">
            <w:pPr>
              <w:pStyle w:val="TAL"/>
            </w:pPr>
            <w:r w:rsidRPr="003906F4">
              <w:t>This P-CR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8718F41" w14:textId="1A0DDF09"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791A7D4" w14:textId="77777777" w:rsidR="003906F4" w:rsidRPr="003906F4" w:rsidRDefault="003906F4" w:rsidP="003906F4">
            <w:pPr>
              <w:pStyle w:val="TAL"/>
            </w:pPr>
          </w:p>
        </w:tc>
      </w:tr>
      <w:tr w:rsidR="003906F4" w:rsidRPr="003906F4" w14:paraId="5C900C8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6B00B18" w14:textId="19FFF3A3"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AA65F5A" w14:textId="29BD8C15" w:rsidR="003906F4" w:rsidRPr="003906F4" w:rsidRDefault="003906F4" w:rsidP="003906F4">
            <w:pPr>
              <w:pStyle w:val="TAL"/>
            </w:pPr>
            <w:r w:rsidRPr="003906F4">
              <w:t>SP-220663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A4CC0B" w14:textId="79D1FDF2" w:rsidR="003906F4" w:rsidRPr="003906F4" w:rsidRDefault="003906F4" w:rsidP="003906F4">
            <w:pPr>
              <w:pStyle w:val="TAL"/>
            </w:pPr>
            <w:r w:rsidRPr="003906F4">
              <w:t>DRAFT TR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34C5B7" w14:textId="392E324F" w:rsidR="003906F4" w:rsidRPr="003906F4" w:rsidRDefault="003906F4" w:rsidP="003906F4">
            <w:pPr>
              <w:pStyle w:val="TAL"/>
            </w:pPr>
            <w:r w:rsidRPr="003906F4">
              <w:t>TR 21.917 v.0.6.0 on Rel-17 description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920A46" w14:textId="6A68DD50"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0A0DE97" w14:textId="009F6E41"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884BC7" w14:textId="093E5C1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5CFF420" w14:textId="4BF91E8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D53981" w14:textId="4E9F732D"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00BE773" w14:textId="19FD048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3BAFB99" w14:textId="3B0A59F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752E7BC" w14:textId="51B07752"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290F842" w14:textId="618DE76B"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E90B11A" w14:textId="76F8E4D1"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E703F7" w14:textId="77777777" w:rsidR="003906F4" w:rsidRPr="003906F4" w:rsidRDefault="003906F4" w:rsidP="003906F4">
            <w:pPr>
              <w:pStyle w:val="TAL"/>
            </w:pPr>
          </w:p>
        </w:tc>
      </w:tr>
      <w:tr w:rsidR="003906F4" w:rsidRPr="003906F4" w14:paraId="1A897EC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3E2D67" w14:textId="5102F52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5609A63" w14:textId="66EE5493" w:rsidR="003906F4" w:rsidRPr="003906F4" w:rsidRDefault="003906F4" w:rsidP="003906F4">
            <w:pPr>
              <w:pStyle w:val="TAL"/>
            </w:pPr>
            <w:r w:rsidRPr="003906F4">
              <w:t>SP-220425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FBD3B" w14:textId="19E0986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DB3E3F" w14:textId="59EC788A" w:rsidR="003906F4" w:rsidRPr="003906F4" w:rsidRDefault="003906F4" w:rsidP="003906F4">
            <w:pPr>
              <w:pStyle w:val="TAL"/>
            </w:pPr>
            <w:r w:rsidRPr="003906F4">
              <w:t>Summary for IIoT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9EFF179" w14:textId="28B4D93C" w:rsidR="003906F4" w:rsidRPr="003906F4" w:rsidRDefault="003906F4" w:rsidP="003906F4">
            <w:pPr>
              <w:pStyle w:val="TAL"/>
            </w:pPr>
            <w:r w:rsidRPr="003906F4">
              <w:t>Nokia (IIoT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0F68B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318322" w14:textId="0C0D361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58087D8" w14:textId="05D775E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E830CC" w14:textId="0EC5888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A4FF51" w14:textId="1B27E56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0E38DFB" w14:textId="46CB1C5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4CAC1EE" w14:textId="395F0E73" w:rsidR="003906F4" w:rsidRPr="003906F4" w:rsidRDefault="003906F4" w:rsidP="003906F4">
            <w:pPr>
              <w:pStyle w:val="TAL"/>
            </w:pPr>
            <w:r w:rsidRPr="003906F4">
              <w:t>IIoT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17EA8F2" w14:textId="133FCB1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3240B74" w14:textId="71607F1F"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D83C2D" w14:textId="77777777" w:rsidR="003906F4" w:rsidRPr="003906F4" w:rsidRDefault="003906F4" w:rsidP="003906F4">
            <w:pPr>
              <w:pStyle w:val="TAL"/>
            </w:pPr>
          </w:p>
        </w:tc>
      </w:tr>
      <w:tr w:rsidR="003906F4" w:rsidRPr="003906F4" w14:paraId="44830AE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7D1C95A" w14:textId="101F6AE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6263D7D" w14:textId="04A2DC05" w:rsidR="003906F4" w:rsidRPr="003906F4" w:rsidRDefault="003906F4" w:rsidP="003906F4">
            <w:pPr>
              <w:pStyle w:val="TAL"/>
            </w:pPr>
            <w:r w:rsidRPr="003906F4">
              <w:t>SP-220426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411BC4C" w14:textId="750C52B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71B248" w14:textId="54A810E0" w:rsidR="003906F4" w:rsidRPr="003906F4" w:rsidRDefault="003906F4" w:rsidP="003906F4">
            <w:pPr>
              <w:pStyle w:val="TAL"/>
            </w:pPr>
            <w:r w:rsidRPr="003906F4">
              <w:t>Summary for Non-Seamless WLAN offload authentication in 5GS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D16BF8" w14:textId="5DF6D7DA" w:rsidR="003906F4" w:rsidRPr="003906F4" w:rsidRDefault="003906F4" w:rsidP="003906F4">
            <w:pPr>
              <w:pStyle w:val="TAL"/>
            </w:pPr>
            <w:r w:rsidRPr="003906F4">
              <w:t>Nokia (NSWO_5G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027CD9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06815B" w14:textId="2D40588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E9D4AC4" w14:textId="6DB392D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49F85A" w14:textId="63E5A6E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C9628D" w14:textId="7B06EF0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3D66422" w14:textId="214909C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2CC4CEF" w14:textId="2E15EBA3" w:rsidR="003906F4" w:rsidRPr="003906F4" w:rsidRDefault="003906F4" w:rsidP="003906F4">
            <w:pPr>
              <w:pStyle w:val="TAL"/>
            </w:pPr>
            <w:r w:rsidRPr="003906F4">
              <w:t>NSWO_5G</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2B04BD5" w14:textId="2EDBC6AB"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5A1081" w14:textId="749331E3"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A3814CF" w14:textId="77777777" w:rsidR="003906F4" w:rsidRPr="003906F4" w:rsidRDefault="003906F4" w:rsidP="003906F4">
            <w:pPr>
              <w:pStyle w:val="TAL"/>
            </w:pPr>
          </w:p>
        </w:tc>
      </w:tr>
      <w:tr w:rsidR="003906F4" w:rsidRPr="003906F4" w14:paraId="66DF3DC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24671F2" w14:textId="38D6302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8E40EF" w14:textId="704052DA" w:rsidR="003906F4" w:rsidRPr="003906F4" w:rsidRDefault="003906F4" w:rsidP="003906F4">
            <w:pPr>
              <w:pStyle w:val="TAL"/>
            </w:pPr>
            <w:r w:rsidRPr="003906F4">
              <w:t>SP-220448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35DD994" w14:textId="0ADE2CB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70EAEA" w14:textId="7C94599C" w:rsidR="003906F4" w:rsidRPr="003906F4" w:rsidRDefault="003906F4" w:rsidP="003906F4">
            <w:pPr>
              <w:pStyle w:val="TAL"/>
            </w:pPr>
            <w:r w:rsidRPr="003906F4">
              <w:t>Summary for 5G_ProSe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F0FF47" w14:textId="1CA5CF2C"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7E32B1" w14:textId="2BAEF3B7"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6B795B" w14:textId="3492039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1B75B8" w14:textId="0E38465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7FEFA1" w14:textId="481ABE1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18E0E2" w14:textId="583C4E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781F70" w14:textId="0A953F0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55ABD4B" w14:textId="6CBB988E"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1CA32A" w14:textId="51B150E4" w:rsidR="003906F4" w:rsidRPr="003906F4" w:rsidRDefault="003906F4" w:rsidP="003906F4">
            <w:pPr>
              <w:pStyle w:val="TAL"/>
            </w:pPr>
            <w:r w:rsidRPr="003906F4">
              <w:t>Revised to SP-220695.</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6AC4F95" w14:textId="328DB09F"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75F25A" w14:textId="038DC30E" w:rsidR="003906F4" w:rsidRPr="003906F4" w:rsidRDefault="003906F4" w:rsidP="003906F4">
            <w:pPr>
              <w:pStyle w:val="TAL"/>
            </w:pPr>
            <w:r w:rsidRPr="003906F4">
              <w:t>SP-220695</w:t>
            </w:r>
          </w:p>
        </w:tc>
      </w:tr>
      <w:tr w:rsidR="003906F4" w:rsidRPr="003906F4" w14:paraId="65E38CF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D513E3B" w14:textId="11D62B12"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0CD0F7C" w14:textId="6E87A6EA" w:rsidR="003906F4" w:rsidRPr="003906F4" w:rsidRDefault="003906F4" w:rsidP="003906F4">
            <w:pPr>
              <w:pStyle w:val="TAL"/>
            </w:pPr>
            <w:r w:rsidRPr="003906F4">
              <w:t>SP-220695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5D7EEC6" w14:textId="6282D60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EFFCE5" w14:textId="7BE3D040" w:rsidR="003906F4" w:rsidRPr="003906F4" w:rsidRDefault="003906F4" w:rsidP="003906F4">
            <w:pPr>
              <w:pStyle w:val="TAL"/>
            </w:pPr>
            <w:r w:rsidRPr="003906F4">
              <w:t>Summary for 5G_ProSe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C5A44D" w14:textId="745371A4"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3CDFEA" w14:textId="467D997A" w:rsidR="003906F4" w:rsidRPr="003906F4" w:rsidRDefault="003906F4" w:rsidP="003906F4">
            <w:pPr>
              <w:pStyle w:val="TAL"/>
            </w:pPr>
            <w:r w:rsidRPr="003906F4">
              <w:t>23.304</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B66C17E" w14:textId="4F8FFF9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19BC12" w14:textId="43CC639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50A1FA" w14:textId="323CF5F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E62F0CE" w14:textId="1520BF1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4BCCF34" w14:textId="123421C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A65B27D" w14:textId="3573AE61"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A7D52E2" w14:textId="32D98A26" w:rsidR="003906F4" w:rsidRPr="003906F4" w:rsidRDefault="003906F4" w:rsidP="003906F4">
            <w:pPr>
              <w:pStyle w:val="TAL"/>
            </w:pPr>
            <w:r w:rsidRPr="003906F4">
              <w:t>Revision of SP-220448.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E16A0B" w14:textId="2F95203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6ADD57A" w14:textId="77777777" w:rsidR="003906F4" w:rsidRPr="003906F4" w:rsidRDefault="003906F4" w:rsidP="003906F4">
            <w:pPr>
              <w:pStyle w:val="TAL"/>
            </w:pPr>
          </w:p>
        </w:tc>
      </w:tr>
      <w:tr w:rsidR="003906F4" w:rsidRPr="003906F4" w14:paraId="72533F9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5A41C9F" w14:textId="69E42EB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EAFCBE" w14:textId="622DC593" w:rsidR="003906F4" w:rsidRPr="003906F4" w:rsidRDefault="003906F4" w:rsidP="003906F4">
            <w:pPr>
              <w:pStyle w:val="TAL"/>
            </w:pPr>
            <w:r w:rsidRPr="003906F4">
              <w:t>SP-220450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8EEDDF7" w14:textId="04624E5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EC61783" w14:textId="6E563E67" w:rsidR="003906F4" w:rsidRPr="003906F4" w:rsidRDefault="003906F4" w:rsidP="003906F4">
            <w:pPr>
              <w:pStyle w:val="TAL"/>
            </w:pPr>
            <w:r w:rsidRPr="003906F4">
              <w:t>Summary for Management Aspects of 5G Network Sharing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080BAB4" w14:textId="3C4D2810" w:rsidR="003906F4" w:rsidRPr="003906F4" w:rsidRDefault="003906F4" w:rsidP="003906F4">
            <w:pPr>
              <w:pStyle w:val="TAL"/>
            </w:pPr>
            <w:r w:rsidRPr="003906F4">
              <w:t>China Unicom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877B7C"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9913B1" w14:textId="570CC7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09570BB" w14:textId="49ADE1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125A21" w14:textId="1C1BECD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184D33" w14:textId="6B812E2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567F1E" w14:textId="40929FA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579091" w14:textId="41A09B2B" w:rsidR="003906F4" w:rsidRPr="003906F4" w:rsidRDefault="003906F4" w:rsidP="003906F4">
            <w:pPr>
              <w:pStyle w:val="TAL"/>
            </w:pPr>
            <w:r w:rsidRPr="003906F4">
              <w:t>MANS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551EF62" w14:textId="0D584C3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3593ADF" w14:textId="5EDAC9D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13466AA" w14:textId="77777777" w:rsidR="003906F4" w:rsidRPr="003906F4" w:rsidRDefault="003906F4" w:rsidP="003906F4">
            <w:pPr>
              <w:pStyle w:val="TAL"/>
            </w:pPr>
          </w:p>
        </w:tc>
      </w:tr>
      <w:tr w:rsidR="003906F4" w:rsidRPr="003906F4" w14:paraId="380ABBA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BAF6F7" w14:textId="23096AA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5A158A4" w14:textId="31985C52" w:rsidR="003906F4" w:rsidRPr="003906F4" w:rsidRDefault="003906F4" w:rsidP="003906F4">
            <w:pPr>
              <w:pStyle w:val="TAL"/>
            </w:pPr>
            <w:r w:rsidRPr="003906F4">
              <w:t>SP-220455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9D26F9B" w14:textId="3AFCF39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91079F5" w14:textId="159658F4" w:rsidR="003906F4" w:rsidRPr="003906F4" w:rsidRDefault="003906F4" w:rsidP="003906F4">
            <w:pPr>
              <w:pStyle w:val="TAL"/>
            </w:pPr>
            <w:r w:rsidRPr="003906F4">
              <w:t>WI Summary: NB-IoT/</w:t>
            </w:r>
            <w:proofErr w:type="spellStart"/>
            <w:r w:rsidRPr="003906F4">
              <w:t>eMTC</w:t>
            </w:r>
            <w:proofErr w:type="spellEnd"/>
            <w:r w:rsidRPr="003906F4">
              <w:t xml:space="preserve"> Non-Terrestrial Networks in EPS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236E2B" w14:textId="697355A4" w:rsidR="003906F4" w:rsidRPr="003906F4" w:rsidRDefault="003906F4" w:rsidP="003906F4">
            <w:pPr>
              <w:pStyle w:val="TAL"/>
            </w:pPr>
            <w:r w:rsidRPr="003906F4">
              <w:t>MediaTek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462A0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C66606" w14:textId="65F5253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E4498D2" w14:textId="3DCD4F9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A7834F" w14:textId="6D3BAF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65516D" w14:textId="6109EA6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F1B9BC" w14:textId="5DD2BA2F"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6F33F0" w14:textId="6A359319" w:rsidR="003906F4" w:rsidRPr="003906F4" w:rsidRDefault="003906F4" w:rsidP="003906F4">
            <w:pPr>
              <w:pStyle w:val="TAL"/>
            </w:pPr>
            <w:r w:rsidRPr="003906F4">
              <w:t>IoT_SAT_ARCH_EPS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B288BCE" w14:textId="0975235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D881D00" w14:textId="43E0A50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CD678F" w14:textId="77777777" w:rsidR="003906F4" w:rsidRPr="003906F4" w:rsidRDefault="003906F4" w:rsidP="003906F4">
            <w:pPr>
              <w:pStyle w:val="TAL"/>
            </w:pPr>
          </w:p>
        </w:tc>
      </w:tr>
      <w:tr w:rsidR="003906F4" w:rsidRPr="003906F4" w14:paraId="5361FF4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CCF1CC" w14:textId="2F81546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764DE92" w14:textId="4880DFC6" w:rsidR="003906F4" w:rsidRPr="003906F4" w:rsidRDefault="003906F4" w:rsidP="003906F4">
            <w:pPr>
              <w:pStyle w:val="TAL"/>
            </w:pPr>
            <w:r w:rsidRPr="003906F4">
              <w:t>SP-220458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BB8179" w14:textId="3E3227F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62D127" w14:textId="507A33F2" w:rsidR="003906F4" w:rsidRPr="003906F4" w:rsidRDefault="003906F4" w:rsidP="003906F4">
            <w:pPr>
              <w:pStyle w:val="TAL"/>
            </w:pPr>
            <w:r w:rsidRPr="003906F4">
              <w:t xml:space="preserve">Summary for </w:t>
            </w:r>
            <w:proofErr w:type="spellStart"/>
            <w:r w:rsidRPr="003906F4">
              <w:t>eCAV</w:t>
            </w:r>
            <w:proofErr w:type="spellEnd"/>
            <w:r w:rsidRPr="003906F4">
              <w:t xml:space="preserve"> (enhancements for cyber-physical control applications in vertical domains)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8FEA8F9" w14:textId="3B894A8B" w:rsidR="003906F4" w:rsidRPr="003906F4" w:rsidRDefault="003906F4" w:rsidP="003906F4">
            <w:pPr>
              <w:pStyle w:val="TAL"/>
            </w:pPr>
            <w:r w:rsidRPr="003906F4">
              <w:t>Siemens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A5303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836E2E8" w14:textId="4674867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CAB91C3" w14:textId="57327AD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039126" w14:textId="75C299B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E43831" w14:textId="668B73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4CA46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94B5C15" w14:textId="3DCBB2DB" w:rsidR="003906F4" w:rsidRPr="003906F4" w:rsidRDefault="003906F4" w:rsidP="003906F4">
            <w:pPr>
              <w:pStyle w:val="TAL"/>
            </w:pPr>
            <w:proofErr w:type="spellStart"/>
            <w:r w:rsidRPr="003906F4">
              <w:t>FS_eCAV</w:t>
            </w:r>
            <w:proofErr w:type="spellEnd"/>
            <w:r w:rsidRPr="003906F4">
              <w:t xml:space="preserve">, </w:t>
            </w:r>
            <w:proofErr w:type="spellStart"/>
            <w:r w:rsidRPr="003906F4">
              <w:t>eCAV</w:t>
            </w:r>
            <w:proofErr w:type="spellEnd"/>
            <w:r w:rsidRPr="003906F4">
              <w:t xml:space="preserve">, </w:t>
            </w:r>
            <w:proofErr w:type="spellStart"/>
            <w:r w:rsidRPr="003906F4">
              <w:t>eCAV</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185D9B" w14:textId="74DBB957"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0CBE431" w14:textId="4DB1D82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8FE0065" w14:textId="77777777" w:rsidR="003906F4" w:rsidRPr="003906F4" w:rsidRDefault="003906F4" w:rsidP="003906F4">
            <w:pPr>
              <w:pStyle w:val="TAL"/>
            </w:pPr>
          </w:p>
        </w:tc>
      </w:tr>
      <w:tr w:rsidR="003906F4" w:rsidRPr="003906F4" w14:paraId="0B69F13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8C1A4A" w14:textId="35E112D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6D9899D" w14:textId="2DD8F962" w:rsidR="003906F4" w:rsidRPr="003906F4" w:rsidRDefault="003906F4" w:rsidP="003906F4">
            <w:pPr>
              <w:pStyle w:val="TAL"/>
            </w:pPr>
            <w:r w:rsidRPr="003906F4">
              <w:t>SP-220484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28101EA" w14:textId="7FF5AE9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331220" w14:textId="06603F63" w:rsidR="003906F4" w:rsidRPr="003906F4" w:rsidRDefault="003906F4" w:rsidP="003906F4">
            <w:pPr>
              <w:pStyle w:val="TAL"/>
            </w:pPr>
            <w:r w:rsidRPr="003906F4">
              <w:t>Summary for MINT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44B1E3D" w14:textId="1D4C486C" w:rsidR="003906F4" w:rsidRPr="003906F4" w:rsidRDefault="003906F4" w:rsidP="003906F4">
            <w:pPr>
              <w:pStyle w:val="TAL"/>
            </w:pPr>
            <w:r w:rsidRPr="003906F4">
              <w:t>LG Electronics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0D3AEA6" w14:textId="48F3D1A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3E001C0" w14:textId="3EE45DE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3B00EB9" w14:textId="0B68FE9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319F3B" w14:textId="48D9C67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B673F8" w14:textId="5DDFF17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8BF39E" w14:textId="069E44A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C0DDE6C" w14:textId="50432A89" w:rsidR="003906F4" w:rsidRPr="003906F4" w:rsidRDefault="003906F4" w:rsidP="003906F4">
            <w:pPr>
              <w:pStyle w:val="TAL"/>
            </w:pPr>
            <w:r w:rsidRPr="003906F4">
              <w:t>MINT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1AAFE6" w14:textId="5EE38CB7"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9DADC26" w14:textId="68E3B5C6"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C3C9698" w14:textId="77777777" w:rsidR="003906F4" w:rsidRPr="003906F4" w:rsidRDefault="003906F4" w:rsidP="003906F4">
            <w:pPr>
              <w:pStyle w:val="TAL"/>
            </w:pPr>
          </w:p>
        </w:tc>
      </w:tr>
      <w:tr w:rsidR="003906F4" w:rsidRPr="003906F4" w14:paraId="06E0356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A572344" w14:textId="4F9EB8E1"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BF0DD90" w14:textId="5EDC1200" w:rsidR="003906F4" w:rsidRPr="003906F4" w:rsidRDefault="003906F4" w:rsidP="003906F4">
            <w:pPr>
              <w:pStyle w:val="TAL"/>
            </w:pPr>
            <w:r w:rsidRPr="003906F4">
              <w:t>SP-220485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70D2E0" w14:textId="389DC6BA"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56B511" w14:textId="2D04BD79" w:rsidR="003906F4" w:rsidRPr="003906F4" w:rsidRDefault="003906F4" w:rsidP="003906F4">
            <w:pPr>
              <w:pStyle w:val="TAL"/>
            </w:pPr>
            <w:r w:rsidRPr="003906F4">
              <w:t>Summary for eMONASTERY2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6D10EA" w14:textId="691B4159" w:rsidR="003906F4" w:rsidRPr="003906F4" w:rsidRDefault="003906F4" w:rsidP="003906F4">
            <w:pPr>
              <w:pStyle w:val="TAL"/>
            </w:pPr>
            <w:r w:rsidRPr="003906F4">
              <w:t>Nokia (eMONASTERY2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2E9C4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2E1D46" w14:textId="007DA49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425B2DC" w14:textId="2D13FEC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4B971C" w14:textId="08D455E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0EA4E" w14:textId="353C10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59AA12" w14:textId="51EA46F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2DE5893" w14:textId="4C747D28" w:rsidR="003906F4" w:rsidRPr="003906F4" w:rsidRDefault="003906F4" w:rsidP="003906F4">
            <w:pPr>
              <w:pStyle w:val="TAL"/>
            </w:pPr>
            <w:r w:rsidRPr="003906F4">
              <w:t>eMONASTERY2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F89F53" w14:textId="088BE22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04F52B" w14:textId="3125A8A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83E3E12" w14:textId="77777777" w:rsidR="003906F4" w:rsidRPr="003906F4" w:rsidRDefault="003906F4" w:rsidP="003906F4">
            <w:pPr>
              <w:pStyle w:val="TAL"/>
            </w:pPr>
          </w:p>
        </w:tc>
      </w:tr>
      <w:tr w:rsidR="003906F4" w:rsidRPr="003906F4" w14:paraId="41EDFC9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26C48AA" w14:textId="4E32492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F2C82B6" w14:textId="2A5DC439" w:rsidR="003906F4" w:rsidRPr="003906F4" w:rsidRDefault="003906F4" w:rsidP="003906F4">
            <w:pPr>
              <w:pStyle w:val="TAL"/>
            </w:pPr>
            <w:r w:rsidRPr="003906F4">
              <w:t>SP-220566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9F81F8" w14:textId="5674172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49D8B2" w14:textId="79057922" w:rsidR="003906F4" w:rsidRPr="003906F4" w:rsidRDefault="003906F4" w:rsidP="003906F4">
            <w:pPr>
              <w:pStyle w:val="TAL"/>
            </w:pPr>
            <w:r w:rsidRPr="003906F4">
              <w:t>SA WG5 Rel-17 WID Summary for discovery of management services in 5G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0AD0BA" w14:textId="760B5C29"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F61B8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08BE1F7" w14:textId="7A860A0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168903C" w14:textId="7B5397DF"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71F68F" w14:textId="14C51FA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0C9E98" w14:textId="0B7B0A0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D2D1FF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7306116" w14:textId="6FED1152" w:rsidR="003906F4" w:rsidRPr="003906F4" w:rsidRDefault="003906F4" w:rsidP="003906F4">
            <w:pPr>
              <w:pStyle w:val="TAL"/>
            </w:pPr>
            <w:r w:rsidRPr="003906F4">
              <w:t>5GDMS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609435D" w14:textId="484132F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C6A0D5F" w14:textId="0166D0A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8FAD09" w14:textId="77777777" w:rsidR="003906F4" w:rsidRPr="003906F4" w:rsidRDefault="003906F4" w:rsidP="003906F4">
            <w:pPr>
              <w:pStyle w:val="TAL"/>
            </w:pPr>
          </w:p>
        </w:tc>
      </w:tr>
      <w:tr w:rsidR="003906F4" w:rsidRPr="003906F4" w14:paraId="3148791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2005A9D" w14:textId="204A8B1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2A11B7E" w14:textId="116615AB" w:rsidR="003906F4" w:rsidRPr="003906F4" w:rsidRDefault="003906F4" w:rsidP="003906F4">
            <w:pPr>
              <w:pStyle w:val="TAL"/>
            </w:pPr>
            <w:r w:rsidRPr="003906F4">
              <w:t>SP-220567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9A87E2D" w14:textId="5BA470C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FFD502E" w14:textId="20C25796" w:rsidR="003906F4" w:rsidRPr="003906F4" w:rsidRDefault="003906F4" w:rsidP="003906F4">
            <w:pPr>
              <w:pStyle w:val="TAL"/>
            </w:pPr>
            <w:r w:rsidRPr="003906F4">
              <w:t>SA WG5 Rel-17 WID Summary for Management of the enhanced tenant concept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3F9A14C" w14:textId="4E612245"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AD9703"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086FCA0" w14:textId="030E0CF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59631E3" w14:textId="1562B33E"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0487F1" w14:textId="6D3DED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DFDE0C" w14:textId="11D4063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5666B9"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AFA46C" w14:textId="08CC6939" w:rsidR="003906F4" w:rsidRPr="003906F4" w:rsidRDefault="003906F4" w:rsidP="003906F4">
            <w:pPr>
              <w:pStyle w:val="TAL"/>
            </w:pPr>
            <w:proofErr w:type="spellStart"/>
            <w:r w:rsidRPr="003906F4">
              <w:t>eMEMTANE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B437537" w14:textId="42E309A9"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5F47861" w14:textId="794A5355"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BAD9F6" w14:textId="77777777" w:rsidR="003906F4" w:rsidRPr="003906F4" w:rsidRDefault="003906F4" w:rsidP="003906F4">
            <w:pPr>
              <w:pStyle w:val="TAL"/>
            </w:pPr>
          </w:p>
        </w:tc>
      </w:tr>
      <w:tr w:rsidR="003906F4" w:rsidRPr="003906F4" w14:paraId="2C78EB5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45A9FE7" w14:textId="4A11AE4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3B5495E" w14:textId="0E91EB28" w:rsidR="003906F4" w:rsidRPr="003906F4" w:rsidRDefault="003906F4" w:rsidP="003906F4">
            <w:pPr>
              <w:pStyle w:val="TAL"/>
            </w:pPr>
            <w:r w:rsidRPr="003906F4">
              <w:t>SP-220568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CCC7CEE" w14:textId="39C9CF14"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BE191E1" w14:textId="1538BD0C" w:rsidR="003906F4" w:rsidRPr="003906F4" w:rsidRDefault="003906F4" w:rsidP="003906F4">
            <w:pPr>
              <w:pStyle w:val="TAL"/>
            </w:pPr>
            <w:r w:rsidRPr="003906F4">
              <w:t>SA WG5 Rel-17 WID Summary for intent driven management service for mobile network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A608ED" w14:textId="296B685E"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B1620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0AC95D" w14:textId="5BDD1EB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7DBC350" w14:textId="4A78BEC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E09554" w14:textId="1F529F2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6CD7303" w14:textId="4225CA0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C1F61C"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60B569B" w14:textId="69111142" w:rsidR="003906F4" w:rsidRPr="003906F4" w:rsidRDefault="003906F4" w:rsidP="003906F4">
            <w:pPr>
              <w:pStyle w:val="TAL"/>
            </w:pPr>
            <w:r w:rsidRPr="003906F4">
              <w:t>IDMS_MN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C064841" w14:textId="1CCB9EEF"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80EDE8C" w14:textId="0014C650"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D7C814A" w14:textId="77777777" w:rsidR="003906F4" w:rsidRPr="003906F4" w:rsidRDefault="003906F4" w:rsidP="003906F4">
            <w:pPr>
              <w:pStyle w:val="TAL"/>
            </w:pPr>
          </w:p>
        </w:tc>
      </w:tr>
      <w:tr w:rsidR="003906F4" w:rsidRPr="003906F4" w14:paraId="645091F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5E870F2" w14:textId="3EC7F98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141CAAF" w14:textId="094F1006" w:rsidR="003906F4" w:rsidRPr="003906F4" w:rsidRDefault="003906F4" w:rsidP="003906F4">
            <w:pPr>
              <w:pStyle w:val="TAL"/>
            </w:pPr>
            <w:r w:rsidRPr="003906F4">
              <w:t>SP-220569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095C16" w14:textId="13C3EBC8"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1EA0E5" w14:textId="4E168165" w:rsidR="003906F4" w:rsidRPr="003906F4" w:rsidRDefault="003906F4" w:rsidP="003906F4">
            <w:pPr>
              <w:pStyle w:val="TAL"/>
            </w:pPr>
            <w:r w:rsidRPr="003906F4">
              <w:t>SA WG5 Rel-17 WID Summary for improved support for NSA in the service based management architecture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0F300E" w14:textId="45997F3A"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B3722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2E7585" w14:textId="5F05A6F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D5F29D5" w14:textId="7EAA6FA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D4CB42" w14:textId="3835F4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869EFB" w14:textId="6B24ECF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38DF4B3"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7F157FC" w14:textId="4003AAC5" w:rsidR="003906F4" w:rsidRPr="003906F4" w:rsidRDefault="003906F4" w:rsidP="003906F4">
            <w:pPr>
              <w:pStyle w:val="TAL"/>
            </w:pPr>
            <w:r w:rsidRPr="003906F4">
              <w:t>NSA_SBMA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0C93A09" w14:textId="103CE42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2C43CCB" w14:textId="591E217A"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D5D0333" w14:textId="77777777" w:rsidR="003906F4" w:rsidRPr="003906F4" w:rsidRDefault="003906F4" w:rsidP="003906F4">
            <w:pPr>
              <w:pStyle w:val="TAL"/>
            </w:pPr>
          </w:p>
        </w:tc>
      </w:tr>
      <w:tr w:rsidR="003906F4" w:rsidRPr="003906F4" w14:paraId="189B2EB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1FDAEA5" w14:textId="6EF105D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C219C98" w14:textId="6C66F052" w:rsidR="003906F4" w:rsidRPr="003906F4" w:rsidRDefault="003906F4" w:rsidP="003906F4">
            <w:pPr>
              <w:pStyle w:val="TAL"/>
            </w:pPr>
            <w:r w:rsidRPr="003906F4">
              <w:t>SP-220570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817D51" w14:textId="5F8B7EF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B14DD6" w14:textId="01CBC4FA" w:rsidR="003906F4" w:rsidRPr="003906F4" w:rsidRDefault="003906F4" w:rsidP="003906F4">
            <w:pPr>
              <w:pStyle w:val="TAL"/>
            </w:pPr>
            <w:r w:rsidRPr="003906F4">
              <w:t>SA WG5 Rel-17 WID Summary for management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703FA8A" w14:textId="04B12A9B"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AF33E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6738D3" w14:textId="1BF51C0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CFBE5EB" w14:textId="6D2ED1E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B05E88" w14:textId="3D6F574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727727B" w14:textId="309AFC9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F5FA1D0"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2CF8D30" w14:textId="7B43B24C" w:rsidR="003906F4" w:rsidRPr="003906F4" w:rsidRDefault="003906F4" w:rsidP="003906F4">
            <w:pPr>
              <w:pStyle w:val="TAL"/>
            </w:pPr>
            <w:r w:rsidRPr="003906F4">
              <w:t>OAM_NPN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F686878" w14:textId="2142423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37C8B27" w14:textId="4DD077C5"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BF31C8D" w14:textId="77777777" w:rsidR="003906F4" w:rsidRPr="003906F4" w:rsidRDefault="003906F4" w:rsidP="003906F4">
            <w:pPr>
              <w:pStyle w:val="TAL"/>
            </w:pPr>
          </w:p>
        </w:tc>
      </w:tr>
      <w:tr w:rsidR="003906F4" w:rsidRPr="003906F4" w14:paraId="17E8FB6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45B954C" w14:textId="0D069AC0"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87B3949" w14:textId="21595D9B" w:rsidR="003906F4" w:rsidRPr="003906F4" w:rsidRDefault="003906F4" w:rsidP="003906F4">
            <w:pPr>
              <w:pStyle w:val="TAL"/>
            </w:pPr>
            <w:r w:rsidRPr="003906F4">
              <w:t>SP-220571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517398" w14:textId="5B63AA38"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CC7266" w14:textId="48C12EB5" w:rsidR="003906F4" w:rsidRPr="003906F4" w:rsidRDefault="003906F4" w:rsidP="003906F4">
            <w:pPr>
              <w:pStyle w:val="TAL"/>
            </w:pPr>
            <w:r w:rsidRPr="003906F4">
              <w:t>SA WG5 Rel-17 WID Summary for Charging Enhancement for URLLC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4D8747" w14:textId="76CC7CB3"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4B6890"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FF737E0" w14:textId="23B3AF4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A2764DE" w14:textId="3A8F94C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555FFB" w14:textId="3536843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4FF706" w14:textId="3BBA3C3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C48F06"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7AFBE1B" w14:textId="681916DF" w:rsidR="003906F4" w:rsidRPr="003906F4" w:rsidRDefault="003906F4" w:rsidP="003906F4">
            <w:pPr>
              <w:pStyle w:val="TAL"/>
            </w:pPr>
            <w:r w:rsidRPr="003906F4">
              <w:t>5G_URLLC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C1D055A" w14:textId="05E7612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063049E" w14:textId="79F67BE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1B500B6" w14:textId="77777777" w:rsidR="003906F4" w:rsidRPr="003906F4" w:rsidRDefault="003906F4" w:rsidP="003906F4">
            <w:pPr>
              <w:pStyle w:val="TAL"/>
            </w:pPr>
          </w:p>
        </w:tc>
      </w:tr>
      <w:tr w:rsidR="003906F4" w:rsidRPr="003906F4" w14:paraId="5CAD481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0010ACA" w14:textId="255CD92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307C199" w14:textId="2BE4B422" w:rsidR="003906F4" w:rsidRPr="003906F4" w:rsidRDefault="003906F4" w:rsidP="003906F4">
            <w:pPr>
              <w:pStyle w:val="TAL"/>
            </w:pPr>
            <w:r w:rsidRPr="003906F4">
              <w:t>SP-220572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B9AD8BB" w14:textId="33D2804E"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E796914" w14:textId="2E0CCB5E" w:rsidR="003906F4" w:rsidRPr="003906F4" w:rsidRDefault="003906F4" w:rsidP="003906F4">
            <w:pPr>
              <w:pStyle w:val="TAL"/>
            </w:pPr>
            <w:r w:rsidRPr="003906F4">
              <w:t>SA WG5 Rel-17 WID Summary for 5G LAN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C11AE1" w14:textId="029F2EBE"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30F1E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BCB4F6" w14:textId="7966330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7701E2" w14:textId="2FEBF97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8FFDA3" w14:textId="22E5A5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6023B72" w14:textId="02D8CCF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AF471A"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5477D3F" w14:textId="480BF14B" w:rsidR="003906F4" w:rsidRPr="003906F4" w:rsidRDefault="003906F4" w:rsidP="003906F4">
            <w:pPr>
              <w:pStyle w:val="TAL"/>
            </w:pPr>
            <w:r w:rsidRPr="003906F4">
              <w:t>5GLAN_CH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29CBAB3" w14:textId="362EC12F"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B30C37" w14:textId="72C207B2"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CE873BF" w14:textId="77777777" w:rsidR="003906F4" w:rsidRPr="003906F4" w:rsidRDefault="003906F4" w:rsidP="003906F4">
            <w:pPr>
              <w:pStyle w:val="TAL"/>
            </w:pPr>
          </w:p>
        </w:tc>
      </w:tr>
      <w:tr w:rsidR="003906F4" w:rsidRPr="003906F4" w14:paraId="194B8B3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EB39529" w14:textId="6C9CA8A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A6E3AEF" w14:textId="7DD1C87A" w:rsidR="003906F4" w:rsidRPr="003906F4" w:rsidRDefault="003906F4" w:rsidP="003906F4">
            <w:pPr>
              <w:pStyle w:val="TAL"/>
            </w:pPr>
            <w:r w:rsidRPr="003906F4">
              <w:t>SP-220573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1D7B22D" w14:textId="79D755AA"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DB2989" w14:textId="3E58D114" w:rsidR="003906F4" w:rsidRPr="003906F4" w:rsidRDefault="003906F4" w:rsidP="003906F4">
            <w:pPr>
              <w:pStyle w:val="TAL"/>
            </w:pPr>
            <w:r w:rsidRPr="003906F4">
              <w:t>SA WG5 Rel-17 WID Summary for Charging enhancements for 5GS CIoT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4D547A9" w14:textId="3E347570" w:rsidR="003906F4" w:rsidRPr="003906F4" w:rsidRDefault="003906F4" w:rsidP="003906F4">
            <w:pPr>
              <w:pStyle w:val="TAL"/>
            </w:pPr>
            <w:r w:rsidRPr="003906F4">
              <w:t>Huawei Tech.(UK)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2AF58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1A6C20" w14:textId="3902F26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CB2DBEC" w14:textId="0BD8606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ABAD79" w14:textId="5A9F027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92AD267" w14:textId="73F0442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D66BE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EF7008C" w14:textId="7FC3DD5F" w:rsidR="003906F4" w:rsidRPr="003906F4" w:rsidRDefault="003906F4" w:rsidP="003906F4">
            <w:pPr>
              <w:pStyle w:val="TAL"/>
            </w:pPr>
            <w:r w:rsidRPr="003906F4">
              <w:t>5G_CIoT_CH</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4DCBD1A" w14:textId="4AFB054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34F3170" w14:textId="4CD23D80"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02868DC" w14:textId="77777777" w:rsidR="003906F4" w:rsidRPr="003906F4" w:rsidRDefault="003906F4" w:rsidP="003906F4">
            <w:pPr>
              <w:pStyle w:val="TAL"/>
            </w:pPr>
          </w:p>
        </w:tc>
      </w:tr>
      <w:tr w:rsidR="003906F4" w:rsidRPr="003906F4" w14:paraId="275749A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228F89B" w14:textId="43ED726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8D5FF30" w14:textId="73961C90" w:rsidR="003906F4" w:rsidRPr="003906F4" w:rsidRDefault="003906F4" w:rsidP="003906F4">
            <w:pPr>
              <w:pStyle w:val="TAL"/>
            </w:pPr>
            <w:r w:rsidRPr="003906F4">
              <w:t>SP-220574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4ABCD13" w14:textId="10DFB1BD"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E72D65" w14:textId="06AD3A8D" w:rsidR="003906F4" w:rsidRPr="003906F4" w:rsidRDefault="003906F4" w:rsidP="003906F4">
            <w:pPr>
              <w:pStyle w:val="TAL"/>
            </w:pPr>
            <w:r w:rsidRPr="003906F4">
              <w:t>Summary for System support for Multi-USIM devices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8C526D9" w14:textId="63F1F05F" w:rsidR="003906F4" w:rsidRPr="003906F4" w:rsidRDefault="003906F4" w:rsidP="003906F4">
            <w:pPr>
              <w:pStyle w:val="TAL"/>
            </w:pPr>
            <w:r w:rsidRPr="003906F4">
              <w:t>Intel</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7044A6" w14:textId="20AB38C0"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066AD8" w14:textId="77C6B108"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53DD8CE" w14:textId="55D57FC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B325E3" w14:textId="17B40C8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C14125" w14:textId="5AB5332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7ECED73" w14:textId="60840199"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75E39C8" w14:textId="445DFA02" w:rsidR="003906F4" w:rsidRPr="003906F4" w:rsidRDefault="003906F4" w:rsidP="003906F4">
            <w:pPr>
              <w:pStyle w:val="TAL"/>
            </w:pPr>
            <w:r w:rsidRPr="003906F4">
              <w:t>MUSIM, MUSIM, MUSIM, MUSIM, MUSIM, MUSIM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DB81CD" w14:textId="75DD7BE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40F6EA4" w14:textId="4121599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F1442E6" w14:textId="77777777" w:rsidR="003906F4" w:rsidRPr="003906F4" w:rsidRDefault="003906F4" w:rsidP="003906F4">
            <w:pPr>
              <w:pStyle w:val="TAL"/>
            </w:pPr>
          </w:p>
        </w:tc>
      </w:tr>
      <w:tr w:rsidR="003906F4" w:rsidRPr="003906F4" w14:paraId="05BD0A2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AB21656" w14:textId="7849682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D0FCCB0" w14:textId="7FF137A9" w:rsidR="003906F4" w:rsidRPr="003906F4" w:rsidRDefault="003906F4" w:rsidP="003906F4">
            <w:pPr>
              <w:pStyle w:val="TAL"/>
            </w:pPr>
            <w:r w:rsidRPr="003906F4">
              <w:t>SP-220577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2C67E8" w14:textId="3C162D4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C9B25BE" w14:textId="6FBADD24" w:rsidR="003906F4" w:rsidRPr="003906F4" w:rsidRDefault="003906F4" w:rsidP="003906F4">
            <w:pPr>
              <w:pStyle w:val="TAL"/>
            </w:pPr>
            <w:r w:rsidRPr="003906F4">
              <w:t>WI summary of eEdge_5GC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03CA88" w14:textId="3CE43A7E" w:rsidR="003906F4" w:rsidRPr="003906F4" w:rsidRDefault="003906F4" w:rsidP="003906F4">
            <w:pPr>
              <w:pStyle w:val="TAL"/>
            </w:pPr>
            <w:r w:rsidRPr="003906F4">
              <w:t>HUAWEI TECHNOLOGIES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77D9B7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8C14EAA" w14:textId="4084C54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AF3991D" w14:textId="2D0CFB2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45C0B5" w14:textId="52FCB25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FEAB0F" w14:textId="7E4956E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F526FB" w14:textId="7D97A00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E53E6E" w14:textId="0E3C4A8B" w:rsidR="003906F4" w:rsidRPr="003906F4" w:rsidRDefault="003906F4" w:rsidP="003906F4">
            <w:pPr>
              <w:pStyle w:val="TAL"/>
            </w:pPr>
            <w:r w:rsidRPr="003906F4">
              <w:t>eEDGE_5GC</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898D43C" w14:textId="584DD103"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A12C636" w14:textId="23426823"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4AB2E1" w14:textId="77777777" w:rsidR="003906F4" w:rsidRPr="003906F4" w:rsidRDefault="003906F4" w:rsidP="003906F4">
            <w:pPr>
              <w:pStyle w:val="TAL"/>
            </w:pPr>
          </w:p>
        </w:tc>
      </w:tr>
      <w:tr w:rsidR="003906F4" w:rsidRPr="003906F4" w14:paraId="0AC8251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03A43CB" w14:textId="6DD19D86"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647983E" w14:textId="79F937AE" w:rsidR="003906F4" w:rsidRPr="003906F4" w:rsidRDefault="003906F4" w:rsidP="003906F4">
            <w:pPr>
              <w:pStyle w:val="TAL"/>
            </w:pPr>
            <w:r w:rsidRPr="003906F4">
              <w:t>SP-220578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3A83FAA" w14:textId="0E7680B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89F3EFC" w14:textId="390AF460" w:rsidR="003906F4" w:rsidRPr="003906F4" w:rsidRDefault="003906F4" w:rsidP="003906F4">
            <w:pPr>
              <w:pStyle w:val="TAL"/>
            </w:pPr>
            <w:r w:rsidRPr="003906F4">
              <w:t>SA WG5 Rel-17 WID Summary for Additional NRM features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0404EC6" w14:textId="68067CEE" w:rsidR="003906F4" w:rsidRPr="003906F4" w:rsidRDefault="003906F4" w:rsidP="003906F4">
            <w:pPr>
              <w:pStyle w:val="TAL"/>
            </w:pPr>
            <w:r w:rsidRPr="003906F4">
              <w:t>Nokia, Nokia Shanghai Bell (</w:t>
            </w:r>
            <w:proofErr w:type="spellStart"/>
            <w:r w:rsidRPr="003906F4">
              <w:t>adNRM</w:t>
            </w:r>
            <w:proofErr w:type="spellEnd"/>
            <w:r w:rsidRPr="003906F4">
              <w:t xml:space="preserve">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1AB3E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74AB0A" w14:textId="2D2406E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3D27DB7" w14:textId="1ECB2EB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D2DC294" w14:textId="4E9951B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8E6D38" w14:textId="4F5C5CA0"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010C29" w14:textId="123DB97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13C3C76" w14:textId="451BF1CD" w:rsidR="003906F4" w:rsidRPr="003906F4" w:rsidRDefault="003906F4" w:rsidP="003906F4">
            <w:pPr>
              <w:pStyle w:val="TAL"/>
            </w:pPr>
            <w:proofErr w:type="spellStart"/>
            <w:r w:rsidRPr="003906F4">
              <w:t>adNRM</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EE86437" w14:textId="2692796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597AA7" w14:textId="76173E4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7C34F5B" w14:textId="77777777" w:rsidR="003906F4" w:rsidRPr="003906F4" w:rsidRDefault="003906F4" w:rsidP="003906F4">
            <w:pPr>
              <w:pStyle w:val="TAL"/>
            </w:pPr>
          </w:p>
        </w:tc>
      </w:tr>
      <w:tr w:rsidR="003906F4" w:rsidRPr="003906F4" w14:paraId="1DF9B8D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B446EDA" w14:textId="1A28D48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5D6634" w14:textId="5F60B646" w:rsidR="003906F4" w:rsidRPr="003906F4" w:rsidRDefault="003906F4" w:rsidP="003906F4">
            <w:pPr>
              <w:pStyle w:val="TAL"/>
            </w:pPr>
            <w:r w:rsidRPr="003906F4">
              <w:t>SP-220580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26BDE5" w14:textId="7C446FA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4FCE56" w14:textId="332704B2" w:rsidR="003906F4" w:rsidRPr="003906F4" w:rsidRDefault="003906F4" w:rsidP="003906F4">
            <w:pPr>
              <w:pStyle w:val="TAL"/>
            </w:pPr>
            <w:r w:rsidRPr="003906F4">
              <w:t>Rel-17 WI Summary for Autonomous network levels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6AB9269" w14:textId="4A2C9614" w:rsidR="003906F4" w:rsidRPr="003906F4" w:rsidRDefault="003906F4" w:rsidP="003906F4">
            <w:pPr>
              <w:pStyle w:val="TAL"/>
            </w:pPr>
            <w:r w:rsidRPr="003906F4">
              <w:t>China Mobile International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1C7F77" w14:textId="5B7DBBD7"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352D059" w14:textId="5D5AE1D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B0FB12F" w14:textId="05A9ACE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0D4385" w14:textId="09D477E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43171" w14:textId="4A4CF33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C4973A6" w14:textId="71685DE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8E6789A" w14:textId="1C5FB0B0" w:rsidR="003906F4" w:rsidRPr="003906F4" w:rsidRDefault="003906F4" w:rsidP="003906F4">
            <w:pPr>
              <w:pStyle w:val="TAL"/>
            </w:pPr>
            <w:r w:rsidRPr="003906F4">
              <w:t>FS_ANL, ANL</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CAD88DB" w14:textId="05567B7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8681C64" w14:textId="4867B77E"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15F236" w14:textId="77777777" w:rsidR="003906F4" w:rsidRPr="003906F4" w:rsidRDefault="003906F4" w:rsidP="003906F4">
            <w:pPr>
              <w:pStyle w:val="TAL"/>
            </w:pPr>
          </w:p>
        </w:tc>
      </w:tr>
      <w:tr w:rsidR="003906F4" w:rsidRPr="003906F4" w14:paraId="641B7DFF"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034E4ED" w14:textId="1E95669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83F2340" w14:textId="48686BBA" w:rsidR="003906F4" w:rsidRPr="003906F4" w:rsidRDefault="003906F4" w:rsidP="003906F4">
            <w:pPr>
              <w:pStyle w:val="TAL"/>
            </w:pPr>
            <w:r w:rsidRPr="003906F4">
              <w:t>SP-220584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9382F36" w14:textId="49E8AAD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77DFBE" w14:textId="6C0A05BE" w:rsidR="003906F4" w:rsidRPr="003906F4" w:rsidRDefault="003906F4" w:rsidP="003906F4">
            <w:pPr>
              <w:pStyle w:val="TAL"/>
            </w:pPr>
            <w:r w:rsidRPr="003906F4">
              <w:t>Summary for Enhanced support of Non-Public Networks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0CF4D8B" w14:textId="1127D8CF" w:rsidR="003906F4" w:rsidRPr="003906F4" w:rsidRDefault="003906F4" w:rsidP="003906F4">
            <w:pPr>
              <w:pStyle w:val="TAL"/>
            </w:pPr>
            <w:r w:rsidRPr="003906F4">
              <w:t>Nanjing Ericsson Panda Com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DEBF50" w14:textId="0421771E"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B5E3687" w14:textId="374A0B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85ECA6A" w14:textId="07BC5F3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87F13E" w14:textId="3067D1A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53E9BDD" w14:textId="5414633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DEE1393" w14:textId="682EA1C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171C146" w14:textId="2BB87F4E" w:rsidR="003906F4" w:rsidRPr="003906F4" w:rsidRDefault="003906F4" w:rsidP="003906F4">
            <w:pPr>
              <w:pStyle w:val="TAL"/>
            </w:pPr>
            <w:r w:rsidRPr="003906F4">
              <w:t>eNPN</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4107039" w14:textId="5E5B3415"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5AE13B9" w14:textId="0B2671F6"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3771F4" w14:textId="77777777" w:rsidR="003906F4" w:rsidRPr="003906F4" w:rsidRDefault="003906F4" w:rsidP="003906F4">
            <w:pPr>
              <w:pStyle w:val="TAL"/>
            </w:pPr>
          </w:p>
        </w:tc>
      </w:tr>
      <w:tr w:rsidR="003906F4" w:rsidRPr="003906F4" w14:paraId="5A2CA26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DBD901C" w14:textId="4A552BB1"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C4E27F0" w14:textId="222FA5E9" w:rsidR="003906F4" w:rsidRPr="003906F4" w:rsidRDefault="003906F4" w:rsidP="003906F4">
            <w:pPr>
              <w:pStyle w:val="TAL"/>
            </w:pPr>
            <w:r w:rsidRPr="003906F4">
              <w:t>SP-220585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D5EEAA5" w14:textId="2C89E43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5C8838" w14:textId="1E970821" w:rsidR="003906F4" w:rsidRPr="003906F4" w:rsidRDefault="003906F4" w:rsidP="003906F4">
            <w:pPr>
              <w:pStyle w:val="TAL"/>
            </w:pPr>
            <w:r w:rsidRPr="003906F4">
              <w:t>Summary for 5G Charging for Local breakout roaming of data connectivity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1E2A2BC" w14:textId="0FECB897"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E89F0B2"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CE3B3CD" w14:textId="4404349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675C931" w14:textId="64C6C3B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B4313F" w14:textId="6551998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ED20C90" w14:textId="587D80B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38BF83" w14:textId="1059C0D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B17DE34" w14:textId="5BDC146B" w:rsidR="003906F4" w:rsidRPr="003906F4" w:rsidRDefault="003906F4" w:rsidP="003906F4">
            <w:pPr>
              <w:pStyle w:val="TAL"/>
            </w:pPr>
            <w:r w:rsidRPr="003906F4">
              <w:t>CHROAM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DB45405" w14:textId="444EEAF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A082992" w14:textId="59A9A50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62F9324" w14:textId="77777777" w:rsidR="003906F4" w:rsidRPr="003906F4" w:rsidRDefault="003906F4" w:rsidP="003906F4">
            <w:pPr>
              <w:pStyle w:val="TAL"/>
            </w:pPr>
          </w:p>
        </w:tc>
      </w:tr>
      <w:tr w:rsidR="003906F4" w:rsidRPr="003906F4" w14:paraId="2C9DDD3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D5EE01E" w14:textId="580EFF3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C8E086" w14:textId="2E1A7F6A" w:rsidR="003906F4" w:rsidRPr="003906F4" w:rsidRDefault="003906F4" w:rsidP="003906F4">
            <w:pPr>
              <w:pStyle w:val="TAL"/>
            </w:pPr>
            <w:r w:rsidRPr="003906F4">
              <w:t>SP-220586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45A57D0" w14:textId="380F588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E785F4" w14:textId="5E09D8F7" w:rsidR="003906F4" w:rsidRPr="003906F4" w:rsidRDefault="003906F4" w:rsidP="003906F4">
            <w:pPr>
              <w:pStyle w:val="TAL"/>
            </w:pPr>
            <w:r w:rsidRPr="003906F4">
              <w:t>Summary for Enhancement of Handover Optimization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0AAEBE" w14:textId="24F01756"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DE855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AE3E09" w14:textId="2A2F31C7"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B8EBA89" w14:textId="4FC013C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96D662" w14:textId="782716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AB6BC8" w14:textId="0A6C102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52AD00" w14:textId="02ABF24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BC3AE91" w14:textId="0071D967" w:rsidR="003906F4" w:rsidRPr="003906F4" w:rsidRDefault="003906F4" w:rsidP="003906F4">
            <w:pPr>
              <w:pStyle w:val="TAL"/>
            </w:pPr>
            <w:r w:rsidRPr="003906F4">
              <w:t>E_HOO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D0CDB26" w14:textId="6E90436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401EEA" w14:textId="16E4BE8B"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3EED63D" w14:textId="77777777" w:rsidR="003906F4" w:rsidRPr="003906F4" w:rsidRDefault="003906F4" w:rsidP="003906F4">
            <w:pPr>
              <w:pStyle w:val="TAL"/>
            </w:pPr>
          </w:p>
        </w:tc>
      </w:tr>
      <w:tr w:rsidR="003906F4" w:rsidRPr="003906F4" w14:paraId="246E2358"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F3B8488" w14:textId="0D54AF1B"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958262D" w14:textId="7A34AC51" w:rsidR="003906F4" w:rsidRPr="003906F4" w:rsidRDefault="003906F4" w:rsidP="003906F4">
            <w:pPr>
              <w:pStyle w:val="TAL"/>
            </w:pPr>
            <w:r w:rsidRPr="003906F4">
              <w:t>SP-220587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BD8534" w14:textId="595C8ED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AC1B93" w14:textId="03037BAF" w:rsidR="003906F4" w:rsidRPr="003906F4" w:rsidRDefault="003906F4" w:rsidP="003906F4">
            <w:pPr>
              <w:pStyle w:val="TAL"/>
            </w:pPr>
            <w:r w:rsidRPr="003906F4">
              <w:t>WI summary of 5MBS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FAA774C" w14:textId="74B1C778" w:rsidR="003906F4" w:rsidRPr="003906F4" w:rsidRDefault="003906F4" w:rsidP="003906F4">
            <w:pPr>
              <w:pStyle w:val="TAL"/>
            </w:pPr>
            <w:r w:rsidRPr="003906F4">
              <w:t>Huawei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AF6E7C" w14:textId="68318637"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2E6DA8" w14:textId="6EF299B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2317B02" w14:textId="5F3DACF6"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48BF50" w14:textId="030C2F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E033C3" w14:textId="7184CDC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2E6F31" w14:textId="2341C20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86CA336" w14:textId="13004C0F" w:rsidR="003906F4" w:rsidRPr="003906F4" w:rsidRDefault="003906F4" w:rsidP="003906F4">
            <w:pPr>
              <w:pStyle w:val="TAL"/>
            </w:pPr>
            <w:r w:rsidRPr="003906F4">
              <w:t>5MBS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ABE248F" w14:textId="7FB3C253"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B8D68E7" w14:textId="732D0D2E"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FE2F6D" w14:textId="77777777" w:rsidR="003906F4" w:rsidRPr="003906F4" w:rsidRDefault="003906F4" w:rsidP="003906F4">
            <w:pPr>
              <w:pStyle w:val="TAL"/>
            </w:pPr>
          </w:p>
        </w:tc>
      </w:tr>
      <w:tr w:rsidR="003906F4" w:rsidRPr="003906F4" w14:paraId="21C563B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04EAA08" w14:textId="452C3A84"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DDBE2F" w14:textId="0B37DBC2" w:rsidR="003906F4" w:rsidRPr="003906F4" w:rsidRDefault="003906F4" w:rsidP="003906F4">
            <w:pPr>
              <w:pStyle w:val="TAL"/>
            </w:pPr>
            <w:r w:rsidRPr="003906F4">
              <w:t>SP-220588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D603A3" w14:textId="1BF2542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567A02" w14:textId="3994DE8B" w:rsidR="003906F4" w:rsidRPr="003906F4" w:rsidRDefault="003906F4" w:rsidP="003906F4">
            <w:pPr>
              <w:pStyle w:val="TAL"/>
            </w:pPr>
            <w:r w:rsidRPr="003906F4">
              <w:t>Summary for IP address pool information from UDM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A934085" w14:textId="3232241C"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E1F0517" w14:textId="41356D8E"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712F482" w14:textId="0083E5E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3AFF10" w14:textId="7AFC062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57C881" w14:textId="4701983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B3BF79" w14:textId="1377309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7C57127" w14:textId="7A9A8EA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92CA18" w14:textId="4B820B63" w:rsidR="003906F4" w:rsidRPr="003906F4" w:rsidRDefault="003906F4" w:rsidP="003906F4">
            <w:pPr>
              <w:pStyle w:val="TAL"/>
            </w:pPr>
            <w:r w:rsidRPr="003906F4">
              <w:t>TEI17_IPU</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5FEE43" w14:textId="12EEE9A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443769" w14:textId="44EC72D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90EA464" w14:textId="77777777" w:rsidR="003906F4" w:rsidRPr="003906F4" w:rsidRDefault="003906F4" w:rsidP="003906F4">
            <w:pPr>
              <w:pStyle w:val="TAL"/>
            </w:pPr>
          </w:p>
        </w:tc>
      </w:tr>
      <w:tr w:rsidR="003906F4" w:rsidRPr="003906F4" w14:paraId="6E66384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C8F906B" w14:textId="67D739B8"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AA4150B" w14:textId="727B085B" w:rsidR="003906F4" w:rsidRPr="003906F4" w:rsidRDefault="003906F4" w:rsidP="003906F4">
            <w:pPr>
              <w:pStyle w:val="TAL"/>
            </w:pPr>
            <w:r w:rsidRPr="003906F4">
              <w:t>SP-220589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3C7F501" w14:textId="17046043"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90EEF12" w14:textId="427E0D8F" w:rsidR="003906F4" w:rsidRPr="003906F4" w:rsidRDefault="003906F4" w:rsidP="003906F4">
            <w:pPr>
              <w:pStyle w:val="TAL"/>
            </w:pPr>
            <w:r w:rsidRPr="003906F4">
              <w:t>Summary of Dynamic management of group-based event monitoring (TEI17_GEM)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F658DC" w14:textId="05EAC95A" w:rsidR="003906F4" w:rsidRPr="003906F4" w:rsidRDefault="003906F4" w:rsidP="003906F4">
            <w:pPr>
              <w:pStyle w:val="TAL"/>
            </w:pPr>
            <w:r w:rsidRPr="003906F4">
              <w:t>Ericsson LM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BBC929"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21108C" w14:textId="472945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849F01" w14:textId="6253BC1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D4C288" w14:textId="2CA32DD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3794BB" w14:textId="2CB651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9517BAF" w14:textId="04567A2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602D9CA" w14:textId="20B139FD" w:rsidR="003906F4" w:rsidRPr="003906F4" w:rsidRDefault="003906F4" w:rsidP="003906F4">
            <w:pPr>
              <w:pStyle w:val="TAL"/>
            </w:pPr>
            <w:r w:rsidRPr="003906F4">
              <w:t>TEI17_GEM</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66A05E7" w14:textId="0D573FFB"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C7161DB" w14:textId="56CF7D65"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4C400FA" w14:textId="77777777" w:rsidR="003906F4" w:rsidRPr="003906F4" w:rsidRDefault="003906F4" w:rsidP="003906F4">
            <w:pPr>
              <w:pStyle w:val="TAL"/>
            </w:pPr>
          </w:p>
        </w:tc>
      </w:tr>
      <w:tr w:rsidR="003906F4" w:rsidRPr="003906F4" w14:paraId="0A5CC55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28AFF18" w14:textId="39194AB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969382E" w14:textId="403E9EBE" w:rsidR="003906F4" w:rsidRPr="003906F4" w:rsidRDefault="003906F4" w:rsidP="003906F4">
            <w:pPr>
              <w:pStyle w:val="TAL"/>
            </w:pPr>
            <w:r w:rsidRPr="003906F4">
              <w:t>SP-220590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49CE4E0" w14:textId="25DFADF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0526A4" w14:textId="69EC644D" w:rsidR="003906F4" w:rsidRPr="003906F4" w:rsidRDefault="003906F4" w:rsidP="003906F4">
            <w:pPr>
              <w:pStyle w:val="TAL"/>
            </w:pPr>
            <w:r w:rsidRPr="003906F4">
              <w:t>Summary for Dynamically Changing AM Policies in the 5GC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AA81D13" w14:textId="61BA8F1B" w:rsidR="003906F4" w:rsidRPr="003906F4" w:rsidRDefault="003906F4" w:rsidP="003906F4">
            <w:pPr>
              <w:pStyle w:val="TAL"/>
            </w:pPr>
            <w:r w:rsidRPr="003906F4">
              <w:t>Ericsson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701DEB"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E38AD2A" w14:textId="1F16F32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F581A92" w14:textId="4FF9FCD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00259C" w14:textId="65413F0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AAFB1F4" w14:textId="1A23946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4AC72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CC68054" w14:textId="75A7574D" w:rsidR="003906F4" w:rsidRPr="003906F4" w:rsidRDefault="003906F4" w:rsidP="003906F4">
            <w:pPr>
              <w:pStyle w:val="TAL"/>
            </w:pPr>
            <w:r w:rsidRPr="003906F4">
              <w:t>TEI17_DCAMP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635DE99" w14:textId="6BD8C3F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BA96361" w14:textId="7008A2E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C566B3D" w14:textId="77777777" w:rsidR="003906F4" w:rsidRPr="003906F4" w:rsidRDefault="003906F4" w:rsidP="003906F4">
            <w:pPr>
              <w:pStyle w:val="TAL"/>
            </w:pPr>
          </w:p>
        </w:tc>
      </w:tr>
      <w:tr w:rsidR="003906F4" w:rsidRPr="003906F4" w14:paraId="741534E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40AC38A" w14:textId="4504630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BFC5C6D" w14:textId="590BBB09" w:rsidR="003906F4" w:rsidRPr="003906F4" w:rsidRDefault="003906F4" w:rsidP="003906F4">
            <w:pPr>
              <w:pStyle w:val="TAL"/>
            </w:pPr>
            <w:r w:rsidRPr="003906F4">
              <w:t>SP-220591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728C87" w14:textId="258BA144"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85E318" w14:textId="092802F6" w:rsidR="003906F4" w:rsidRPr="003906F4" w:rsidRDefault="003906F4" w:rsidP="003906F4">
            <w:pPr>
              <w:pStyle w:val="TAL"/>
            </w:pPr>
            <w:r w:rsidRPr="003906F4">
              <w:t>Summary for Access Traffic Steering, Switching and Splitting support in the 5G system architecture; Phase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7F65F791" w14:textId="1171BB20" w:rsidR="003906F4" w:rsidRPr="003906F4" w:rsidRDefault="003906F4" w:rsidP="003906F4">
            <w:pPr>
              <w:pStyle w:val="TAL"/>
            </w:pPr>
            <w:r w:rsidRPr="003906F4">
              <w:t>Lenovo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D76C71" w14:textId="36DD35EA"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67DAC8" w14:textId="03106453"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40F92F" w14:textId="4B73357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A44156" w14:textId="342FC51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6B621A" w14:textId="6F0765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49F3B77" w14:textId="02E4ADD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BB90AAB" w14:textId="2DB59742" w:rsidR="003906F4" w:rsidRPr="003906F4" w:rsidRDefault="003906F4" w:rsidP="003906F4">
            <w:pPr>
              <w:pStyle w:val="TAL"/>
            </w:pPr>
            <w:r w:rsidRPr="003906F4">
              <w:t>ATSSS_Ph2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4DAEBB5" w14:textId="6FA25A8F"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915153" w14:textId="3C91016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AE9BD6F" w14:textId="77777777" w:rsidR="003906F4" w:rsidRPr="003906F4" w:rsidRDefault="003906F4" w:rsidP="003906F4">
            <w:pPr>
              <w:pStyle w:val="TAL"/>
            </w:pPr>
          </w:p>
        </w:tc>
      </w:tr>
      <w:tr w:rsidR="003906F4" w:rsidRPr="003906F4" w14:paraId="0C368AAD"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9B32D8" w14:textId="5FC16BA2"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8FA79D7" w14:textId="4D9B744E" w:rsidR="003906F4" w:rsidRPr="003906F4" w:rsidRDefault="003906F4" w:rsidP="003906F4">
            <w:pPr>
              <w:pStyle w:val="TAL"/>
            </w:pPr>
            <w:r w:rsidRPr="003906F4">
              <w:t>SP-220619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20D9D6" w14:textId="566B2EA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51D170" w14:textId="134ECCE6" w:rsidR="003906F4" w:rsidRPr="003906F4" w:rsidRDefault="003906F4" w:rsidP="003906F4">
            <w:pPr>
              <w:pStyle w:val="TAL"/>
            </w:pPr>
            <w:r w:rsidRPr="003906F4">
              <w:t>Summary for Remote Identification of Uncrewed Aerial Systems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4DCA8B4" w14:textId="03CDBDF0"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40D45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21EC402" w14:textId="18A1184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1522F42" w14:textId="732B94C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EBC91A" w14:textId="6FFB5E8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88EA0EB" w14:textId="1945D50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2C0333B" w14:textId="78BF1B58"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7A52CC" w14:textId="5F957975" w:rsidR="003906F4" w:rsidRPr="003906F4" w:rsidRDefault="003906F4" w:rsidP="003906F4">
            <w:pPr>
              <w:pStyle w:val="TAL"/>
            </w:pPr>
            <w:r w:rsidRPr="003906F4">
              <w:t>ID_UAS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9C73965" w14:textId="28F59363"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F1B700" w14:textId="31F0A10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60656A4" w14:textId="77777777" w:rsidR="003906F4" w:rsidRPr="003906F4" w:rsidRDefault="003906F4" w:rsidP="003906F4">
            <w:pPr>
              <w:pStyle w:val="TAL"/>
            </w:pPr>
          </w:p>
        </w:tc>
      </w:tr>
      <w:tr w:rsidR="003906F4" w:rsidRPr="003906F4" w14:paraId="548AA69B"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372D20F" w14:textId="54DEB07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6F160AB" w14:textId="0FBB0A0B" w:rsidR="003906F4" w:rsidRPr="003906F4" w:rsidRDefault="003906F4" w:rsidP="003906F4">
            <w:pPr>
              <w:pStyle w:val="TAL"/>
            </w:pPr>
            <w:r w:rsidRPr="003906F4">
              <w:t>SP-220620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5164414" w14:textId="7632A95A"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3EA9CD" w14:textId="2B4F627F" w:rsidR="003906F4" w:rsidRPr="003906F4" w:rsidRDefault="003906F4" w:rsidP="003906F4">
            <w:pPr>
              <w:pStyle w:val="TAL"/>
            </w:pPr>
            <w:r w:rsidRPr="003906F4">
              <w:t>Summary for AKMA TLS protocol profiles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9050519" w14:textId="697C72C7"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A1720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C9FC670" w14:textId="13BCDCB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88C9F5E" w14:textId="6DD72E3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CA8E93" w14:textId="5CFAF8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6CC646F" w14:textId="5215791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A35D7A8" w14:textId="6A8DE57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E9F1FFF" w14:textId="60E158C3" w:rsidR="003906F4" w:rsidRPr="003906F4" w:rsidRDefault="003906F4" w:rsidP="003906F4">
            <w:pPr>
              <w:pStyle w:val="TAL"/>
            </w:pPr>
            <w:r w:rsidRPr="003906F4">
              <w:t>AKMA_TLS</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99B5CEB" w14:textId="53D58F46"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84870B2" w14:textId="1691183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E1847E4" w14:textId="77777777" w:rsidR="003906F4" w:rsidRPr="003906F4" w:rsidRDefault="003906F4" w:rsidP="003906F4">
            <w:pPr>
              <w:pStyle w:val="TAL"/>
            </w:pPr>
          </w:p>
        </w:tc>
      </w:tr>
      <w:tr w:rsidR="003906F4" w:rsidRPr="003906F4" w14:paraId="269A7CF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6266BA9" w14:textId="2A9101D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AFD2D0D" w14:textId="0174349E" w:rsidR="003906F4" w:rsidRPr="003906F4" w:rsidRDefault="003906F4" w:rsidP="003906F4">
            <w:pPr>
              <w:pStyle w:val="TAL"/>
            </w:pPr>
            <w:r w:rsidRPr="003906F4">
              <w:t>SP-220622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DB632D4" w14:textId="18E1501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C8A019" w14:textId="46CD4B23" w:rsidR="003906F4" w:rsidRPr="003906F4" w:rsidRDefault="003906F4" w:rsidP="003906F4">
            <w:pPr>
              <w:pStyle w:val="TAL"/>
            </w:pPr>
            <w:r w:rsidRPr="003906F4">
              <w:t>Work Item Summary for Rel-17 EDGEAPP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8B29196" w14:textId="3E35445A"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87EB4D" w14:textId="42326A50"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5AD193" w14:textId="6CC770F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926BDC1" w14:textId="0EEC439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4A8EA5" w14:textId="6622A37C"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4F41C1" w14:textId="04A6F6E7"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9A85F2" w14:textId="7591ACAA"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7116012" w14:textId="59FFB842" w:rsidR="003906F4" w:rsidRPr="003906F4" w:rsidRDefault="003906F4" w:rsidP="003906F4">
            <w:pPr>
              <w:pStyle w:val="TAL"/>
            </w:pPr>
            <w:r w:rsidRPr="003906F4">
              <w:t>EDGEAPP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9F4D22" w14:textId="1166AA38"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A5EECD7" w14:textId="5ECA5A0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6B0C5A0" w14:textId="77777777" w:rsidR="003906F4" w:rsidRPr="003906F4" w:rsidRDefault="003906F4" w:rsidP="003906F4">
            <w:pPr>
              <w:pStyle w:val="TAL"/>
            </w:pPr>
          </w:p>
        </w:tc>
      </w:tr>
      <w:tr w:rsidR="003906F4" w:rsidRPr="003906F4" w14:paraId="7D7DF4C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FB80005" w14:textId="12D3746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0E58AD2" w14:textId="1E71C2DE" w:rsidR="003906F4" w:rsidRPr="003906F4" w:rsidRDefault="003906F4" w:rsidP="003906F4">
            <w:pPr>
              <w:pStyle w:val="TAL"/>
            </w:pPr>
            <w:r w:rsidRPr="003906F4">
              <w:t>SP-220623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0B6D50" w14:textId="6F5984B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E6D536E" w14:textId="6C2FBA5A" w:rsidR="003906F4" w:rsidRPr="003906F4" w:rsidRDefault="003906F4" w:rsidP="003906F4">
            <w:pPr>
              <w:pStyle w:val="TAL"/>
            </w:pPr>
            <w:r w:rsidRPr="003906F4">
              <w:t xml:space="preserve">Work Item Summary for Rel-17 </w:t>
            </w:r>
            <w:proofErr w:type="spellStart"/>
            <w:r w:rsidRPr="003906F4">
              <w:t>eSEAL</w:t>
            </w:r>
            <w:proofErr w:type="spellEnd"/>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32673BC" w14:textId="55E1C0A6" w:rsidR="003906F4" w:rsidRPr="003906F4" w:rsidRDefault="003906F4" w:rsidP="003906F4">
            <w:pPr>
              <w:pStyle w:val="TAL"/>
            </w:pPr>
            <w:r w:rsidRPr="003906F4">
              <w:t>Samsung</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32C5CC" w14:textId="6B5FA3BB"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DAD610" w14:textId="139F183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152EB11" w14:textId="7E9B9EE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10E16A" w14:textId="48F7E63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3A46B43" w14:textId="5C6ECE8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5B3B552" w14:textId="5EC5722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A3FC54F" w14:textId="758DD236" w:rsidR="003906F4" w:rsidRPr="003906F4" w:rsidRDefault="003906F4" w:rsidP="003906F4">
            <w:pPr>
              <w:pStyle w:val="TAL"/>
            </w:pPr>
            <w:proofErr w:type="spellStart"/>
            <w:r w:rsidRPr="003906F4">
              <w:t>eSEAL</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B813C37" w14:textId="4110ED8F"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F005FC" w14:textId="725B3A5C"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E228611" w14:textId="77777777" w:rsidR="003906F4" w:rsidRPr="003906F4" w:rsidRDefault="003906F4" w:rsidP="003906F4">
            <w:pPr>
              <w:pStyle w:val="TAL"/>
            </w:pPr>
          </w:p>
        </w:tc>
      </w:tr>
      <w:tr w:rsidR="003906F4" w:rsidRPr="003906F4" w14:paraId="6567524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424050D" w14:textId="53376830"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4E2BBAF" w14:textId="45468E8E" w:rsidR="003906F4" w:rsidRPr="003906F4" w:rsidRDefault="003906F4" w:rsidP="003906F4">
            <w:pPr>
              <w:pStyle w:val="TAL"/>
            </w:pPr>
            <w:r w:rsidRPr="003906F4">
              <w:t>SP-220626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6FAFF" w14:textId="73CD0BF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17DAFB" w14:textId="6B2C79AB" w:rsidR="003906F4" w:rsidRPr="003906F4" w:rsidRDefault="003906F4" w:rsidP="003906F4">
            <w:pPr>
              <w:pStyle w:val="TAL"/>
            </w:pPr>
            <w:r w:rsidRPr="003906F4">
              <w:t>Summary for WI Handsets Featuring Non-Traditional Earpieces (</w:t>
            </w:r>
            <w:proofErr w:type="spellStart"/>
            <w:r w:rsidRPr="003906F4">
              <w:t>HaNTE</w:t>
            </w:r>
            <w:proofErr w:type="spellEnd"/>
            <w:r w:rsidRPr="003906F4">
              <w: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538C0EC" w14:textId="75720ADC" w:rsidR="003906F4" w:rsidRPr="003906F4" w:rsidRDefault="003906F4" w:rsidP="003906F4">
            <w:pPr>
              <w:pStyle w:val="TAL"/>
            </w:pPr>
            <w:r w:rsidRPr="003906F4">
              <w:t>Qualcomm Technologies Int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4E1398"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52A3B5" w14:textId="2AF3B5C9"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85F2966" w14:textId="095DB81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C4154E" w14:textId="12D404F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7236DC" w14:textId="1B9BF8F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EAF9AEB" w14:textId="52814E8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1D71319" w14:textId="69EF3EC0" w:rsidR="003906F4" w:rsidRPr="003906F4" w:rsidRDefault="003906F4" w:rsidP="003906F4">
            <w:pPr>
              <w:pStyle w:val="TAL"/>
            </w:pPr>
            <w:proofErr w:type="spellStart"/>
            <w:r w:rsidRPr="003906F4">
              <w:t>HaNTE</w:t>
            </w:r>
            <w:proofErr w:type="spellEnd"/>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30464F3" w14:textId="3C0BA36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AA180F6" w14:textId="623F541F"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0DD5089" w14:textId="77777777" w:rsidR="003906F4" w:rsidRPr="003906F4" w:rsidRDefault="003906F4" w:rsidP="003906F4">
            <w:pPr>
              <w:pStyle w:val="TAL"/>
            </w:pPr>
          </w:p>
        </w:tc>
      </w:tr>
      <w:tr w:rsidR="003906F4" w:rsidRPr="003906F4" w14:paraId="522B893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7CCB567" w14:textId="1A98476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3580610" w14:textId="5F3EE5A6" w:rsidR="003906F4" w:rsidRPr="003906F4" w:rsidRDefault="003906F4" w:rsidP="003906F4">
            <w:pPr>
              <w:pStyle w:val="TAL"/>
            </w:pPr>
            <w:r w:rsidRPr="003906F4">
              <w:t>SP-220628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ED5EE4" w14:textId="28C6833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75E2AD1" w14:textId="5B7B948A" w:rsidR="003906F4" w:rsidRPr="003906F4" w:rsidRDefault="003906F4" w:rsidP="003906F4">
            <w:pPr>
              <w:pStyle w:val="TAL"/>
            </w:pPr>
            <w:r w:rsidRPr="003906F4">
              <w:t xml:space="preserve">SA WG5 Rel-17 WID Summary for 5G </w:t>
            </w:r>
            <w:proofErr w:type="spellStart"/>
            <w:r w:rsidRPr="003906F4">
              <w:t>ProSe</w:t>
            </w:r>
            <w:proofErr w:type="spellEnd"/>
            <w:r w:rsidRPr="003906F4">
              <w:t xml:space="preserve">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29D7389" w14:textId="6E19D117"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661FEA" w14:textId="4FB118AE"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1E34958" w14:textId="7AA2D8AE"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781A032" w14:textId="714329F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EB4EDE" w14:textId="5D10BD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3D7708" w14:textId="102E5A8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0C6CAF" w14:textId="158B6476"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CB25C4E" w14:textId="66F23FC5"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18BD0F1" w14:textId="71DE3B1D" w:rsidR="003906F4" w:rsidRPr="003906F4" w:rsidRDefault="003906F4" w:rsidP="003906F4">
            <w:pPr>
              <w:pStyle w:val="TAL"/>
            </w:pPr>
            <w:r w:rsidRPr="003906F4">
              <w:t>Revised to SP-220696.</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DB4E4B" w14:textId="7FFF0182"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7577B8C" w14:textId="4B5737BD" w:rsidR="003906F4" w:rsidRPr="003906F4" w:rsidRDefault="003906F4" w:rsidP="003906F4">
            <w:pPr>
              <w:pStyle w:val="TAL"/>
            </w:pPr>
            <w:r w:rsidRPr="003906F4">
              <w:t>SP-220696</w:t>
            </w:r>
          </w:p>
        </w:tc>
      </w:tr>
      <w:tr w:rsidR="003906F4" w:rsidRPr="003906F4" w14:paraId="6FEFA4D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B3CF220" w14:textId="2CF9856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1C21B754" w14:textId="72A53C0C" w:rsidR="003906F4" w:rsidRPr="003906F4" w:rsidRDefault="003906F4" w:rsidP="003906F4">
            <w:pPr>
              <w:pStyle w:val="TAL"/>
            </w:pPr>
            <w:r w:rsidRPr="003906F4">
              <w:t>SP-220696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82D52D" w14:textId="649F3768"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38FA03" w14:textId="43DAB890" w:rsidR="003906F4" w:rsidRPr="003906F4" w:rsidRDefault="003906F4" w:rsidP="003906F4">
            <w:pPr>
              <w:pStyle w:val="TAL"/>
            </w:pPr>
            <w:r w:rsidRPr="003906F4">
              <w:t xml:space="preserve">SA WG5 Rel-17 WID Summary for 5G </w:t>
            </w:r>
            <w:proofErr w:type="spellStart"/>
            <w:r w:rsidRPr="003906F4">
              <w:t>ProSe</w:t>
            </w:r>
            <w:proofErr w:type="spellEnd"/>
            <w:r w:rsidRPr="003906F4">
              <w:t xml:space="preserve"> Charging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6DC16B0" w14:textId="19619007" w:rsidR="003906F4" w:rsidRPr="003906F4" w:rsidRDefault="003906F4" w:rsidP="003906F4">
            <w:pPr>
              <w:pStyle w:val="TAL"/>
            </w:pPr>
            <w:r w:rsidRPr="003906F4">
              <w:t>CATT</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45F305C" w14:textId="5EE67C71"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2CF0BC5" w14:textId="15CBAB9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C034FF2" w14:textId="619BA6F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1EC66A" w14:textId="671160D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AE9FA2" w14:textId="69FF45A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2EDC80" w14:textId="4A235672"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BCDDB64" w14:textId="5EDD7A87" w:rsidR="003906F4" w:rsidRPr="003906F4" w:rsidRDefault="003906F4" w:rsidP="003906F4">
            <w:pPr>
              <w:pStyle w:val="TAL"/>
            </w:pPr>
            <w:r w:rsidRPr="003906F4">
              <w:t>5G_ProSe</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664A58" w14:textId="68EA46AE" w:rsidR="003906F4" w:rsidRPr="003906F4" w:rsidRDefault="003906F4" w:rsidP="003906F4">
            <w:pPr>
              <w:pStyle w:val="TAL"/>
            </w:pPr>
            <w:r w:rsidRPr="003906F4">
              <w:t>Revision of SP-220628.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63EE297" w14:textId="504D446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87A5C6" w14:textId="77777777" w:rsidR="003906F4" w:rsidRPr="003906F4" w:rsidRDefault="003906F4" w:rsidP="003906F4">
            <w:pPr>
              <w:pStyle w:val="TAL"/>
            </w:pPr>
          </w:p>
        </w:tc>
      </w:tr>
      <w:tr w:rsidR="003906F4" w:rsidRPr="003906F4" w14:paraId="28097883"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79405DA" w14:textId="6CE0421D"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4B1611F" w14:textId="4D00BDAB" w:rsidR="003906F4" w:rsidRPr="003906F4" w:rsidRDefault="003906F4" w:rsidP="003906F4">
            <w:pPr>
              <w:pStyle w:val="TAL"/>
            </w:pPr>
            <w:r w:rsidRPr="003906F4">
              <w:t>SP-220629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3E7D5CE" w14:textId="315ED32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01F6C1" w14:textId="435CAA97" w:rsidR="003906F4" w:rsidRPr="003906F4" w:rsidRDefault="003906F4" w:rsidP="003906F4">
            <w:pPr>
              <w:pStyle w:val="TAL"/>
            </w:pPr>
            <w:r w:rsidRPr="003906F4">
              <w:t>Summary for eNA_Ph2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6644FCA" w14:textId="5D39980B" w:rsidR="003906F4" w:rsidRPr="003906F4" w:rsidRDefault="003906F4" w:rsidP="003906F4">
            <w:pPr>
              <w:pStyle w:val="TAL"/>
            </w:pPr>
            <w:r w:rsidRPr="003906F4">
              <w:t>vivo Mobile Communication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55ADA9" w14:textId="37E34596"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EF3E57D" w14:textId="582029B6"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DB7D5FD" w14:textId="73EF7C2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98FBD7" w14:textId="19CDFD4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023208" w14:textId="7FD2ED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7464F53" w14:textId="3048BBB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F5DE4B7" w14:textId="1322FE25" w:rsidR="003906F4" w:rsidRPr="003906F4" w:rsidRDefault="003906F4" w:rsidP="003906F4">
            <w:pPr>
              <w:pStyle w:val="TAL"/>
            </w:pPr>
            <w:r w:rsidRPr="003906F4">
              <w:t>eNA_Ph2</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01C17D9" w14:textId="063D2371"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CBB1BB" w14:textId="7F2A7456"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16E1ADD" w14:textId="77777777" w:rsidR="003906F4" w:rsidRPr="003906F4" w:rsidRDefault="003906F4" w:rsidP="003906F4">
            <w:pPr>
              <w:pStyle w:val="TAL"/>
            </w:pPr>
          </w:p>
        </w:tc>
      </w:tr>
      <w:tr w:rsidR="003906F4" w:rsidRPr="003906F4" w14:paraId="55686695"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E61068B" w14:textId="041715D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B44CAE1" w14:textId="2CAA62C1" w:rsidR="003906F4" w:rsidRPr="003906F4" w:rsidRDefault="003906F4" w:rsidP="003906F4">
            <w:pPr>
              <w:pStyle w:val="TAL"/>
            </w:pPr>
            <w:r w:rsidRPr="003906F4">
              <w:t>SP-220630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27DF0C" w14:textId="269D46BD"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A4A9DF" w14:textId="39014923" w:rsidR="003906F4" w:rsidRPr="003906F4" w:rsidRDefault="003906F4" w:rsidP="003906F4">
            <w:pPr>
              <w:pStyle w:val="TAL"/>
            </w:pPr>
            <w:proofErr w:type="spellStart"/>
            <w:r w:rsidRPr="003906F4">
              <w:t>WI_summary_Charging</w:t>
            </w:r>
            <w:proofErr w:type="spellEnd"/>
            <w:r w:rsidRPr="003906F4">
              <w:t xml:space="preserve"> aspects of ARCH_NR_REDCAP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15BA08" w14:textId="4A20F9CB" w:rsidR="003906F4" w:rsidRPr="003906F4" w:rsidRDefault="003906F4" w:rsidP="003906F4">
            <w:pPr>
              <w:pStyle w:val="TAL"/>
            </w:pPr>
            <w:r w:rsidRPr="003906F4">
              <w:t>China Mobile E-Commerce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8EC5E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4C3393" w14:textId="3BEB45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3634878" w14:textId="6E7DB1A2"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E01B07" w14:textId="19AF03C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A79D561" w14:textId="74C4B8E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FBAB33" w14:textId="4D91CEA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7E3AFE0" w14:textId="4506CAF3"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4DEF0E0" w14:textId="34B6FEE7" w:rsidR="003906F4" w:rsidRPr="003906F4" w:rsidRDefault="003906F4" w:rsidP="003906F4">
            <w:pPr>
              <w:pStyle w:val="TAL"/>
            </w:pPr>
            <w:r w:rsidRPr="003906F4">
              <w:t>Revised to SP-220697.</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7CBACAC" w14:textId="055F9780"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BAC2085" w14:textId="22542FE9" w:rsidR="003906F4" w:rsidRPr="003906F4" w:rsidRDefault="003906F4" w:rsidP="003906F4">
            <w:pPr>
              <w:pStyle w:val="TAL"/>
            </w:pPr>
            <w:r w:rsidRPr="003906F4">
              <w:t>SP-220697</w:t>
            </w:r>
          </w:p>
        </w:tc>
      </w:tr>
      <w:tr w:rsidR="003906F4" w:rsidRPr="003906F4" w14:paraId="5A52883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343AEC" w14:textId="3CFED17F"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BC52C93" w14:textId="25161849" w:rsidR="003906F4" w:rsidRPr="003906F4" w:rsidRDefault="003906F4" w:rsidP="003906F4">
            <w:pPr>
              <w:pStyle w:val="TAL"/>
            </w:pPr>
            <w:r w:rsidRPr="003906F4">
              <w:t>SP-220697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64BF021" w14:textId="4FD4A037"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47C4AF" w14:textId="1C9EB5F6" w:rsidR="003906F4" w:rsidRPr="003906F4" w:rsidRDefault="003906F4" w:rsidP="003906F4">
            <w:pPr>
              <w:pStyle w:val="TAL"/>
            </w:pPr>
            <w:proofErr w:type="spellStart"/>
            <w:r w:rsidRPr="003906F4">
              <w:t>WI_summary_Charging</w:t>
            </w:r>
            <w:proofErr w:type="spellEnd"/>
            <w:r w:rsidRPr="003906F4">
              <w:t xml:space="preserve"> aspects of ARCH_NR_REDCAP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E5124E0" w14:textId="09D3BA3A" w:rsidR="003906F4" w:rsidRPr="003906F4" w:rsidRDefault="003906F4" w:rsidP="003906F4">
            <w:pPr>
              <w:pStyle w:val="TAL"/>
            </w:pPr>
            <w:r w:rsidRPr="003906F4">
              <w:t>China Mobile E-Commerce Co.</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005ACD"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AA83181" w14:textId="6C372B9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1800332" w14:textId="5ED7EAC9"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076D21" w14:textId="530A574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2F26E45" w14:textId="09F40AE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7D1A65" w14:textId="4FE33363"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F6A598C" w14:textId="12B454B8" w:rsidR="003906F4" w:rsidRPr="003906F4" w:rsidRDefault="003906F4" w:rsidP="003906F4">
            <w:pPr>
              <w:pStyle w:val="TAL"/>
            </w:pPr>
            <w:r w:rsidRPr="003906F4">
              <w:t>ARCH_NR_REDCAP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5DFA4D4A" w14:textId="718D33E3" w:rsidR="003906F4" w:rsidRPr="003906F4" w:rsidRDefault="003906F4" w:rsidP="003906F4">
            <w:pPr>
              <w:pStyle w:val="TAL"/>
            </w:pPr>
            <w:r w:rsidRPr="003906F4">
              <w:t>Revision of SP-220630.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673EC6B" w14:textId="69906E4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841AB3A" w14:textId="77777777" w:rsidR="003906F4" w:rsidRPr="003906F4" w:rsidRDefault="003906F4" w:rsidP="003906F4">
            <w:pPr>
              <w:pStyle w:val="TAL"/>
            </w:pPr>
          </w:p>
        </w:tc>
      </w:tr>
      <w:tr w:rsidR="003906F4" w:rsidRPr="003906F4" w14:paraId="50CE8EB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B3F9B84" w14:textId="0AB73BE4"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23DD704" w14:textId="2462E7D0" w:rsidR="003906F4" w:rsidRPr="003906F4" w:rsidRDefault="003906F4" w:rsidP="003906F4">
            <w:pPr>
              <w:pStyle w:val="TAL"/>
            </w:pPr>
            <w:r w:rsidRPr="003906F4">
              <w:t>SP-220631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96E99E8" w14:textId="6FDFAA0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1330E0" w14:textId="6D4DFA04" w:rsidR="003906F4" w:rsidRPr="003906F4" w:rsidRDefault="003906F4" w:rsidP="003906F4">
            <w:pPr>
              <w:pStyle w:val="TAL"/>
            </w:pPr>
            <w:r w:rsidRPr="003906F4">
              <w:t>Summary for File management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246C1D1" w14:textId="59B54A86" w:rsidR="003906F4" w:rsidRPr="003906F4" w:rsidRDefault="003906F4" w:rsidP="003906F4">
            <w:pPr>
              <w:pStyle w:val="TAL"/>
            </w:pPr>
            <w:r w:rsidRPr="003906F4">
              <w:t>Nokia (FIMA Rapporteur)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F862A7F"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192421" w14:textId="5855999D"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48BBF3B" w14:textId="1422694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3431F2" w14:textId="7B57E2F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D6CDFF6" w14:textId="21CA2F2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D8D269" w14:textId="23FAFF84"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D0CCB26" w14:textId="1CA5B867" w:rsidR="003906F4" w:rsidRPr="003906F4" w:rsidRDefault="003906F4" w:rsidP="003906F4">
            <w:pPr>
              <w:pStyle w:val="TAL"/>
            </w:pPr>
            <w:r w:rsidRPr="003906F4">
              <w:t>FIMA</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EDA7C2B" w14:textId="44F2409E"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EDA7821" w14:textId="1C7D9BFE"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E3F633B" w14:textId="77777777" w:rsidR="003906F4" w:rsidRPr="003906F4" w:rsidRDefault="003906F4" w:rsidP="003906F4">
            <w:pPr>
              <w:pStyle w:val="TAL"/>
            </w:pPr>
          </w:p>
        </w:tc>
      </w:tr>
      <w:tr w:rsidR="003906F4" w:rsidRPr="003906F4" w14:paraId="36EF97E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F462334" w14:textId="47BEFD36"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C14D1E" w14:textId="25B95220" w:rsidR="003906F4" w:rsidRPr="003906F4" w:rsidRDefault="003906F4" w:rsidP="003906F4">
            <w:pPr>
              <w:pStyle w:val="TAL"/>
            </w:pPr>
            <w:r w:rsidRPr="003906F4">
              <w:t>SP-220635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2B85FD2" w14:textId="2CA97E8F"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40F905" w14:textId="416E19A0" w:rsidR="003906F4" w:rsidRPr="003906F4" w:rsidRDefault="003906F4" w:rsidP="003906F4">
            <w:pPr>
              <w:pStyle w:val="TAL"/>
            </w:pPr>
            <w:r w:rsidRPr="003906F4">
              <w:t>Summary for WI EVEX 5GMS Event Exposure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59E06DD" w14:textId="3D6F218B"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7A2227"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A7D1226" w14:textId="597AB9EF"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B2E2FCC" w14:textId="1B47A8A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EC5F7B" w14:textId="563EE52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817B843" w14:textId="153B2E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104E697" w14:textId="69C039E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40EF942" w14:textId="78AAB580" w:rsidR="003906F4" w:rsidRPr="003906F4" w:rsidRDefault="003906F4" w:rsidP="003906F4">
            <w:pPr>
              <w:pStyle w:val="TAL"/>
            </w:pPr>
            <w:r w:rsidRPr="003906F4">
              <w:t>EVEX</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D7D40F9" w14:textId="0CAEE5A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9329528" w14:textId="71D3C83E"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490ED62" w14:textId="77777777" w:rsidR="003906F4" w:rsidRPr="003906F4" w:rsidRDefault="003906F4" w:rsidP="003906F4">
            <w:pPr>
              <w:pStyle w:val="TAL"/>
            </w:pPr>
          </w:p>
        </w:tc>
      </w:tr>
      <w:tr w:rsidR="003906F4" w:rsidRPr="003906F4" w14:paraId="66A9B18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0A24CF6" w14:textId="32FCBD9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D6F3204" w14:textId="5F25C991" w:rsidR="003906F4" w:rsidRPr="003906F4" w:rsidRDefault="003906F4" w:rsidP="003906F4">
            <w:pPr>
              <w:pStyle w:val="TAL"/>
            </w:pPr>
            <w:r w:rsidRPr="003906F4">
              <w:t>SP-220636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DDE8337" w14:textId="2AF18088"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C5CC4EC" w14:textId="63E38147" w:rsidR="003906F4" w:rsidRPr="003906F4" w:rsidRDefault="003906F4" w:rsidP="003906F4">
            <w:pPr>
              <w:pStyle w:val="TAL"/>
            </w:pPr>
            <w:r w:rsidRPr="003906F4">
              <w:t>Summary for Work Item on 5G Multicast-Broadcast Protocols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DFB79F5" w14:textId="15B38103"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829F3E"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523F573" w14:textId="34A321D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6F8C1424" w14:textId="1FBBB9F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EDA156" w14:textId="54394EE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534E9D" w14:textId="0A553A5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FBA5F1" w14:textId="08DCECEC"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519DE47" w14:textId="448B5936" w:rsidR="003906F4" w:rsidRPr="003906F4" w:rsidRDefault="003906F4" w:rsidP="003906F4">
            <w:pPr>
              <w:pStyle w:val="TAL"/>
            </w:pPr>
            <w:r w:rsidRPr="003906F4">
              <w:t>5MBP3</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C710776" w14:textId="24F8AB29"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7380027" w14:textId="7432531F"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A6A9A2D" w14:textId="77777777" w:rsidR="003906F4" w:rsidRPr="003906F4" w:rsidRDefault="003906F4" w:rsidP="003906F4">
            <w:pPr>
              <w:pStyle w:val="TAL"/>
            </w:pPr>
          </w:p>
        </w:tc>
      </w:tr>
      <w:tr w:rsidR="003906F4" w:rsidRPr="003906F4" w14:paraId="55405E5E"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170C4137" w14:textId="5F4E3D49"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2EA529" w14:textId="17BE64BD" w:rsidR="003906F4" w:rsidRPr="003906F4" w:rsidRDefault="003906F4" w:rsidP="003906F4">
            <w:pPr>
              <w:pStyle w:val="TAL"/>
            </w:pPr>
            <w:r w:rsidRPr="003906F4">
              <w:t>SP-220637</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82E8FE" w14:textId="63A5FA6C"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311C9C" w14:textId="156A04D0" w:rsidR="003906F4" w:rsidRPr="003906F4" w:rsidRDefault="003906F4" w:rsidP="003906F4">
            <w:pPr>
              <w:pStyle w:val="TAL"/>
            </w:pPr>
            <w:r w:rsidRPr="003906F4">
              <w:t>Summary for Feasibility Study on 5G Video Codec Characteristics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235954" w14:textId="0F3AED72" w:rsidR="003906F4" w:rsidRPr="003906F4" w:rsidRDefault="003906F4" w:rsidP="003906F4">
            <w:pPr>
              <w:pStyle w:val="TAL"/>
            </w:pPr>
            <w:r w:rsidRPr="003906F4">
              <w:t>Qualcomm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7269805"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EA2F3F9" w14:textId="29B9FBD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C767EDB" w14:textId="6FB9216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ED8ADF" w14:textId="2D8ED0D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BF57BC1" w14:textId="12935263"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39986C8" w14:textId="130B77D2" w:rsidR="003906F4" w:rsidRPr="003906F4" w:rsidRDefault="003906F4" w:rsidP="003906F4">
            <w:pPr>
              <w:pStyle w:val="TAL"/>
            </w:pPr>
            <w:r w:rsidRPr="003906F4">
              <w:t>Rel-15</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D4A788" w14:textId="3B28ADC0" w:rsidR="003906F4" w:rsidRPr="003906F4" w:rsidRDefault="003906F4" w:rsidP="003906F4">
            <w:pPr>
              <w:pStyle w:val="TAL"/>
            </w:pPr>
            <w:r w:rsidRPr="003906F4">
              <w:t>FS_5GVideo</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02BF66D" w14:textId="30BC561D"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99B49F" w14:textId="727AFA3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0B32FDF" w14:textId="77777777" w:rsidR="003906F4" w:rsidRPr="003906F4" w:rsidRDefault="003906F4" w:rsidP="003906F4">
            <w:pPr>
              <w:pStyle w:val="TAL"/>
            </w:pPr>
          </w:p>
        </w:tc>
      </w:tr>
      <w:tr w:rsidR="003906F4" w:rsidRPr="003906F4" w14:paraId="00ACF179"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1712C9E" w14:textId="49A4697A"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DC97587" w14:textId="1F93BB5C" w:rsidR="003906F4" w:rsidRPr="003906F4" w:rsidRDefault="003906F4" w:rsidP="003906F4">
            <w:pPr>
              <w:pStyle w:val="TAL"/>
            </w:pPr>
            <w:r w:rsidRPr="003906F4">
              <w:t>SP-220646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4AE8481" w14:textId="480BB12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1DEEC7" w14:textId="5DAD88EF" w:rsidR="003906F4" w:rsidRPr="003906F4" w:rsidRDefault="003906F4" w:rsidP="003906F4">
            <w:pPr>
              <w:pStyle w:val="TAL"/>
            </w:pPr>
            <w:r w:rsidRPr="003906F4">
              <w:t>Summary of Study on Multicast Architecture Enhancement for 5G Media Streaming FS_5GMS_Multicast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55E1EB0" w14:textId="598C6059" w:rsidR="003906F4" w:rsidRPr="003906F4" w:rsidRDefault="003906F4" w:rsidP="003906F4">
            <w:pPr>
              <w:pStyle w:val="TAL"/>
            </w:pPr>
            <w:r w:rsidRPr="003906F4">
              <w:t>TELUS</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CC09F8" w14:textId="6B8E79F8" w:rsidR="003906F4" w:rsidRPr="003906F4" w:rsidRDefault="003906F4" w:rsidP="003906F4">
            <w:pPr>
              <w:pStyle w:val="TAL"/>
            </w:pPr>
            <w:r w:rsidRPr="003906F4">
              <w:t>26.802</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CA76C9A" w14:textId="55DC8E15"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DFE0D04" w14:textId="0208FFEA"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46075A" w14:textId="1143AD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794EAAD" w14:textId="0A0AF00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6FBC6AB"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013D1A" w14:textId="6BEBA0F6" w:rsidR="003906F4" w:rsidRPr="003906F4" w:rsidRDefault="003906F4" w:rsidP="003906F4">
            <w:pPr>
              <w:pStyle w:val="TAL"/>
            </w:pPr>
            <w:r w:rsidRPr="003906F4">
              <w:t>FS_5GMS_Multicast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E91E403" w14:textId="71F57564"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DE53190" w14:textId="1494A133"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CAB3F6C" w14:textId="77777777" w:rsidR="003906F4" w:rsidRPr="003906F4" w:rsidRDefault="003906F4" w:rsidP="003906F4">
            <w:pPr>
              <w:pStyle w:val="TAL"/>
            </w:pPr>
          </w:p>
        </w:tc>
      </w:tr>
      <w:tr w:rsidR="003906F4" w:rsidRPr="003906F4" w14:paraId="754BD68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05B85D57" w14:textId="7807E4EE"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CE196CB" w14:textId="61D85A0A" w:rsidR="003906F4" w:rsidRPr="003906F4" w:rsidRDefault="003906F4" w:rsidP="003906F4">
            <w:pPr>
              <w:pStyle w:val="TAL"/>
            </w:pPr>
            <w:r w:rsidRPr="003906F4">
              <w:t>SP-220650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62B3F5" w14:textId="455A416E"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9EA023" w14:textId="6293A7EE" w:rsidR="003906F4" w:rsidRPr="003906F4" w:rsidRDefault="003906F4" w:rsidP="003906F4">
            <w:pPr>
              <w:pStyle w:val="TAL"/>
            </w:pPr>
            <w:r w:rsidRPr="003906F4">
              <w:t>Summary for FS_NPN4AVProd Study on Media Production over 5G NPN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E7264D6" w14:textId="32F93295" w:rsidR="003906F4" w:rsidRPr="003906F4" w:rsidRDefault="003906F4" w:rsidP="003906F4">
            <w:pPr>
              <w:pStyle w:val="TAL"/>
            </w:pPr>
            <w:r w:rsidRPr="003906F4">
              <w:t>Ericsson-LG Co.,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9344FA"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DC9FF7D" w14:textId="7B5F4C1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95B41FE" w14:textId="5D8F01F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FF701D" w14:textId="4C4C660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7CBCE9" w14:textId="74D078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2680F35" w14:textId="033FBE7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D1C58EA" w14:textId="72EE7C7F" w:rsidR="003906F4" w:rsidRPr="003906F4" w:rsidRDefault="003906F4" w:rsidP="003906F4">
            <w:pPr>
              <w:pStyle w:val="TAL"/>
            </w:pPr>
            <w:r w:rsidRPr="003906F4">
              <w:t>FS_NPN4AVProd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38C0218" w14:textId="08F787F2"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D391A93" w14:textId="43A49BB7"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2BD5AA9" w14:textId="77777777" w:rsidR="003906F4" w:rsidRPr="003906F4" w:rsidRDefault="003906F4" w:rsidP="003906F4">
            <w:pPr>
              <w:pStyle w:val="TAL"/>
            </w:pPr>
          </w:p>
        </w:tc>
      </w:tr>
      <w:tr w:rsidR="003906F4" w:rsidRPr="003906F4" w14:paraId="4C4CD6F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9726178" w14:textId="398C2AD1" w:rsidR="003906F4" w:rsidRPr="003906F4" w:rsidRDefault="003906F4" w:rsidP="003906F4">
            <w:pPr>
              <w:pStyle w:val="TAL"/>
            </w:pPr>
            <w:r w:rsidRPr="003906F4">
              <w:lastRenderedPageBreak/>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41223D1" w14:textId="08256FB3" w:rsidR="003906F4" w:rsidRPr="003906F4" w:rsidRDefault="003906F4" w:rsidP="003906F4">
            <w:pPr>
              <w:pStyle w:val="TAL"/>
            </w:pPr>
            <w:r w:rsidRPr="003906F4">
              <w:t>SP-220651</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6F4E011" w14:textId="2EB1674E"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44CF87" w14:textId="1172C0AC" w:rsidR="003906F4" w:rsidRPr="003906F4" w:rsidRDefault="003906F4" w:rsidP="003906F4">
            <w:pPr>
              <w:pStyle w:val="TAL"/>
            </w:pPr>
            <w:r w:rsidRPr="003906F4">
              <w:t>Summary for Application layer support for Uncrewed Aerial System (UAS)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9DA68B3" w14:textId="58E644F1"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EF8234"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162E34D" w14:textId="4DD33BD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9B6D5B8" w14:textId="5574C19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31B808" w14:textId="1ADE6108"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6DC99F" w14:textId="28C7872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ADCB3E1" w14:textId="22108991"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FED6D6B" w14:textId="4258FF2E" w:rsidR="003906F4" w:rsidRPr="003906F4" w:rsidRDefault="003906F4" w:rsidP="003906F4">
            <w:pPr>
              <w:pStyle w:val="TAL"/>
            </w:pPr>
            <w:r w:rsidRPr="003906F4">
              <w:t>FS_UASAPP, UASAPP, UASAPP, UASAPP, UASAPP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628B81ED" w14:textId="6B29C0F7"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D045C0F" w14:textId="1A92B068"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B4C61B2" w14:textId="77777777" w:rsidR="003906F4" w:rsidRPr="003906F4" w:rsidRDefault="003906F4" w:rsidP="003906F4">
            <w:pPr>
              <w:pStyle w:val="TAL"/>
            </w:pPr>
          </w:p>
        </w:tc>
      </w:tr>
      <w:tr w:rsidR="003906F4" w:rsidRPr="003906F4" w14:paraId="08FF97C6"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AE05BE9" w14:textId="246E5B30"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C32D5BB" w14:textId="6154E44E" w:rsidR="003906F4" w:rsidRPr="003906F4" w:rsidRDefault="003906F4" w:rsidP="003906F4">
            <w:pPr>
              <w:pStyle w:val="TAL"/>
            </w:pPr>
            <w:r w:rsidRPr="003906F4">
              <w:t>SP-220652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53E49D7" w14:textId="4B2159C5"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1A38DF4" w14:textId="47172499" w:rsidR="003906F4" w:rsidRPr="003906F4" w:rsidRDefault="003906F4" w:rsidP="003906F4">
            <w:pPr>
              <w:pStyle w:val="TAL"/>
            </w:pPr>
            <w:r w:rsidRPr="003906F4">
              <w:t>WI Summary - CMED</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A89A31C" w14:textId="0B179C62" w:rsidR="003906F4" w:rsidRPr="003906F4" w:rsidRDefault="003906F4" w:rsidP="003906F4">
            <w:pPr>
              <w:pStyle w:val="TAL"/>
            </w:pPr>
            <w:r w:rsidRPr="003906F4">
              <w:t>B-Com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431800" w14:textId="0B143355"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1FCA5FE" w14:textId="622ADED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478F3FE" w14:textId="269680A8"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350E59" w14:textId="01F2343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1743337" w14:textId="1CC764B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1DD9861" w14:textId="026578F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2D2B7B16" w14:textId="5596AB8A" w:rsidR="003906F4" w:rsidRPr="003906F4" w:rsidRDefault="003906F4" w:rsidP="003906F4">
            <w:pPr>
              <w:pStyle w:val="TAL"/>
            </w:pPr>
            <w:r w:rsidRPr="003906F4">
              <w:t>FS_CMED, CMED, CMED</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81DB729" w14:textId="775C3870"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7088B45" w14:textId="7520203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DD394C9" w14:textId="77777777" w:rsidR="003906F4" w:rsidRPr="003906F4" w:rsidRDefault="003906F4" w:rsidP="003906F4">
            <w:pPr>
              <w:pStyle w:val="TAL"/>
            </w:pPr>
          </w:p>
        </w:tc>
      </w:tr>
      <w:tr w:rsidR="003906F4" w:rsidRPr="003906F4" w14:paraId="412ED4A1"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506E359C" w14:textId="055FA46C"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2F0B81BB" w14:textId="6BF111B9" w:rsidR="003906F4" w:rsidRPr="003906F4" w:rsidRDefault="003906F4" w:rsidP="003906F4">
            <w:pPr>
              <w:pStyle w:val="TAL"/>
            </w:pPr>
            <w:r w:rsidRPr="003906F4">
              <w:t>SP-220653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7CB787" w14:textId="688B116E"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9992A8" w14:textId="42E07999" w:rsidR="003906F4" w:rsidRPr="003906F4" w:rsidRDefault="003906F4" w:rsidP="003906F4">
            <w:pPr>
              <w:pStyle w:val="TAL"/>
            </w:pPr>
            <w:r w:rsidRPr="003906F4">
              <w:t>Summary for Enhanced application layer support for V2X services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C9BFDFD" w14:textId="47320450" w:rsidR="003906F4" w:rsidRPr="003906F4" w:rsidRDefault="003906F4" w:rsidP="003906F4">
            <w:pPr>
              <w:pStyle w:val="TAL"/>
            </w:pPr>
            <w:r w:rsidRPr="003906F4">
              <w:t>Huawei</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6BAD4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08E33285" w14:textId="74AD9502"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0F15D4DD" w14:textId="52456713"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93CCC5" w14:textId="712586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8237B07" w14:textId="67699219"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433B71A" w14:textId="793E14D7"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042814" w14:textId="22D09A74" w:rsidR="003906F4" w:rsidRPr="003906F4" w:rsidRDefault="003906F4" w:rsidP="003906F4">
            <w:pPr>
              <w:pStyle w:val="TAL"/>
            </w:pPr>
            <w:r w:rsidRPr="003906F4">
              <w:t>FS_eV2XAPP, eV2XAPP, eV2XAPP, eV2XAPP, eV2XAPP, eV2XAPP</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D82539F" w14:textId="29E1A79D"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BCEB1C3" w14:textId="70CEC58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338645C1" w14:textId="77777777" w:rsidR="003906F4" w:rsidRPr="003906F4" w:rsidRDefault="003906F4" w:rsidP="003906F4">
            <w:pPr>
              <w:pStyle w:val="TAL"/>
            </w:pPr>
          </w:p>
        </w:tc>
      </w:tr>
      <w:tr w:rsidR="003906F4" w:rsidRPr="003906F4" w14:paraId="4024545C"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3CA00452" w14:textId="249001A7"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1D2A3D7" w14:textId="58EB38B0" w:rsidR="003906F4" w:rsidRPr="003906F4" w:rsidRDefault="003906F4" w:rsidP="003906F4">
            <w:pPr>
              <w:pStyle w:val="TAL"/>
            </w:pPr>
            <w:r w:rsidRPr="003906F4">
              <w:t>SP-220655</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8E45814" w14:textId="0B3DB899"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13E377" w14:textId="6F141085" w:rsidR="003906F4" w:rsidRPr="003906F4" w:rsidRDefault="003906F4" w:rsidP="003906F4">
            <w:pPr>
              <w:pStyle w:val="TAL"/>
            </w:pPr>
            <w:r w:rsidRPr="003906F4">
              <w:t>Summary of enh3MCPTT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50A0ACB" w14:textId="5043A2C1"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4D0149" w14:textId="00109124"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E372ACF" w14:textId="18A6DB00"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5720025" w14:textId="44D6DFB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7C6714" w14:textId="1A4D596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8B49B9" w14:textId="5DF70DA1"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9827C7" w14:textId="5721A20D"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63AFADF" w14:textId="40A9B302" w:rsidR="003906F4" w:rsidRPr="003906F4" w:rsidRDefault="003906F4" w:rsidP="003906F4">
            <w:pPr>
              <w:pStyle w:val="TAL"/>
            </w:pPr>
            <w:r w:rsidRPr="003906F4">
              <w:t>enh3MCPTT, enh3MCPTT-CT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4FB72756" w14:textId="7B9EE01D" w:rsidR="003906F4" w:rsidRPr="003906F4" w:rsidRDefault="003906F4" w:rsidP="003906F4">
            <w:pPr>
              <w:pStyle w:val="TAL"/>
            </w:pPr>
            <w:r w:rsidRPr="003906F4">
              <w:t>Revised to SP-220682.</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406CDE7E" w14:textId="7FEE8D9B"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2BA04FDB" w14:textId="1B485A8B" w:rsidR="003906F4" w:rsidRPr="003906F4" w:rsidRDefault="003906F4" w:rsidP="003906F4">
            <w:pPr>
              <w:pStyle w:val="TAL"/>
            </w:pPr>
            <w:r w:rsidRPr="003906F4">
              <w:t>SP-220682</w:t>
            </w:r>
          </w:p>
        </w:tc>
      </w:tr>
      <w:tr w:rsidR="003906F4" w:rsidRPr="003906F4" w14:paraId="3DF16CE2"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CC5120E" w14:textId="6F51389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F528B9C" w14:textId="7AEBD563" w:rsidR="003906F4" w:rsidRPr="003906F4" w:rsidRDefault="003906F4" w:rsidP="003906F4">
            <w:pPr>
              <w:pStyle w:val="TAL"/>
            </w:pPr>
            <w:r w:rsidRPr="003906F4">
              <w:t>SP-220682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CC2C86C" w14:textId="213C9456"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8FAE87" w14:textId="01AB070F" w:rsidR="003906F4" w:rsidRPr="003906F4" w:rsidRDefault="003906F4" w:rsidP="003906F4">
            <w:pPr>
              <w:pStyle w:val="TAL"/>
            </w:pPr>
            <w:r w:rsidRPr="003906F4">
              <w:t>Summary of enh3MCPTT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E273BF9" w14:textId="717CBB9C"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2348B82" w14:textId="11027463"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4D8E215" w14:textId="42C8E56B"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5F65E9A9" w14:textId="5AB416A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C1F4C6" w14:textId="1CCB8AEE"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2D83DDA" w14:textId="0524539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5CC99994" w14:textId="15B0837E"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15A43F" w14:textId="3F03567F" w:rsidR="003906F4" w:rsidRPr="003906F4" w:rsidRDefault="003906F4" w:rsidP="003906F4">
            <w:pPr>
              <w:pStyle w:val="TAL"/>
            </w:pPr>
            <w:r w:rsidRPr="003906F4">
              <w:t>enh3MCPTT, enh3MCPTT-CT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24AEACB" w14:textId="47F991A5" w:rsidR="003906F4" w:rsidRPr="003906F4" w:rsidRDefault="003906F4" w:rsidP="003906F4">
            <w:pPr>
              <w:pStyle w:val="TAL"/>
            </w:pPr>
            <w:r w:rsidRPr="003906F4">
              <w:t>Revision of SP-220655.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F1E226D" w14:textId="7BCB9F89"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21B5751" w14:textId="77777777" w:rsidR="003906F4" w:rsidRPr="003906F4" w:rsidRDefault="003906F4" w:rsidP="003906F4">
            <w:pPr>
              <w:pStyle w:val="TAL"/>
            </w:pPr>
          </w:p>
        </w:tc>
      </w:tr>
      <w:tr w:rsidR="003906F4" w:rsidRPr="003906F4" w14:paraId="4046888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71EAE540" w14:textId="16685E55"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5B69CF92" w14:textId="008F5B66" w:rsidR="003906F4" w:rsidRPr="003906F4" w:rsidRDefault="003906F4" w:rsidP="003906F4">
            <w:pPr>
              <w:pStyle w:val="TAL"/>
            </w:pPr>
            <w:r w:rsidRPr="003906F4">
              <w:t>SP-220656</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54CEFAE" w14:textId="488245CB"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3939F4E" w14:textId="7CCCB4A0" w:rsidR="003906F4" w:rsidRPr="003906F4" w:rsidRDefault="003906F4" w:rsidP="003906F4">
            <w:pPr>
              <w:pStyle w:val="TAL"/>
            </w:pPr>
            <w:r w:rsidRPr="003906F4">
              <w:t>Summary of MCSMI_CT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1535CEA" w14:textId="602A3846"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202DEF" w14:textId="63325F9A"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8F1B1E" w14:textId="404C3E3C"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4C10257D" w14:textId="37536B61"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7B1337" w14:textId="5F8EF24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69CE08C" w14:textId="3BC34A6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B5F4436" w14:textId="2461EBD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0C88DEF" w14:textId="6F03446D" w:rsidR="003906F4" w:rsidRPr="003906F4" w:rsidRDefault="003906F4" w:rsidP="003906F4">
            <w:pPr>
              <w:pStyle w:val="TAL"/>
            </w:pPr>
            <w:r w:rsidRPr="003906F4">
              <w:t>MCSMI_CT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28F9B3C9" w14:textId="1E04F17F" w:rsidR="003906F4" w:rsidRPr="003906F4" w:rsidRDefault="003906F4" w:rsidP="003906F4">
            <w:pPr>
              <w:pStyle w:val="TAL"/>
            </w:pPr>
            <w:r w:rsidRPr="003906F4">
              <w:t>Revised to SP-220683.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E72F513" w14:textId="3343F4CF" w:rsidR="003906F4" w:rsidRPr="003906F4" w:rsidRDefault="003906F4" w:rsidP="003906F4">
            <w:pPr>
              <w:pStyle w:val="TAL"/>
            </w:pPr>
            <w:r w:rsidRPr="003906F4">
              <w:t>Revised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6B308AB7" w14:textId="75322151" w:rsidR="003906F4" w:rsidRPr="003906F4" w:rsidRDefault="003906F4" w:rsidP="003906F4">
            <w:pPr>
              <w:pStyle w:val="TAL"/>
            </w:pPr>
            <w:r w:rsidRPr="003906F4">
              <w:t>SP-220683</w:t>
            </w:r>
          </w:p>
        </w:tc>
      </w:tr>
      <w:tr w:rsidR="003906F4" w:rsidRPr="003906F4" w14:paraId="6851F594"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CEF7C07" w14:textId="554585D2"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3A75F71A" w14:textId="0F4C241B" w:rsidR="003906F4" w:rsidRPr="003906F4" w:rsidRDefault="003906F4" w:rsidP="003906F4">
            <w:pPr>
              <w:pStyle w:val="TAL"/>
            </w:pPr>
            <w:r w:rsidRPr="003906F4">
              <w:t>SP-220683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958346" w14:textId="00E95472"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DA04AC" w14:textId="08D60243" w:rsidR="003906F4" w:rsidRPr="003906F4" w:rsidRDefault="003906F4" w:rsidP="003906F4">
            <w:pPr>
              <w:pStyle w:val="TAL"/>
            </w:pPr>
            <w:r w:rsidRPr="003906F4">
              <w:t>Summary of MCSMI_CT feature in Release 17</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AF21812" w14:textId="3EE8FB14" w:rsidR="003906F4" w:rsidRPr="003906F4" w:rsidRDefault="003906F4" w:rsidP="003906F4">
            <w:pPr>
              <w:pStyle w:val="TAL"/>
            </w:pPr>
            <w:r w:rsidRPr="003906F4">
              <w:t>Motorola Solutions UK Ltd.</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923F5C" w14:textId="746E9F26"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9957794" w14:textId="6EFA5A0A"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619235D" w14:textId="3156A70C"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6E5BE8" w14:textId="6A25914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C8CB2A" w14:textId="4CC8837F"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26FC13" w14:textId="3E3F186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1A13B72" w14:textId="19A7F2F9" w:rsidR="003906F4" w:rsidRPr="003906F4" w:rsidRDefault="003906F4" w:rsidP="003906F4">
            <w:pPr>
              <w:pStyle w:val="TAL"/>
            </w:pPr>
            <w:r w:rsidRPr="003906F4">
              <w:t>MCSMI_CT</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1725664" w14:textId="1CDE32C3" w:rsidR="003906F4" w:rsidRPr="003906F4" w:rsidRDefault="003906F4" w:rsidP="003906F4">
            <w:pPr>
              <w:pStyle w:val="TAL"/>
            </w:pPr>
            <w:r w:rsidRPr="003906F4">
              <w:t>Revision of SP-220656. 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A68E2DD" w14:textId="36984924"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D41C63" w14:textId="77777777" w:rsidR="003906F4" w:rsidRPr="003906F4" w:rsidRDefault="003906F4" w:rsidP="003906F4">
            <w:pPr>
              <w:pStyle w:val="TAL"/>
            </w:pPr>
          </w:p>
        </w:tc>
      </w:tr>
      <w:tr w:rsidR="003906F4" w:rsidRPr="003906F4" w14:paraId="5A860D2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2B471305" w14:textId="66DA12CB" w:rsidR="003906F4" w:rsidRPr="003906F4" w:rsidRDefault="003906F4" w:rsidP="003906F4">
            <w:pPr>
              <w:pStyle w:val="TAL"/>
            </w:pPr>
            <w:r w:rsidRPr="003906F4">
              <w:t>21.5</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60B18201" w14:textId="17DA39CB" w:rsidR="003906F4" w:rsidRPr="003906F4" w:rsidRDefault="003906F4" w:rsidP="003906F4">
            <w:pPr>
              <w:pStyle w:val="TAL"/>
            </w:pPr>
            <w:r w:rsidRPr="003906F4">
              <w:t>SP-220664</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4D53C61" w14:textId="3D720421" w:rsidR="003906F4" w:rsidRPr="003906F4" w:rsidRDefault="003906F4" w:rsidP="003906F4">
            <w:pPr>
              <w:pStyle w:val="TAL"/>
            </w:pPr>
            <w:r w:rsidRPr="003906F4">
              <w:t>WI SUMMARY</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7A0AD0" w14:textId="7CD6D2D4" w:rsidR="003906F4" w:rsidRPr="003906F4" w:rsidRDefault="003906F4" w:rsidP="003906F4">
            <w:pPr>
              <w:pStyle w:val="TAL"/>
            </w:pPr>
            <w:r w:rsidRPr="003906F4">
              <w:t>Summary for 5G Enhancement for UAVs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FDA289" w14:textId="6CFDB5A3" w:rsidR="003906F4" w:rsidRPr="003906F4" w:rsidRDefault="003906F4" w:rsidP="003906F4">
            <w:pPr>
              <w:pStyle w:val="TAL"/>
            </w:pPr>
            <w:r w:rsidRPr="003906F4">
              <w:t>China Unicom</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C511480" w14:textId="6DB86A3E" w:rsidR="003906F4" w:rsidRPr="003906F4" w:rsidRDefault="003906F4" w:rsidP="003906F4">
            <w:pPr>
              <w:pStyle w:val="TAL"/>
            </w:pPr>
            <w:r w:rsidRPr="003906F4">
              <w:t>21.917</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D8C24D9" w14:textId="1E6E256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46E9B6F" w14:textId="65F9B737"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4DBBE2" w14:textId="0BB8B075"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B2D7650" w14:textId="4E555FB4"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A20B128" w14:textId="49F5F385"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391A0E" w14:textId="48E8EF49" w:rsidR="003906F4" w:rsidRPr="003906F4" w:rsidRDefault="003906F4" w:rsidP="003906F4">
            <w:pPr>
              <w:pStyle w:val="TAL"/>
            </w:pPr>
            <w:r w:rsidRPr="003906F4">
              <w:t>EAV</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0A972B7" w14:textId="05A1069C" w:rsidR="003906F4" w:rsidRPr="003906F4" w:rsidRDefault="003906F4" w:rsidP="003906F4">
            <w:pPr>
              <w:pStyle w:val="TAL"/>
            </w:pPr>
            <w:r w:rsidRPr="003906F4">
              <w:t>Block Endorsed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A291F8" w14:textId="1BDB9CA1" w:rsidR="003906F4" w:rsidRPr="003906F4" w:rsidRDefault="003906F4" w:rsidP="003906F4">
            <w:pPr>
              <w:pStyle w:val="TAL"/>
            </w:pPr>
            <w:r w:rsidRPr="003906F4">
              <w:t>Endorsed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AC6DFD7" w14:textId="77777777" w:rsidR="003906F4" w:rsidRPr="003906F4" w:rsidRDefault="003906F4" w:rsidP="003906F4">
            <w:pPr>
              <w:pStyle w:val="TAL"/>
            </w:pPr>
          </w:p>
        </w:tc>
      </w:tr>
      <w:tr w:rsidR="003906F4" w:rsidRPr="003906F4" w14:paraId="54196BC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3B36709" w14:textId="5888C9D8"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7484A440" w14:textId="29727C6C" w:rsidR="003906F4" w:rsidRPr="003906F4" w:rsidRDefault="003906F4" w:rsidP="003906F4">
            <w:pPr>
              <w:pStyle w:val="TAL"/>
            </w:pPr>
            <w:r w:rsidRPr="003906F4">
              <w:t>SP-220383</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F9E1F3E" w14:textId="55FFE6FE"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02147E5" w14:textId="16A711FD" w:rsidR="003906F4" w:rsidRPr="003906F4" w:rsidRDefault="003906F4" w:rsidP="003906F4">
            <w:pPr>
              <w:pStyle w:val="TAL"/>
            </w:pPr>
            <w:r w:rsidRPr="003906F4">
              <w:t>21.900 CR0072 (Rel-18, 'F'): Clean up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CFE2C6" w14:textId="5010036E" w:rsidR="003906F4" w:rsidRPr="003906F4" w:rsidRDefault="003906F4" w:rsidP="003906F4">
            <w:pPr>
              <w:pStyle w:val="TAL"/>
            </w:pPr>
            <w:r w:rsidRPr="003906F4">
              <w:t>MCC Specifications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3BA3D1" w14:textId="3A439144" w:rsidR="003906F4" w:rsidRPr="003906F4" w:rsidRDefault="003906F4" w:rsidP="003906F4">
            <w:pPr>
              <w:pStyle w:val="TAL"/>
            </w:pPr>
            <w:r w:rsidRPr="003906F4">
              <w:t>21.900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4085341" w14:textId="2F63922B" w:rsidR="003906F4" w:rsidRPr="003906F4" w:rsidRDefault="003906F4" w:rsidP="003906F4">
            <w:pPr>
              <w:pStyle w:val="TAL"/>
            </w:pPr>
            <w:r w:rsidRPr="003906F4">
              <w:t>0072</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2E6EC5A6" w14:textId="7182C0D5"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A12D65" w14:textId="0CA845EA"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44576F75" w14:textId="38CBE5C8" w:rsidR="003906F4" w:rsidRPr="003906F4" w:rsidRDefault="003906F4" w:rsidP="003906F4">
            <w:pPr>
              <w:pStyle w:val="TAL"/>
            </w:pPr>
            <w:r w:rsidRPr="003906F4">
              <w:t>17.1.0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95BA754" w14:textId="4C6CFA10" w:rsidR="003906F4" w:rsidRPr="003906F4" w:rsidRDefault="003906F4" w:rsidP="003906F4">
            <w:pPr>
              <w:pStyle w:val="TAL"/>
            </w:pPr>
            <w:r w:rsidRPr="003906F4">
              <w:t>Rel-18</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C2F3AD2" w14:textId="30A49FDD" w:rsidR="003906F4" w:rsidRPr="003906F4" w:rsidRDefault="003906F4" w:rsidP="003906F4">
            <w:pPr>
              <w:pStyle w:val="TAL"/>
            </w:pPr>
            <w:r w:rsidRPr="003906F4">
              <w:t>TEI18</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3AF08D6A" w14:textId="27895FB3" w:rsidR="003906F4" w:rsidRPr="003906F4" w:rsidRDefault="003906F4" w:rsidP="003906F4">
            <w:pPr>
              <w:pStyle w:val="TAL"/>
            </w:pPr>
            <w:r w:rsidRPr="003906F4">
              <w:t>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96DF08D" w14:textId="2DF3E4D0"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49B23148" w14:textId="77777777" w:rsidR="003906F4" w:rsidRPr="003906F4" w:rsidRDefault="003906F4" w:rsidP="003906F4">
            <w:pPr>
              <w:pStyle w:val="TAL"/>
            </w:pPr>
          </w:p>
        </w:tc>
      </w:tr>
      <w:tr w:rsidR="003906F4" w:rsidRPr="003906F4" w14:paraId="57DCAFE7"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E47815C" w14:textId="3F3A7DAA"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483A93BE" w14:textId="3DC82008" w:rsidR="003906F4" w:rsidRPr="003906F4" w:rsidRDefault="003906F4" w:rsidP="003906F4">
            <w:pPr>
              <w:pStyle w:val="TAL"/>
            </w:pPr>
            <w:r w:rsidRPr="003906F4">
              <w:t>SP-220382</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A42BA77" w14:textId="24012D43" w:rsidR="003906F4" w:rsidRPr="003906F4" w:rsidRDefault="003906F4" w:rsidP="003906F4">
            <w:pPr>
              <w:pStyle w:val="TAL"/>
            </w:pPr>
            <w:r w:rsidRPr="003906F4">
              <w:t>CR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F823EC" w14:textId="0CDDD0D8" w:rsidR="003906F4" w:rsidRPr="003906F4" w:rsidRDefault="003906F4" w:rsidP="003906F4">
            <w:pPr>
              <w:pStyle w:val="TAL"/>
            </w:pPr>
            <w:r w:rsidRPr="003906F4">
              <w:t>21.900 CR0071 (Rel-17, 'F'): Eliminate contents of Rel-17 and substitute with pointer to Rel-18</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686F386" w14:textId="3AA01220" w:rsidR="003906F4" w:rsidRPr="003906F4" w:rsidRDefault="003906F4" w:rsidP="003906F4">
            <w:pPr>
              <w:pStyle w:val="TAL"/>
            </w:pPr>
            <w:r w:rsidRPr="003906F4">
              <w:t>MCC (Specifications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239068A" w14:textId="32231839" w:rsidR="003906F4" w:rsidRPr="003906F4" w:rsidRDefault="003906F4" w:rsidP="003906F4">
            <w:pPr>
              <w:pStyle w:val="TAL"/>
            </w:pPr>
            <w:r w:rsidRPr="003906F4">
              <w:t>21.900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0BCB213" w14:textId="4AAC338F" w:rsidR="003906F4" w:rsidRPr="003906F4" w:rsidRDefault="003906F4" w:rsidP="003906F4">
            <w:pPr>
              <w:pStyle w:val="TAL"/>
            </w:pPr>
            <w:r w:rsidRPr="003906F4">
              <w:t>0071</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120869DB" w14:textId="5F8AAFF4"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D1C036" w14:textId="4E99932B" w:rsidR="003906F4" w:rsidRPr="003906F4" w:rsidRDefault="003906F4" w:rsidP="003906F4">
            <w:pPr>
              <w:pStyle w:val="TAL"/>
            </w:pPr>
            <w:r w:rsidRPr="003906F4">
              <w:t>F</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4C7C6A8" w14:textId="133E8BF7" w:rsidR="003906F4" w:rsidRPr="003906F4" w:rsidRDefault="003906F4" w:rsidP="003906F4">
            <w:pPr>
              <w:pStyle w:val="TAL"/>
            </w:pPr>
            <w:r w:rsidRPr="003906F4">
              <w:t>17.1.0</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F1D2294" w14:textId="5C05558B" w:rsidR="003906F4" w:rsidRPr="003906F4" w:rsidRDefault="003906F4" w:rsidP="003906F4">
            <w:pPr>
              <w:pStyle w:val="TAL"/>
            </w:pPr>
            <w:r w:rsidRPr="003906F4">
              <w:t>Rel-17</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BC451E0" w14:textId="142E447B" w:rsidR="003906F4" w:rsidRPr="003906F4" w:rsidRDefault="003906F4" w:rsidP="003906F4">
            <w:pPr>
              <w:pStyle w:val="TAL"/>
            </w:pPr>
            <w:r w:rsidRPr="003906F4">
              <w:t>TEI17</w:t>
            </w: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0585A425" w14:textId="54260FD6" w:rsidR="003906F4" w:rsidRPr="003906F4" w:rsidRDefault="003906F4" w:rsidP="003906F4">
            <w:pPr>
              <w:pStyle w:val="TAL"/>
            </w:pPr>
            <w:r w:rsidRPr="003906F4">
              <w:t>This CR was approved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2F6C188" w14:textId="040E6BFE" w:rsidR="003906F4" w:rsidRPr="003906F4" w:rsidRDefault="003906F4" w:rsidP="003906F4">
            <w:pPr>
              <w:pStyle w:val="TAL"/>
            </w:pPr>
            <w:r w:rsidRPr="003906F4">
              <w:t>Approved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F6B710B" w14:textId="77777777" w:rsidR="003906F4" w:rsidRPr="003906F4" w:rsidRDefault="003906F4" w:rsidP="003906F4">
            <w:pPr>
              <w:pStyle w:val="TAL"/>
            </w:pPr>
          </w:p>
        </w:tc>
      </w:tr>
      <w:tr w:rsidR="003906F4" w:rsidRPr="003906F4" w14:paraId="1157BB3A"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485502F7" w14:textId="2C598E64" w:rsidR="003906F4" w:rsidRPr="003906F4" w:rsidRDefault="003906F4" w:rsidP="003906F4">
            <w:pPr>
              <w:pStyle w:val="TAL"/>
            </w:pPr>
            <w:r w:rsidRPr="003906F4">
              <w:t>21.6</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05F939A" w14:textId="78653BED" w:rsidR="003906F4" w:rsidRPr="003906F4" w:rsidRDefault="003906F4" w:rsidP="003906F4">
            <w:pPr>
              <w:pStyle w:val="TAL"/>
            </w:pPr>
            <w:r w:rsidRPr="003906F4">
              <w:t>SP-220698</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AE3490" w14:textId="797A2CB6" w:rsidR="003906F4" w:rsidRPr="003906F4" w:rsidRDefault="003906F4" w:rsidP="003906F4">
            <w:pPr>
              <w:pStyle w:val="TAL"/>
            </w:pPr>
            <w:r w:rsidRPr="003906F4">
              <w:t>DISCUSSION</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236C4D" w14:textId="5A9574D0" w:rsidR="003906F4" w:rsidRPr="003906F4" w:rsidRDefault="003906F4" w:rsidP="003906F4">
            <w:pPr>
              <w:pStyle w:val="TAL"/>
            </w:pPr>
            <w:r w:rsidRPr="003906F4">
              <w:t>Guidelines on WIDs names and acronyms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1CFEB518" w14:textId="076C2838" w:rsidR="003906F4" w:rsidRPr="003906F4" w:rsidRDefault="003906F4" w:rsidP="003906F4">
            <w:pPr>
              <w:pStyle w:val="TAL"/>
            </w:pPr>
            <w:r w:rsidRPr="003906F4">
              <w:t>MCC Work Plan Manager</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761B81"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0A1023" w14:textId="19B2E174"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7519D452" w14:textId="0B354CC0"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F3442C" w14:textId="7DBD44F6"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618B4BE3" w14:textId="10898612"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7EB1FB4"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22C06DE"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7E10619D" w14:textId="3680D153"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57DC49C" w14:textId="07986C3C"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54EC892F" w14:textId="77777777" w:rsidR="003906F4" w:rsidRPr="003906F4" w:rsidRDefault="003906F4" w:rsidP="003906F4">
            <w:pPr>
              <w:pStyle w:val="TAL"/>
            </w:pPr>
          </w:p>
        </w:tc>
      </w:tr>
      <w:tr w:rsidR="003906F4" w:rsidRPr="003906F4" w14:paraId="42822E30" w14:textId="77777777" w:rsidTr="006A2EB9">
        <w:tc>
          <w:tcPr>
            <w:tcW w:w="342" w:type="dxa"/>
            <w:tcBorders>
              <w:top w:val="outset" w:sz="6" w:space="0" w:color="000000"/>
              <w:left w:val="outset" w:sz="6" w:space="0" w:color="000000"/>
              <w:bottom w:val="outset" w:sz="6" w:space="0" w:color="000000"/>
              <w:right w:val="outset" w:sz="6" w:space="0" w:color="000000"/>
            </w:tcBorders>
            <w:shd w:val="clear" w:color="auto" w:fill="FFFFFF"/>
            <w:hideMark/>
          </w:tcPr>
          <w:p w14:paraId="6DB649CE" w14:textId="3DC3FB4C" w:rsidR="003906F4" w:rsidRPr="003906F4" w:rsidRDefault="003906F4" w:rsidP="003906F4">
            <w:pPr>
              <w:pStyle w:val="TAL"/>
            </w:pPr>
            <w:r w:rsidRPr="003906F4">
              <w:t>21.7</w:t>
            </w:r>
          </w:p>
        </w:tc>
        <w:tc>
          <w:tcPr>
            <w:tcW w:w="926" w:type="dxa"/>
            <w:tcBorders>
              <w:top w:val="outset" w:sz="6" w:space="0" w:color="000000"/>
              <w:left w:val="outset" w:sz="6" w:space="0" w:color="000000"/>
              <w:bottom w:val="outset" w:sz="6" w:space="0" w:color="000000"/>
              <w:right w:val="outset" w:sz="6" w:space="0" w:color="000000"/>
            </w:tcBorders>
            <w:shd w:val="clear" w:color="auto" w:fill="FFFFFF"/>
            <w:hideMark/>
          </w:tcPr>
          <w:p w14:paraId="053A4459" w14:textId="023471EA" w:rsidR="003906F4" w:rsidRPr="003906F4" w:rsidRDefault="003906F4" w:rsidP="003906F4">
            <w:pPr>
              <w:pStyle w:val="TAL"/>
            </w:pPr>
            <w:r w:rsidRPr="003906F4">
              <w:t>SP-220649</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5CBC03" w14:textId="56AF36C0" w:rsidR="003906F4" w:rsidRPr="003906F4" w:rsidRDefault="003906F4" w:rsidP="003906F4">
            <w:pPr>
              <w:pStyle w:val="TAL"/>
            </w:pPr>
            <w:r w:rsidRPr="003906F4">
              <w:t>REPORT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BA582FA" w14:textId="5E50D8BD" w:rsidR="003906F4" w:rsidRPr="003906F4" w:rsidRDefault="003906F4" w:rsidP="003906F4">
            <w:pPr>
              <w:pStyle w:val="TAL"/>
            </w:pPr>
            <w:r w:rsidRPr="003906F4">
              <w:t>MCC Support Team report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79E7A07" w14:textId="7B15AE17" w:rsidR="003906F4" w:rsidRPr="003906F4" w:rsidRDefault="003906F4" w:rsidP="003906F4">
            <w:pPr>
              <w:pStyle w:val="TAL"/>
            </w:pPr>
            <w:r w:rsidRPr="003906F4">
              <w:t>MCC</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BC23C6" w14:textId="77777777" w:rsidR="003906F4" w:rsidRPr="003906F4" w:rsidRDefault="003906F4" w:rsidP="003906F4">
            <w:pPr>
              <w:pStyle w:val="TAL"/>
            </w:pP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DB55CD6" w14:textId="582A2BA1" w:rsidR="003906F4" w:rsidRPr="003906F4" w:rsidRDefault="003906F4" w:rsidP="003906F4">
            <w:pPr>
              <w:pStyle w:val="TAL"/>
            </w:pPr>
            <w:r w:rsidRPr="003906F4">
              <w:t>-</w:t>
            </w:r>
          </w:p>
        </w:tc>
        <w:tc>
          <w:tcPr>
            <w:tcW w:w="426" w:type="dxa"/>
            <w:tcBorders>
              <w:top w:val="outset" w:sz="6" w:space="0" w:color="000000"/>
              <w:left w:val="outset" w:sz="6" w:space="0" w:color="000000"/>
              <w:bottom w:val="outset" w:sz="6" w:space="0" w:color="000000"/>
              <w:right w:val="outset" w:sz="6" w:space="0" w:color="000000"/>
            </w:tcBorders>
            <w:shd w:val="clear" w:color="auto" w:fill="FFFFFF"/>
            <w:hideMark/>
          </w:tcPr>
          <w:p w14:paraId="31B76BE3" w14:textId="6653881B" w:rsidR="003906F4" w:rsidRPr="003906F4" w:rsidRDefault="003906F4" w:rsidP="003906F4">
            <w:pPr>
              <w:pStyle w:val="TAL"/>
            </w:pPr>
            <w:r w:rsidRPr="003906F4">
              <w: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B2BDE7" w14:textId="7004EB4A"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82C29F9" w14:textId="6EB031AB" w:rsidR="003906F4" w:rsidRPr="003906F4" w:rsidRDefault="003906F4" w:rsidP="003906F4">
            <w:pPr>
              <w:pStyle w:val="TAL"/>
            </w:pPr>
            <w:r w:rsidRPr="003906F4">
              <w:t>-</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153143F" w14:textId="77777777" w:rsidR="003906F4" w:rsidRPr="003906F4" w:rsidRDefault="003906F4" w:rsidP="003906F4">
            <w:pPr>
              <w:pStyle w:val="TAL"/>
            </w:pP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3C5FBF" w14:textId="77777777" w:rsidR="003906F4" w:rsidRPr="003906F4" w:rsidRDefault="003906F4" w:rsidP="003906F4">
            <w:pPr>
              <w:pStyle w:val="TAL"/>
            </w:pPr>
          </w:p>
        </w:tc>
        <w:tc>
          <w:tcPr>
            <w:tcW w:w="2116" w:type="dxa"/>
            <w:tcBorders>
              <w:top w:val="outset" w:sz="6" w:space="0" w:color="000000"/>
              <w:left w:val="outset" w:sz="6" w:space="0" w:color="000000"/>
              <w:bottom w:val="outset" w:sz="6" w:space="0" w:color="000000"/>
              <w:right w:val="outset" w:sz="6" w:space="0" w:color="000000"/>
            </w:tcBorders>
            <w:shd w:val="clear" w:color="auto" w:fill="FFFFFF"/>
            <w:hideMark/>
          </w:tcPr>
          <w:p w14:paraId="1631F855" w14:textId="3C8D9BB2" w:rsidR="003906F4" w:rsidRPr="003906F4" w:rsidRDefault="003906F4" w:rsidP="003906F4">
            <w:pPr>
              <w:pStyle w:val="TAL"/>
            </w:pPr>
            <w:r w:rsidRPr="003906F4">
              <w:t>Noted</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6109578" w14:textId="0F4BA694" w:rsidR="003906F4" w:rsidRPr="003906F4" w:rsidRDefault="003906F4" w:rsidP="003906F4">
            <w:pPr>
              <w:pStyle w:val="TAL"/>
            </w:pPr>
            <w:r w:rsidRPr="003906F4">
              <w:t>Noted</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1542E61A" w14:textId="77777777" w:rsidR="003906F4" w:rsidRPr="003906F4" w:rsidRDefault="003906F4" w:rsidP="003906F4">
            <w:pPr>
              <w:pStyle w:val="TAL"/>
            </w:pPr>
          </w:p>
        </w:tc>
      </w:tr>
    </w:tbl>
    <w:p w14:paraId="1732D0DD" w14:textId="77777777" w:rsidR="00743C47" w:rsidRDefault="006F1045">
      <w:pPr>
        <w:rPr>
          <w:rFonts w:eastAsia="Times New Roman"/>
          <w:sz w:val="24"/>
          <w:szCs w:val="24"/>
        </w:rPr>
      </w:pPr>
      <w:r>
        <w:rPr>
          <w:rFonts w:eastAsia="Times New Roman"/>
        </w:rPr>
        <w:br/>
        <w:t>356 Entries</w:t>
      </w:r>
    </w:p>
    <w:p w14:paraId="13837791" w14:textId="713BD6BE" w:rsidR="00743C47" w:rsidRDefault="006F1045" w:rsidP="00991F4C">
      <w:pPr>
        <w:pStyle w:val="Heading9"/>
        <w:rPr>
          <w:rFonts w:eastAsiaTheme="minorEastAsia"/>
        </w:rPr>
      </w:pPr>
      <w:r>
        <w:lastRenderedPageBreak/>
        <w:t>Annex C</w:t>
      </w:r>
      <w:r w:rsidR="00991F4C">
        <w:tab/>
      </w:r>
      <w:r>
        <w:t>List of attendees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9"/>
        <w:gridCol w:w="2971"/>
        <w:gridCol w:w="2207"/>
        <w:gridCol w:w="5043"/>
        <w:gridCol w:w="1096"/>
        <w:gridCol w:w="2804"/>
      </w:tblGrid>
      <w:tr w:rsidR="00743C47" w:rsidRPr="003906F4" w14:paraId="6E33F006"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8EC1E1" w14:textId="77777777" w:rsidR="00743C47" w:rsidRPr="003906F4" w:rsidRDefault="006F1045" w:rsidP="003906F4">
            <w:pPr>
              <w:pStyle w:val="TAH"/>
            </w:pPr>
            <w:r w:rsidRPr="003906F4">
              <w:lastRenderedPageBreak/>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0B0A42A" w14:textId="77777777" w:rsidR="00743C47" w:rsidRPr="003906F4" w:rsidRDefault="006F1045" w:rsidP="003906F4">
            <w:pPr>
              <w:pStyle w:val="TAH"/>
            </w:pPr>
            <w:r w:rsidRPr="003906F4">
              <w:t>Family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396A76A" w14:textId="77777777" w:rsidR="00743C47" w:rsidRPr="003906F4" w:rsidRDefault="006F1045" w:rsidP="003906F4">
            <w:pPr>
              <w:pStyle w:val="TAH"/>
            </w:pPr>
            <w:r w:rsidRPr="003906F4">
              <w:t>Given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5A16446" w14:textId="77777777" w:rsidR="00743C47" w:rsidRPr="003906F4" w:rsidRDefault="006F1045" w:rsidP="003906F4">
            <w:pPr>
              <w:pStyle w:val="TAH"/>
            </w:pPr>
            <w:r w:rsidRPr="003906F4">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90B84F" w14:textId="77777777" w:rsidR="00743C47" w:rsidRPr="003906F4" w:rsidRDefault="006F1045" w:rsidP="003906F4">
            <w:pPr>
              <w:pStyle w:val="TAH"/>
            </w:pPr>
            <w:r w:rsidRPr="003906F4">
              <w:t>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FB713C" w14:textId="77777777" w:rsidR="00743C47" w:rsidRPr="003906F4" w:rsidRDefault="006F1045" w:rsidP="003906F4">
            <w:pPr>
              <w:pStyle w:val="TAH"/>
            </w:pPr>
            <w:r w:rsidRPr="003906F4">
              <w:t>Membership Status</w:t>
            </w:r>
          </w:p>
        </w:tc>
      </w:tr>
      <w:tr w:rsidR="00743C47" w:rsidRPr="003906F4" w14:paraId="7CF9CE0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BFF3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B4762" w14:textId="77777777" w:rsidR="00743C47" w:rsidRPr="003906F4" w:rsidRDefault="006F1045" w:rsidP="003906F4">
            <w:pPr>
              <w:pStyle w:val="TAL"/>
            </w:pPr>
            <w:r w:rsidRPr="003906F4">
              <w:t>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E6959" w14:textId="77777777" w:rsidR="00743C47" w:rsidRPr="003906F4" w:rsidRDefault="006F1045" w:rsidP="003906F4">
            <w:pPr>
              <w:pStyle w:val="TAL"/>
            </w:pPr>
            <w:r w:rsidRPr="003906F4">
              <w:t>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C40CA" w14:textId="77777777" w:rsidR="00743C47" w:rsidRPr="003906F4" w:rsidRDefault="006F1045" w:rsidP="003906F4">
            <w:pPr>
              <w:pStyle w:val="TAL"/>
            </w:pPr>
            <w:r w:rsidRPr="003906F4">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E6DD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8664F" w14:textId="77777777" w:rsidR="00743C47" w:rsidRPr="003906F4" w:rsidRDefault="006F1045" w:rsidP="003906F4">
            <w:pPr>
              <w:pStyle w:val="TAL"/>
            </w:pPr>
            <w:r w:rsidRPr="003906F4">
              <w:t>3GPPMEMBER</w:t>
            </w:r>
          </w:p>
        </w:tc>
      </w:tr>
      <w:tr w:rsidR="00743C47" w:rsidRPr="003906F4" w14:paraId="05523A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28B0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CA8AB" w14:textId="77777777" w:rsidR="00743C47" w:rsidRPr="003906F4" w:rsidRDefault="006F1045" w:rsidP="003906F4">
            <w:pPr>
              <w:pStyle w:val="TAL"/>
            </w:pPr>
            <w:proofErr w:type="spellStart"/>
            <w:r w:rsidRPr="003906F4">
              <w:t>Agbede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F7E24" w14:textId="77777777" w:rsidR="00743C47" w:rsidRPr="003906F4" w:rsidRDefault="006F1045" w:rsidP="003906F4">
            <w:pPr>
              <w:pStyle w:val="TAL"/>
            </w:pPr>
            <w:r w:rsidRPr="003906F4">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6F2A2" w14:textId="77777777" w:rsidR="00743C47" w:rsidRPr="003906F4" w:rsidRDefault="006F1045" w:rsidP="003906F4">
            <w:pPr>
              <w:pStyle w:val="TAL"/>
            </w:pPr>
            <w:r w:rsidRPr="003906F4">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71C9A"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FB37" w14:textId="77777777" w:rsidR="00743C47" w:rsidRPr="003906F4" w:rsidRDefault="006F1045" w:rsidP="003906F4">
            <w:pPr>
              <w:pStyle w:val="TAL"/>
            </w:pPr>
            <w:r w:rsidRPr="003906F4">
              <w:t>3GPPMEMBER</w:t>
            </w:r>
          </w:p>
        </w:tc>
      </w:tr>
      <w:tr w:rsidR="00743C47" w:rsidRPr="003906F4" w14:paraId="577056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96D4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2F1CD" w14:textId="77777777" w:rsidR="00743C47" w:rsidRPr="003906F4" w:rsidRDefault="006F1045" w:rsidP="003906F4">
            <w:pPr>
              <w:pStyle w:val="TAL"/>
            </w:pPr>
            <w:r w:rsidRPr="003906F4">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2FC3F" w14:textId="77777777" w:rsidR="00743C47" w:rsidRPr="003906F4" w:rsidRDefault="006F1045" w:rsidP="003906F4">
            <w:pPr>
              <w:pStyle w:val="TAL"/>
            </w:pPr>
            <w:r w:rsidRPr="003906F4">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3CE42" w14:textId="77777777" w:rsidR="00743C47" w:rsidRPr="003906F4" w:rsidRDefault="006F1045" w:rsidP="003906F4">
            <w:pPr>
              <w:pStyle w:val="TAL"/>
            </w:pPr>
            <w:proofErr w:type="spellStart"/>
            <w:r w:rsidRPr="003906F4">
              <w:t>InterDigital</w:t>
            </w:r>
            <w:proofErr w:type="spellEnd"/>
            <w:r w:rsidRPr="003906F4">
              <w:t>,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9DD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0B944" w14:textId="77777777" w:rsidR="00743C47" w:rsidRPr="003906F4" w:rsidRDefault="006F1045" w:rsidP="003906F4">
            <w:pPr>
              <w:pStyle w:val="TAL"/>
            </w:pPr>
            <w:r w:rsidRPr="003906F4">
              <w:t>3GPPMEMBER</w:t>
            </w:r>
          </w:p>
        </w:tc>
      </w:tr>
      <w:tr w:rsidR="00743C47" w:rsidRPr="003906F4" w14:paraId="55D8332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C6D52"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9AFC" w14:textId="77777777" w:rsidR="00743C47" w:rsidRPr="003906F4" w:rsidRDefault="006F1045" w:rsidP="003906F4">
            <w:pPr>
              <w:pStyle w:val="TAL"/>
            </w:pPr>
            <w:proofErr w:type="spellStart"/>
            <w:r w:rsidRPr="003906F4">
              <w:t>Ahn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8983A" w14:textId="77777777" w:rsidR="00743C47" w:rsidRPr="003906F4" w:rsidRDefault="006F1045" w:rsidP="003906F4">
            <w:pPr>
              <w:pStyle w:val="TAL"/>
            </w:pPr>
            <w:proofErr w:type="spellStart"/>
            <w:r w:rsidRPr="003906F4">
              <w:t>Jongwoo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4CB74" w14:textId="77777777" w:rsidR="00743C47" w:rsidRPr="003906F4" w:rsidRDefault="006F1045" w:rsidP="003906F4">
            <w:pPr>
              <w:pStyle w:val="TAL"/>
            </w:pPr>
            <w:r w:rsidRPr="003906F4">
              <w:t>Korean Register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DE7A6"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CA23A" w14:textId="77777777" w:rsidR="00743C47" w:rsidRPr="003906F4" w:rsidRDefault="006F1045" w:rsidP="003906F4">
            <w:pPr>
              <w:pStyle w:val="TAL"/>
            </w:pPr>
            <w:r w:rsidRPr="003906F4">
              <w:t>3GPPMEMBER</w:t>
            </w:r>
          </w:p>
        </w:tc>
      </w:tr>
      <w:tr w:rsidR="00743C47" w:rsidRPr="003906F4" w14:paraId="40B196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F663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0256A" w14:textId="77777777" w:rsidR="00743C47" w:rsidRPr="003906F4" w:rsidRDefault="006F1045" w:rsidP="003906F4">
            <w:pPr>
              <w:pStyle w:val="TAL"/>
            </w:pPr>
            <w:proofErr w:type="spellStart"/>
            <w:r w:rsidRPr="003906F4">
              <w:t>Ahn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83584" w14:textId="77777777" w:rsidR="00743C47" w:rsidRPr="003906F4" w:rsidRDefault="006F1045" w:rsidP="003906F4">
            <w:pPr>
              <w:pStyle w:val="TAL"/>
            </w:pPr>
            <w:r w:rsidRPr="003906F4">
              <w:t xml:space="preserve">Joon </w:t>
            </w:r>
            <w:proofErr w:type="spellStart"/>
            <w:r w:rsidRPr="003906F4">
              <w:t>Kui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9D2E7" w14:textId="77777777" w:rsidR="00743C47" w:rsidRPr="003906F4" w:rsidRDefault="006F1045" w:rsidP="003906F4">
            <w:pPr>
              <w:pStyle w:val="TAL"/>
            </w:pPr>
            <w:r w:rsidRPr="003906F4">
              <w:t>LG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F2D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CCC97" w14:textId="77777777" w:rsidR="00743C47" w:rsidRPr="003906F4" w:rsidRDefault="006F1045" w:rsidP="003906F4">
            <w:pPr>
              <w:pStyle w:val="TAL"/>
            </w:pPr>
            <w:r w:rsidRPr="003906F4">
              <w:t>3GPPMEMBER</w:t>
            </w:r>
          </w:p>
        </w:tc>
      </w:tr>
      <w:tr w:rsidR="00743C47" w:rsidRPr="003906F4" w14:paraId="5D00679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9CFB"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3372D" w14:textId="77777777" w:rsidR="00743C47" w:rsidRPr="003906F4" w:rsidRDefault="006F1045" w:rsidP="003906F4">
            <w:pPr>
              <w:pStyle w:val="TAL"/>
            </w:pPr>
            <w:r w:rsidRPr="003906F4">
              <w:t>Al-</w:t>
            </w:r>
            <w:proofErr w:type="spellStart"/>
            <w:r w:rsidRPr="003906F4">
              <w:t>Imari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8AC10" w14:textId="77777777" w:rsidR="00743C47" w:rsidRPr="003906F4" w:rsidRDefault="006F1045" w:rsidP="003906F4">
            <w:pPr>
              <w:pStyle w:val="TAL"/>
            </w:pPr>
            <w:r w:rsidRPr="003906F4">
              <w:t>Mohammed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DBF40" w14:textId="77777777" w:rsidR="00743C47" w:rsidRPr="003906F4" w:rsidRDefault="006F1045" w:rsidP="003906F4">
            <w:pPr>
              <w:pStyle w:val="TAL"/>
            </w:pPr>
            <w:proofErr w:type="spellStart"/>
            <w:r w:rsidRPr="003906F4">
              <w:t>Mediatek</w:t>
            </w:r>
            <w:proofErr w:type="spellEnd"/>
            <w:r w:rsidRPr="003906F4">
              <w:t xml:space="preserve"> India Technology </w:t>
            </w:r>
            <w:proofErr w:type="spellStart"/>
            <w:r w:rsidRPr="003906F4">
              <w:t>Pvt.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EC121"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408BE" w14:textId="77777777" w:rsidR="00743C47" w:rsidRPr="003906F4" w:rsidRDefault="006F1045" w:rsidP="003906F4">
            <w:pPr>
              <w:pStyle w:val="TAL"/>
            </w:pPr>
            <w:r w:rsidRPr="003906F4">
              <w:t>3GPPMEMBER</w:t>
            </w:r>
          </w:p>
        </w:tc>
      </w:tr>
      <w:tr w:rsidR="00743C47" w:rsidRPr="003906F4" w14:paraId="7CBB76A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314BF" w14:textId="77777777" w:rsidR="00743C47" w:rsidRPr="003906F4" w:rsidRDefault="006F1045" w:rsidP="003906F4">
            <w:pPr>
              <w:pStyle w:val="TAL"/>
            </w:pPr>
            <w:r w:rsidRPr="003906F4">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FDE1E" w14:textId="77777777" w:rsidR="00743C47" w:rsidRPr="003906F4" w:rsidRDefault="006F1045" w:rsidP="003906F4">
            <w:pPr>
              <w:pStyle w:val="TAL"/>
            </w:pPr>
            <w:r w:rsidRPr="003906F4">
              <w:t>Almodovar Chico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9131E" w14:textId="77777777" w:rsidR="00743C47" w:rsidRPr="003906F4" w:rsidRDefault="006F1045" w:rsidP="003906F4">
            <w:pPr>
              <w:pStyle w:val="TAL"/>
            </w:pPr>
            <w:r w:rsidRPr="003906F4">
              <w:t>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F473C" w14:textId="77777777" w:rsidR="00743C47" w:rsidRPr="003906F4" w:rsidRDefault="006F1045" w:rsidP="003906F4">
            <w:pPr>
              <w:pStyle w:val="TAL"/>
            </w:pPr>
            <w:r w:rsidRPr="003906F4">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C7A6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07E56" w14:textId="77777777" w:rsidR="00743C47" w:rsidRPr="003906F4" w:rsidRDefault="006F1045" w:rsidP="003906F4">
            <w:pPr>
              <w:pStyle w:val="TAL"/>
            </w:pPr>
            <w:r w:rsidRPr="003906F4">
              <w:t>3GPPMEMBER</w:t>
            </w:r>
          </w:p>
        </w:tc>
      </w:tr>
      <w:tr w:rsidR="00743C47" w:rsidRPr="003906F4" w14:paraId="2E1B47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363C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74F83" w14:textId="77777777" w:rsidR="00743C47" w:rsidRPr="003906F4" w:rsidRDefault="006F1045" w:rsidP="003906F4">
            <w:pPr>
              <w:pStyle w:val="TAL"/>
            </w:pPr>
            <w:r w:rsidRPr="003906F4">
              <w:t>Aoyagi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2315A" w14:textId="77777777" w:rsidR="00743C47" w:rsidRPr="003906F4" w:rsidRDefault="006F1045" w:rsidP="003906F4">
            <w:pPr>
              <w:pStyle w:val="TAL"/>
            </w:pPr>
            <w:r w:rsidRPr="003906F4">
              <w:t>Kenichiro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C1E96" w14:textId="77777777" w:rsidR="00743C47" w:rsidRPr="003906F4" w:rsidRDefault="006F1045" w:rsidP="003906F4">
            <w:pPr>
              <w:pStyle w:val="TAL"/>
            </w:pPr>
            <w:r w:rsidRPr="003906F4">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E58FB"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84BA8" w14:textId="77777777" w:rsidR="00743C47" w:rsidRPr="003906F4" w:rsidRDefault="006F1045" w:rsidP="003906F4">
            <w:pPr>
              <w:pStyle w:val="TAL"/>
            </w:pPr>
            <w:r w:rsidRPr="003906F4">
              <w:t>3GPPMEMBER</w:t>
            </w:r>
          </w:p>
        </w:tc>
      </w:tr>
      <w:tr w:rsidR="00743C47" w:rsidRPr="003906F4" w14:paraId="7A70CA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1EA3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23703" w14:textId="77777777" w:rsidR="00743C47" w:rsidRPr="003906F4" w:rsidRDefault="006F1045" w:rsidP="003906F4">
            <w:pPr>
              <w:pStyle w:val="TAL"/>
            </w:pPr>
            <w:proofErr w:type="spellStart"/>
            <w:r w:rsidRPr="003906F4">
              <w:t>Audebert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5466E" w14:textId="77777777" w:rsidR="00743C47" w:rsidRPr="003906F4" w:rsidRDefault="006F1045" w:rsidP="003906F4">
            <w:pPr>
              <w:pStyle w:val="TAL"/>
            </w:pPr>
            <w:r w:rsidRPr="003906F4">
              <w:t>Vincent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BC9B9" w14:textId="77777777" w:rsidR="00743C47" w:rsidRPr="003906F4" w:rsidRDefault="006F1045" w:rsidP="003906F4">
            <w:pPr>
              <w:pStyle w:val="TAL"/>
            </w:pPr>
            <w:r w:rsidRPr="003906F4">
              <w:t xml:space="preserve">EDF Recherche et </w:t>
            </w:r>
            <w:proofErr w:type="spellStart"/>
            <w:r w:rsidRPr="003906F4">
              <w:t>Développement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771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30EEF" w14:textId="77777777" w:rsidR="00743C47" w:rsidRPr="003906F4" w:rsidRDefault="006F1045" w:rsidP="003906F4">
            <w:pPr>
              <w:pStyle w:val="TAL"/>
            </w:pPr>
            <w:r w:rsidRPr="003906F4">
              <w:t>3GPPMEMBER</w:t>
            </w:r>
          </w:p>
        </w:tc>
      </w:tr>
      <w:tr w:rsidR="00743C47" w:rsidRPr="003906F4" w14:paraId="5D9A41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1BA9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11A23" w14:textId="77777777" w:rsidR="00743C47" w:rsidRPr="003906F4" w:rsidRDefault="006F1045" w:rsidP="003906F4">
            <w:pPr>
              <w:pStyle w:val="TAL"/>
            </w:pPr>
            <w:r w:rsidRPr="003906F4">
              <w:t>Baboescu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48948" w14:textId="77777777" w:rsidR="00743C47" w:rsidRPr="003906F4" w:rsidRDefault="006F1045" w:rsidP="003906F4">
            <w:pPr>
              <w:pStyle w:val="TAL"/>
            </w:pPr>
            <w:r w:rsidRPr="003906F4">
              <w:t>Florin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35D75" w14:textId="77777777" w:rsidR="00743C47" w:rsidRPr="003906F4" w:rsidRDefault="006F1045" w:rsidP="003906F4">
            <w:pPr>
              <w:pStyle w:val="TAL"/>
            </w:pPr>
            <w:r w:rsidRPr="003906F4">
              <w:t>BROADCOM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5243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8CED" w14:textId="77777777" w:rsidR="00743C47" w:rsidRPr="003906F4" w:rsidRDefault="006F1045" w:rsidP="003906F4">
            <w:pPr>
              <w:pStyle w:val="TAL"/>
            </w:pPr>
            <w:r w:rsidRPr="003906F4">
              <w:t>3GPPMEMBER</w:t>
            </w:r>
          </w:p>
        </w:tc>
      </w:tr>
      <w:tr w:rsidR="00743C47" w:rsidRPr="003906F4" w14:paraId="715275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A110F"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D2D7D" w14:textId="77777777" w:rsidR="00743C47" w:rsidRPr="003906F4" w:rsidRDefault="006F1045" w:rsidP="003906F4">
            <w:pPr>
              <w:pStyle w:val="TAL"/>
            </w:pPr>
            <w:r w:rsidRPr="003906F4">
              <w:t>Bae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6E15C" w14:textId="77777777" w:rsidR="00743C47" w:rsidRPr="003906F4" w:rsidRDefault="006F1045" w:rsidP="003906F4">
            <w:pPr>
              <w:pStyle w:val="TAL"/>
            </w:pPr>
            <w:proofErr w:type="spellStart"/>
            <w:r w:rsidRPr="003906F4">
              <w:t>BeomSik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8C2B" w14:textId="77777777" w:rsidR="00743C47" w:rsidRPr="003906F4" w:rsidRDefault="006F1045" w:rsidP="003906F4">
            <w:pPr>
              <w:pStyle w:val="TAL"/>
            </w:pPr>
            <w:r w:rsidRPr="003906F4">
              <w:t>BEIJING SAMSUNG TELECOM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E304E"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FDC47" w14:textId="77777777" w:rsidR="00743C47" w:rsidRPr="003906F4" w:rsidRDefault="006F1045" w:rsidP="003906F4">
            <w:pPr>
              <w:pStyle w:val="TAL"/>
            </w:pPr>
            <w:r w:rsidRPr="003906F4">
              <w:t>3GPPMEMBER</w:t>
            </w:r>
          </w:p>
        </w:tc>
      </w:tr>
      <w:tr w:rsidR="00743C47" w:rsidRPr="003906F4" w14:paraId="51E46F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728D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645BA" w14:textId="77777777" w:rsidR="00743C47" w:rsidRPr="003906F4" w:rsidRDefault="006F1045" w:rsidP="003906F4">
            <w:pPr>
              <w:pStyle w:val="TAL"/>
            </w:pPr>
            <w:r w:rsidRPr="003906F4">
              <w:t>Baker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BBF3" w14:textId="77777777" w:rsidR="00743C47" w:rsidRPr="003906F4" w:rsidRDefault="006F1045" w:rsidP="003906F4">
            <w:pPr>
              <w:pStyle w:val="TAL"/>
            </w:pPr>
            <w:r w:rsidRPr="003906F4">
              <w:t>Matthew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028C8" w14:textId="77777777" w:rsidR="00743C47" w:rsidRPr="003906F4" w:rsidRDefault="006F1045" w:rsidP="003906F4">
            <w:pPr>
              <w:pStyle w:val="TAL"/>
            </w:pPr>
            <w:r w:rsidRPr="003906F4">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9296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6C085" w14:textId="77777777" w:rsidR="00743C47" w:rsidRPr="003906F4" w:rsidRDefault="006F1045" w:rsidP="003906F4">
            <w:pPr>
              <w:pStyle w:val="TAL"/>
            </w:pPr>
            <w:r w:rsidRPr="003906F4">
              <w:t>3GPPMEMBER</w:t>
            </w:r>
          </w:p>
        </w:tc>
      </w:tr>
      <w:tr w:rsidR="00743C47" w:rsidRPr="003906F4" w14:paraId="61741A7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B0EC5"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27AE0" w14:textId="77777777" w:rsidR="00743C47" w:rsidRPr="003906F4" w:rsidRDefault="006F1045" w:rsidP="003906F4">
            <w:pPr>
              <w:pStyle w:val="TAL"/>
            </w:pPr>
            <w:r w:rsidRPr="003906F4">
              <w:t>Bari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0BF03" w14:textId="77777777" w:rsidR="00743C47" w:rsidRPr="003906F4" w:rsidRDefault="006F1045" w:rsidP="003906F4">
            <w:pPr>
              <w:pStyle w:val="TAL"/>
            </w:pPr>
            <w:r w:rsidRPr="003906F4">
              <w:t>Farooq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CB58D" w14:textId="77777777" w:rsidR="00743C47" w:rsidRPr="003906F4" w:rsidRDefault="006F1045" w:rsidP="003906F4">
            <w:pPr>
              <w:pStyle w:val="TAL"/>
            </w:pPr>
            <w:r w:rsidRPr="003906F4">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DA56F"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06A8A" w14:textId="77777777" w:rsidR="00743C47" w:rsidRPr="003906F4" w:rsidRDefault="006F1045" w:rsidP="003906F4">
            <w:pPr>
              <w:pStyle w:val="TAL"/>
            </w:pPr>
            <w:r w:rsidRPr="003906F4">
              <w:t>3GPPMEMBER</w:t>
            </w:r>
          </w:p>
        </w:tc>
      </w:tr>
      <w:tr w:rsidR="00743C47" w:rsidRPr="003906F4" w14:paraId="068170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7CAAD"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73654" w14:textId="77777777" w:rsidR="00743C47" w:rsidRPr="003906F4" w:rsidRDefault="006F1045" w:rsidP="003906F4">
            <w:pPr>
              <w:pStyle w:val="TAL"/>
            </w:pPr>
            <w:proofErr w:type="spellStart"/>
            <w:r w:rsidRPr="003906F4">
              <w:t>Bátorfi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BE213" w14:textId="77777777" w:rsidR="00743C47" w:rsidRPr="003906F4" w:rsidRDefault="006F1045" w:rsidP="003906F4">
            <w:pPr>
              <w:pStyle w:val="TAL"/>
            </w:pPr>
            <w:proofErr w:type="spellStart"/>
            <w:r w:rsidRPr="003906F4">
              <w:t>Richárd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B72A" w14:textId="77777777" w:rsidR="00743C47" w:rsidRPr="003906F4" w:rsidRDefault="006F1045" w:rsidP="003906F4">
            <w:pPr>
              <w:pStyle w:val="TAL"/>
            </w:pPr>
            <w:r w:rsidRPr="003906F4">
              <w:t xml:space="preserve">Ericsson </w:t>
            </w:r>
            <w:proofErr w:type="spellStart"/>
            <w:r w:rsidRPr="003906F4">
              <w:t>España</w:t>
            </w:r>
            <w:proofErr w:type="spellEnd"/>
            <w:r w:rsidRPr="003906F4">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B8BF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4738B" w14:textId="77777777" w:rsidR="00743C47" w:rsidRPr="003906F4" w:rsidRDefault="006F1045" w:rsidP="003906F4">
            <w:pPr>
              <w:pStyle w:val="TAL"/>
            </w:pPr>
            <w:r w:rsidRPr="003906F4">
              <w:t>3GPPMEMBER</w:t>
            </w:r>
          </w:p>
        </w:tc>
      </w:tr>
      <w:tr w:rsidR="00743C47" w:rsidRPr="003906F4" w14:paraId="7A277CF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59D8C" w14:textId="77777777" w:rsidR="00743C47" w:rsidRPr="003906F4" w:rsidRDefault="006F1045" w:rsidP="003906F4">
            <w:pPr>
              <w:pStyle w:val="TAL"/>
            </w:pPr>
            <w:r w:rsidRPr="003906F4">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9C3D9" w14:textId="77777777" w:rsidR="00743C47" w:rsidRPr="003906F4" w:rsidRDefault="006F1045" w:rsidP="003906F4">
            <w:pPr>
              <w:pStyle w:val="TAL"/>
            </w:pPr>
            <w:r w:rsidRPr="003906F4">
              <w:t>Benn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B3A52" w14:textId="77777777" w:rsidR="00743C47" w:rsidRPr="003906F4" w:rsidRDefault="006F1045" w:rsidP="003906F4">
            <w:pPr>
              <w:pStyle w:val="TAL"/>
            </w:pPr>
            <w:r w:rsidRPr="003906F4">
              <w:t>Howard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1123" w14:textId="77777777" w:rsidR="00743C47" w:rsidRPr="003906F4" w:rsidRDefault="006F1045" w:rsidP="003906F4">
            <w:pPr>
              <w:pStyle w:val="TAL"/>
            </w:pPr>
            <w:r w:rsidRPr="003906F4">
              <w:t>Samsung Electronics Nordic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522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31489" w14:textId="77777777" w:rsidR="00743C47" w:rsidRPr="003906F4" w:rsidRDefault="006F1045" w:rsidP="003906F4">
            <w:pPr>
              <w:pStyle w:val="TAL"/>
            </w:pPr>
            <w:r w:rsidRPr="003906F4">
              <w:t>3GPPMEMBER</w:t>
            </w:r>
          </w:p>
        </w:tc>
      </w:tr>
      <w:tr w:rsidR="00743C47" w:rsidRPr="003906F4" w14:paraId="7A1BCAF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32970"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98F9F" w14:textId="77777777" w:rsidR="00743C47" w:rsidRPr="003906F4" w:rsidRDefault="006F1045" w:rsidP="003906F4">
            <w:pPr>
              <w:pStyle w:val="TAL"/>
            </w:pPr>
            <w:r w:rsidRPr="003906F4">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789C0" w14:textId="77777777" w:rsidR="00743C47" w:rsidRPr="003906F4" w:rsidRDefault="006F1045" w:rsidP="003906F4">
            <w:pPr>
              <w:pStyle w:val="TAL"/>
            </w:pPr>
            <w:r w:rsidRPr="003906F4">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C4D0F" w14:textId="77777777" w:rsidR="00743C47" w:rsidRPr="003906F4" w:rsidRDefault="006F1045" w:rsidP="003906F4">
            <w:pPr>
              <w:pStyle w:val="TAL"/>
            </w:pPr>
            <w:r w:rsidRPr="003906F4">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52F2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E20C4" w14:textId="77777777" w:rsidR="00743C47" w:rsidRPr="003906F4" w:rsidRDefault="006F1045" w:rsidP="003906F4">
            <w:pPr>
              <w:pStyle w:val="TAL"/>
            </w:pPr>
            <w:r w:rsidRPr="003906F4">
              <w:t>3GPPMEMBER</w:t>
            </w:r>
          </w:p>
        </w:tc>
      </w:tr>
      <w:tr w:rsidR="00743C47" w:rsidRPr="003906F4" w14:paraId="24DBF2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5E4F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E5237" w14:textId="77777777" w:rsidR="00743C47" w:rsidRPr="003906F4" w:rsidRDefault="006F1045" w:rsidP="003906F4">
            <w:pPr>
              <w:pStyle w:val="TAL"/>
            </w:pPr>
            <w:r w:rsidRPr="003906F4">
              <w:t>Berisot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4EA6F" w14:textId="77777777" w:rsidR="00743C47" w:rsidRPr="003906F4" w:rsidRDefault="006F1045" w:rsidP="003906F4">
            <w:pPr>
              <w:pStyle w:val="TAL"/>
            </w:pPr>
            <w:r w:rsidRPr="003906F4">
              <w:t>Thierry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2983D" w14:textId="77777777" w:rsidR="00743C47" w:rsidRPr="003906F4" w:rsidRDefault="006F1045" w:rsidP="003906F4">
            <w:pPr>
              <w:pStyle w:val="TAL"/>
            </w:pPr>
            <w:r w:rsidRPr="003906F4">
              <w:t>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7360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F6FAC" w14:textId="77777777" w:rsidR="00743C47" w:rsidRPr="003906F4" w:rsidRDefault="006F1045" w:rsidP="003906F4">
            <w:pPr>
              <w:pStyle w:val="TAL"/>
            </w:pPr>
            <w:r w:rsidRPr="003906F4">
              <w:t>3GPPMEMBER</w:t>
            </w:r>
          </w:p>
        </w:tc>
      </w:tr>
      <w:tr w:rsidR="00743C47" w:rsidRPr="003906F4" w14:paraId="7233B2A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1499A"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164B3" w14:textId="77777777" w:rsidR="00743C47" w:rsidRPr="003906F4" w:rsidRDefault="006F1045" w:rsidP="003906F4">
            <w:pPr>
              <w:pStyle w:val="TAL"/>
            </w:pPr>
            <w:r w:rsidRPr="003906F4">
              <w:t>Bishnoi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0F301" w14:textId="77777777" w:rsidR="00743C47" w:rsidRPr="003906F4" w:rsidRDefault="006F1045" w:rsidP="003906F4">
            <w:pPr>
              <w:pStyle w:val="TAL"/>
            </w:pPr>
            <w:r w:rsidRPr="003906F4">
              <w:t>Pritam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74E3E"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19B68"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BA6D" w14:textId="77777777" w:rsidR="00743C47" w:rsidRPr="003906F4" w:rsidRDefault="006F1045" w:rsidP="003906F4">
            <w:pPr>
              <w:pStyle w:val="TAL"/>
            </w:pPr>
            <w:r w:rsidRPr="003906F4">
              <w:t>3GPPORG_REP</w:t>
            </w:r>
          </w:p>
        </w:tc>
      </w:tr>
      <w:tr w:rsidR="00743C47" w:rsidRPr="003906F4" w14:paraId="5E36CCA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A70D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7A16D" w14:textId="77777777" w:rsidR="00743C47" w:rsidRPr="003906F4" w:rsidRDefault="006F1045" w:rsidP="003906F4">
            <w:pPr>
              <w:pStyle w:val="TAL"/>
            </w:pPr>
            <w:r w:rsidRPr="003906F4">
              <w:t>Boixadera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8AAB7" w14:textId="77777777" w:rsidR="00743C47" w:rsidRPr="003906F4" w:rsidRDefault="006F1045" w:rsidP="003906F4">
            <w:pPr>
              <w:pStyle w:val="TAL"/>
            </w:pPr>
            <w:proofErr w:type="spellStart"/>
            <w:r w:rsidRPr="003906F4">
              <w:t>Francesc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F955" w14:textId="77777777" w:rsidR="00743C47" w:rsidRPr="003906F4" w:rsidRDefault="006F1045" w:rsidP="003906F4">
            <w:pPr>
              <w:pStyle w:val="TAL"/>
            </w:pPr>
            <w:r w:rsidRPr="003906F4">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1D53"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4E51F" w14:textId="77777777" w:rsidR="00743C47" w:rsidRPr="003906F4" w:rsidRDefault="006F1045" w:rsidP="003906F4">
            <w:pPr>
              <w:pStyle w:val="TAL"/>
            </w:pPr>
            <w:r w:rsidRPr="003906F4">
              <w:t>3GPPMEMBER</w:t>
            </w:r>
          </w:p>
        </w:tc>
      </w:tr>
      <w:tr w:rsidR="00743C47" w:rsidRPr="003906F4" w14:paraId="6F5AAF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5D5D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99BA2" w14:textId="77777777" w:rsidR="00743C47" w:rsidRPr="003906F4" w:rsidRDefault="006F1045" w:rsidP="003906F4">
            <w:pPr>
              <w:pStyle w:val="TAL"/>
            </w:pPr>
            <w:proofErr w:type="spellStart"/>
            <w:r w:rsidRPr="003906F4">
              <w:t>Borsato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45983" w14:textId="77777777" w:rsidR="00743C47" w:rsidRPr="003906F4" w:rsidRDefault="006F1045" w:rsidP="003906F4">
            <w:pPr>
              <w:pStyle w:val="TAL"/>
            </w:pPr>
            <w:r w:rsidRPr="003906F4">
              <w:t>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AD140" w14:textId="77777777" w:rsidR="00743C47" w:rsidRPr="003906F4" w:rsidRDefault="006F1045" w:rsidP="003906F4">
            <w:pPr>
              <w:pStyle w:val="TAL"/>
            </w:pPr>
            <w:r w:rsidRPr="003906F4">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A7C3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BF60A" w14:textId="77777777" w:rsidR="00743C47" w:rsidRPr="003906F4" w:rsidRDefault="006F1045" w:rsidP="003906F4">
            <w:pPr>
              <w:pStyle w:val="TAL"/>
            </w:pPr>
            <w:r w:rsidRPr="003906F4">
              <w:t>3GPPMEMBER</w:t>
            </w:r>
          </w:p>
        </w:tc>
      </w:tr>
      <w:tr w:rsidR="00743C47" w:rsidRPr="003906F4" w14:paraId="4572F4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DFB9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92F6" w14:textId="77777777" w:rsidR="00743C47" w:rsidRPr="003906F4" w:rsidRDefault="006F1045" w:rsidP="003906F4">
            <w:pPr>
              <w:pStyle w:val="TAL"/>
            </w:pPr>
            <w:proofErr w:type="spellStart"/>
            <w:r w:rsidRPr="003906F4">
              <w:t>Brandborg</w:t>
            </w:r>
            <w:proofErr w:type="spellEnd"/>
            <w:r w:rsidRPr="003906F4">
              <w:t xml:space="preserve"> </w:t>
            </w:r>
            <w:proofErr w:type="spellStart"/>
            <w:r w:rsidRPr="003906F4">
              <w:t>Soerensen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AC46D" w14:textId="77777777" w:rsidR="00743C47" w:rsidRPr="003906F4" w:rsidRDefault="006F1045" w:rsidP="003906F4">
            <w:pPr>
              <w:pStyle w:val="TAL"/>
            </w:pPr>
            <w:r w:rsidRPr="003906F4">
              <w:t>Rene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7A5D" w14:textId="77777777" w:rsidR="00743C47" w:rsidRPr="003906F4" w:rsidRDefault="006F1045" w:rsidP="003906F4">
            <w:pPr>
              <w:pStyle w:val="TAL"/>
            </w:pPr>
            <w:r w:rsidRPr="003906F4">
              <w:t>Gatehouse Satcom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929D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C239" w14:textId="77777777" w:rsidR="00743C47" w:rsidRPr="003906F4" w:rsidRDefault="006F1045" w:rsidP="003906F4">
            <w:pPr>
              <w:pStyle w:val="TAL"/>
            </w:pPr>
            <w:r w:rsidRPr="003906F4">
              <w:t>3GPPMEMBER</w:t>
            </w:r>
          </w:p>
        </w:tc>
      </w:tr>
      <w:tr w:rsidR="00743C47" w:rsidRPr="003906F4" w14:paraId="798AA47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4C5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3F44D" w14:textId="77777777" w:rsidR="00743C47" w:rsidRPr="003906F4" w:rsidRDefault="006F1045" w:rsidP="003906F4">
            <w:pPr>
              <w:pStyle w:val="TAL"/>
            </w:pPr>
            <w:r w:rsidRPr="003906F4">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1A3F" w14:textId="77777777" w:rsidR="00743C47" w:rsidRPr="003906F4" w:rsidRDefault="006F1045" w:rsidP="003906F4">
            <w:pPr>
              <w:pStyle w:val="TAL"/>
            </w:pPr>
            <w:r w:rsidRPr="003906F4">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BA87E" w14:textId="77777777" w:rsidR="00743C47" w:rsidRPr="003906F4" w:rsidRDefault="006F1045" w:rsidP="003906F4">
            <w:pPr>
              <w:pStyle w:val="TAL"/>
            </w:pPr>
            <w:r w:rsidRPr="003906F4">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BE02A"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5E6E" w14:textId="77777777" w:rsidR="00743C47" w:rsidRPr="003906F4" w:rsidRDefault="006F1045" w:rsidP="003906F4">
            <w:pPr>
              <w:pStyle w:val="TAL"/>
            </w:pPr>
            <w:r w:rsidRPr="003906F4">
              <w:t>3GPPMEMBER</w:t>
            </w:r>
          </w:p>
        </w:tc>
      </w:tr>
      <w:tr w:rsidR="00743C47" w:rsidRPr="003906F4" w14:paraId="3ED024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5131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97447" w14:textId="77777777" w:rsidR="00743C47" w:rsidRPr="003906F4" w:rsidRDefault="006F1045" w:rsidP="003906F4">
            <w:pPr>
              <w:pStyle w:val="TAL"/>
            </w:pPr>
            <w:r w:rsidRPr="003906F4">
              <w:t>Buckley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EA05B" w14:textId="77777777" w:rsidR="00743C47" w:rsidRPr="003906F4" w:rsidRDefault="006F1045" w:rsidP="003906F4">
            <w:pPr>
              <w:pStyle w:val="TAL"/>
            </w:pPr>
            <w:r w:rsidRPr="003906F4">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B7B9" w14:textId="77777777" w:rsidR="00743C47" w:rsidRPr="003906F4" w:rsidRDefault="006F1045" w:rsidP="003906F4">
            <w:pPr>
              <w:pStyle w:val="TAL"/>
            </w:pPr>
            <w:r w:rsidRPr="003906F4">
              <w:t>OGC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706ED" w14:textId="77777777" w:rsidR="00743C47" w:rsidRPr="003906F4" w:rsidRDefault="006F1045" w:rsidP="003906F4">
            <w:pPr>
              <w:pStyle w:val="TAL"/>
            </w:pPr>
            <w:r w:rsidRPr="003906F4">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1A051" w14:textId="77777777" w:rsidR="00743C47" w:rsidRPr="003906F4" w:rsidRDefault="006F1045" w:rsidP="003906F4">
            <w:pPr>
              <w:pStyle w:val="TAL"/>
            </w:pPr>
            <w:r w:rsidRPr="003906F4">
              <w:t>3GPPMARK_REP</w:t>
            </w:r>
          </w:p>
        </w:tc>
      </w:tr>
      <w:tr w:rsidR="00743C47" w:rsidRPr="003906F4" w14:paraId="471A6F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C1E9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DAE71" w14:textId="77777777" w:rsidR="00743C47" w:rsidRPr="003906F4" w:rsidRDefault="006F1045" w:rsidP="003906F4">
            <w:pPr>
              <w:pStyle w:val="TAL"/>
            </w:pPr>
            <w:proofErr w:type="spellStart"/>
            <w:r w:rsidRPr="003906F4">
              <w:t>Budloo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9F201" w14:textId="77777777" w:rsidR="00743C47" w:rsidRPr="003906F4" w:rsidRDefault="006F1045" w:rsidP="003906F4">
            <w:pPr>
              <w:pStyle w:val="TAL"/>
            </w:pPr>
            <w:r w:rsidRPr="003906F4">
              <w:t>Jason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5D8BE" w14:textId="77777777" w:rsidR="00743C47" w:rsidRPr="003906F4" w:rsidRDefault="006F1045" w:rsidP="003906F4">
            <w:pPr>
              <w:pStyle w:val="TAL"/>
            </w:pPr>
            <w:r w:rsidRPr="003906F4">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8DCB3"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7732D" w14:textId="77777777" w:rsidR="00743C47" w:rsidRPr="003906F4" w:rsidRDefault="006F1045" w:rsidP="003906F4">
            <w:pPr>
              <w:pStyle w:val="TAL"/>
            </w:pPr>
            <w:r w:rsidRPr="003906F4">
              <w:t>3GPPMEMBER</w:t>
            </w:r>
          </w:p>
        </w:tc>
      </w:tr>
      <w:tr w:rsidR="00743C47" w:rsidRPr="003906F4" w14:paraId="7F1A8B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75A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DE29" w14:textId="77777777" w:rsidR="00743C47" w:rsidRPr="003906F4" w:rsidRDefault="006F1045" w:rsidP="003906F4">
            <w:pPr>
              <w:pStyle w:val="TAL"/>
            </w:pPr>
            <w:r w:rsidRPr="003906F4">
              <w:t>Burbidge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78C9B" w14:textId="77777777" w:rsidR="00743C47" w:rsidRPr="003906F4" w:rsidRDefault="006F1045" w:rsidP="003906F4">
            <w:pPr>
              <w:pStyle w:val="TAL"/>
            </w:pPr>
            <w:r w:rsidRPr="003906F4">
              <w:t>Richard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9FB9C" w14:textId="77777777" w:rsidR="00743C47" w:rsidRPr="003906F4" w:rsidRDefault="006F1045" w:rsidP="003906F4">
            <w:pPr>
              <w:pStyle w:val="TAL"/>
            </w:pPr>
            <w:r w:rsidRPr="003906F4">
              <w:t>Intel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67FB0"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D71FB" w14:textId="77777777" w:rsidR="00743C47" w:rsidRPr="003906F4" w:rsidRDefault="006F1045" w:rsidP="003906F4">
            <w:pPr>
              <w:pStyle w:val="TAL"/>
            </w:pPr>
            <w:r w:rsidRPr="003906F4">
              <w:t>3GPPMEMBER</w:t>
            </w:r>
          </w:p>
        </w:tc>
      </w:tr>
      <w:tr w:rsidR="00743C47" w:rsidRPr="003906F4" w14:paraId="400D57E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71EEB"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A00CD" w14:textId="77777777" w:rsidR="00743C47" w:rsidRPr="003906F4" w:rsidRDefault="006F1045" w:rsidP="003906F4">
            <w:pPr>
              <w:pStyle w:val="TAL"/>
            </w:pPr>
            <w:r w:rsidRPr="003906F4">
              <w:t>Byun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D93BC" w14:textId="77777777" w:rsidR="00743C47" w:rsidRPr="003906F4" w:rsidRDefault="006F1045" w:rsidP="003906F4">
            <w:pPr>
              <w:pStyle w:val="TAL"/>
            </w:pPr>
            <w:proofErr w:type="spellStart"/>
            <w:r w:rsidRPr="003906F4">
              <w:t>Daewook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97648" w14:textId="77777777" w:rsidR="00743C47" w:rsidRPr="003906F4" w:rsidRDefault="006F1045" w:rsidP="003906F4">
            <w:pPr>
              <w:pStyle w:val="TAL"/>
            </w:pPr>
            <w:r w:rsidRPr="003906F4">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B59B0"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C6AE3" w14:textId="77777777" w:rsidR="00743C47" w:rsidRPr="003906F4" w:rsidRDefault="006F1045" w:rsidP="003906F4">
            <w:pPr>
              <w:pStyle w:val="TAL"/>
            </w:pPr>
            <w:r w:rsidRPr="003906F4">
              <w:t>3GPPMEMBER</w:t>
            </w:r>
          </w:p>
        </w:tc>
      </w:tr>
      <w:tr w:rsidR="00743C47" w:rsidRPr="003906F4" w14:paraId="09E57E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2707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6C5D" w14:textId="77777777" w:rsidR="00743C47" w:rsidRPr="003906F4" w:rsidRDefault="006F1045" w:rsidP="003906F4">
            <w:pPr>
              <w:pStyle w:val="TAL"/>
            </w:pPr>
            <w:r w:rsidRPr="003906F4">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F66A" w14:textId="77777777" w:rsidR="00743C47" w:rsidRPr="003906F4" w:rsidRDefault="006F1045" w:rsidP="003906F4">
            <w:pPr>
              <w:pStyle w:val="TAL"/>
            </w:pPr>
            <w:proofErr w:type="spellStart"/>
            <w:r w:rsidRPr="003906F4">
              <w:t>Zhenzhen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1170C" w14:textId="77777777" w:rsidR="00743C47" w:rsidRPr="003906F4" w:rsidRDefault="006F1045" w:rsidP="003906F4">
            <w:pPr>
              <w:pStyle w:val="TAL"/>
            </w:pPr>
            <w:r w:rsidRPr="003906F4">
              <w:t>Huawei Technologies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E1FB3"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2BE91" w14:textId="77777777" w:rsidR="00743C47" w:rsidRPr="003906F4" w:rsidRDefault="006F1045" w:rsidP="003906F4">
            <w:pPr>
              <w:pStyle w:val="TAL"/>
            </w:pPr>
            <w:r w:rsidRPr="003906F4">
              <w:t>3GPPMEMBER</w:t>
            </w:r>
          </w:p>
        </w:tc>
      </w:tr>
      <w:tr w:rsidR="00743C47" w:rsidRPr="003906F4" w14:paraId="79CA98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F9C1F"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53583" w14:textId="77777777" w:rsidR="00743C47" w:rsidRPr="003906F4" w:rsidRDefault="006F1045" w:rsidP="003906F4">
            <w:pPr>
              <w:pStyle w:val="TAL"/>
            </w:pPr>
            <w:r w:rsidRPr="003906F4">
              <w:t>Carducci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2E425" w14:textId="77777777" w:rsidR="00743C47" w:rsidRPr="003906F4" w:rsidRDefault="006F1045" w:rsidP="003906F4">
            <w:pPr>
              <w:pStyle w:val="TAL"/>
            </w:pPr>
            <w:r w:rsidRPr="003906F4">
              <w:t>Candace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7152A" w14:textId="77777777" w:rsidR="00743C47" w:rsidRPr="003906F4" w:rsidRDefault="006F1045" w:rsidP="003906F4">
            <w:pPr>
              <w:pStyle w:val="TAL"/>
            </w:pPr>
            <w:r w:rsidRPr="003906F4">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3CF2A"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4F1B" w14:textId="77777777" w:rsidR="00743C47" w:rsidRPr="003906F4" w:rsidRDefault="006F1045" w:rsidP="003906F4">
            <w:pPr>
              <w:pStyle w:val="TAL"/>
            </w:pPr>
            <w:r w:rsidRPr="003906F4">
              <w:t>3GPPMEMBER</w:t>
            </w:r>
          </w:p>
        </w:tc>
      </w:tr>
      <w:tr w:rsidR="00743C47" w:rsidRPr="003906F4" w14:paraId="4E09C1E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08A9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2E3D6" w14:textId="77777777" w:rsidR="00743C47" w:rsidRPr="003906F4" w:rsidRDefault="006F1045" w:rsidP="003906F4">
            <w:pPr>
              <w:pStyle w:val="TAL"/>
            </w:pPr>
            <w:r w:rsidRPr="003906F4">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B35C7" w14:textId="77777777" w:rsidR="00743C47" w:rsidRPr="003906F4" w:rsidRDefault="006F1045" w:rsidP="003906F4">
            <w:pPr>
              <w:pStyle w:val="TAL"/>
            </w:pPr>
            <w:r w:rsidRPr="003906F4">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ACD24" w14:textId="77777777" w:rsidR="00743C47" w:rsidRPr="003906F4" w:rsidRDefault="006F1045" w:rsidP="003906F4">
            <w:pPr>
              <w:pStyle w:val="TAL"/>
            </w:pPr>
            <w:r w:rsidRPr="003906F4">
              <w:t>Nokia Poland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CB13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8538A" w14:textId="77777777" w:rsidR="00743C47" w:rsidRPr="003906F4" w:rsidRDefault="006F1045" w:rsidP="003906F4">
            <w:pPr>
              <w:pStyle w:val="TAL"/>
            </w:pPr>
            <w:r w:rsidRPr="003906F4">
              <w:t>3GPPMEMBER</w:t>
            </w:r>
          </w:p>
        </w:tc>
      </w:tr>
      <w:tr w:rsidR="00743C47" w:rsidRPr="003906F4" w14:paraId="49BB245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1976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69B8" w14:textId="77777777" w:rsidR="00743C47" w:rsidRPr="003906F4" w:rsidRDefault="006F1045" w:rsidP="003906F4">
            <w:pPr>
              <w:pStyle w:val="TAL"/>
            </w:pPr>
            <w:proofErr w:type="spellStart"/>
            <w:r w:rsidRPr="003906F4">
              <w:t>Champel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671C4" w14:textId="77777777" w:rsidR="00743C47" w:rsidRPr="003906F4" w:rsidRDefault="006F1045" w:rsidP="003906F4">
            <w:pPr>
              <w:pStyle w:val="TAL"/>
            </w:pPr>
            <w:r w:rsidRPr="003906F4">
              <w:t>Mary-Luc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72F56" w14:textId="77777777" w:rsidR="00743C47" w:rsidRPr="003906F4" w:rsidRDefault="006F1045" w:rsidP="003906F4">
            <w:pPr>
              <w:pStyle w:val="TAL"/>
            </w:pPr>
            <w:r w:rsidRPr="003906F4">
              <w:t>Beijing Xiaomi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ECDA"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55B8" w14:textId="77777777" w:rsidR="00743C47" w:rsidRPr="003906F4" w:rsidRDefault="006F1045" w:rsidP="003906F4">
            <w:pPr>
              <w:pStyle w:val="TAL"/>
            </w:pPr>
            <w:r w:rsidRPr="003906F4">
              <w:t>3GPPMEMBER</w:t>
            </w:r>
          </w:p>
        </w:tc>
      </w:tr>
      <w:tr w:rsidR="00743C47" w:rsidRPr="003906F4" w14:paraId="37F9B0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D4BA3"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B6AA2" w14:textId="77777777" w:rsidR="00743C47" w:rsidRPr="003906F4" w:rsidRDefault="006F1045" w:rsidP="003906F4">
            <w:pPr>
              <w:pStyle w:val="TAL"/>
            </w:pPr>
            <w:proofErr w:type="spellStart"/>
            <w:r w:rsidRPr="003906F4">
              <w:t>Charbit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68817" w14:textId="77777777" w:rsidR="00743C47" w:rsidRPr="003906F4" w:rsidRDefault="006F1045" w:rsidP="003906F4">
            <w:pPr>
              <w:pStyle w:val="TAL"/>
            </w:pPr>
            <w:r w:rsidRPr="003906F4">
              <w:t>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FBFE2" w14:textId="77777777" w:rsidR="00743C47" w:rsidRPr="003906F4" w:rsidRDefault="006F1045" w:rsidP="003906F4">
            <w:pPr>
              <w:pStyle w:val="TAL"/>
            </w:pPr>
            <w:r w:rsidRPr="003906F4">
              <w:t>MediaTek Korea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11FA9"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87912" w14:textId="77777777" w:rsidR="00743C47" w:rsidRPr="003906F4" w:rsidRDefault="006F1045" w:rsidP="003906F4">
            <w:pPr>
              <w:pStyle w:val="TAL"/>
            </w:pPr>
            <w:r w:rsidRPr="003906F4">
              <w:t>3GPPMEMBER</w:t>
            </w:r>
          </w:p>
        </w:tc>
      </w:tr>
      <w:tr w:rsidR="00743C47" w:rsidRPr="003906F4" w14:paraId="255D6D5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9C716"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744B3" w14:textId="77777777" w:rsidR="00743C47" w:rsidRPr="003906F4" w:rsidRDefault="006F1045" w:rsidP="003906F4">
            <w:pPr>
              <w:pStyle w:val="TAL"/>
            </w:pPr>
            <w:r w:rsidRPr="003906F4">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3593A" w14:textId="77777777" w:rsidR="00743C47" w:rsidRPr="003906F4" w:rsidRDefault="006F1045" w:rsidP="003906F4">
            <w:pPr>
              <w:pStyle w:val="TAL"/>
            </w:pPr>
            <w:r w:rsidRPr="003906F4">
              <w:t>Xiang (Steven)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2CF03" w14:textId="77777777" w:rsidR="00743C47" w:rsidRPr="003906F4" w:rsidRDefault="006F1045" w:rsidP="003906F4">
            <w:pPr>
              <w:pStyle w:val="TAL"/>
            </w:pPr>
            <w:r w:rsidRPr="003906F4">
              <w:t>Apple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C8C7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61981" w14:textId="77777777" w:rsidR="00743C47" w:rsidRPr="003906F4" w:rsidRDefault="006F1045" w:rsidP="003906F4">
            <w:pPr>
              <w:pStyle w:val="TAL"/>
            </w:pPr>
            <w:r w:rsidRPr="003906F4">
              <w:t>3GPPMEMBER</w:t>
            </w:r>
          </w:p>
        </w:tc>
      </w:tr>
      <w:tr w:rsidR="00743C47" w:rsidRPr="003906F4" w14:paraId="619B98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95A3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77449" w14:textId="77777777" w:rsidR="00743C47" w:rsidRPr="003906F4" w:rsidRDefault="006F1045" w:rsidP="003906F4">
            <w:pPr>
              <w:pStyle w:val="TAL"/>
            </w:pPr>
            <w:r w:rsidRPr="003906F4">
              <w:t>Chen 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4C8BF" w14:textId="77777777" w:rsidR="00743C47" w:rsidRPr="003906F4" w:rsidRDefault="006F1045" w:rsidP="003906F4">
            <w:pPr>
              <w:pStyle w:val="TAL"/>
            </w:pPr>
            <w:r w:rsidRPr="003906F4">
              <w:t>Daniel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61204" w14:textId="77777777" w:rsidR="00743C47" w:rsidRPr="003906F4" w:rsidRDefault="006F1045" w:rsidP="003906F4">
            <w:pPr>
              <w:pStyle w:val="TAL"/>
            </w:pPr>
            <w:r w:rsidRPr="003906F4">
              <w:t>Ericsson Hungary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F9F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C7D9C" w14:textId="77777777" w:rsidR="00743C47" w:rsidRPr="003906F4" w:rsidRDefault="006F1045" w:rsidP="003906F4">
            <w:pPr>
              <w:pStyle w:val="TAL"/>
            </w:pPr>
            <w:r w:rsidRPr="003906F4">
              <w:t>3GPPMEMBER</w:t>
            </w:r>
          </w:p>
        </w:tc>
      </w:tr>
      <w:tr w:rsidR="00743C47" w:rsidRPr="003906F4" w14:paraId="66D8BF3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EBCE3"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11579" w14:textId="77777777" w:rsidR="00743C47" w:rsidRPr="003906F4" w:rsidRDefault="006F1045" w:rsidP="003906F4">
            <w:pPr>
              <w:pStyle w:val="TAL"/>
            </w:pPr>
            <w:r w:rsidRPr="003906F4">
              <w:t>Chiba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1A7F5" w14:textId="77777777" w:rsidR="00743C47" w:rsidRPr="003906F4" w:rsidRDefault="006F1045" w:rsidP="003906F4">
            <w:pPr>
              <w:pStyle w:val="TAL"/>
            </w:pPr>
            <w:proofErr w:type="spellStart"/>
            <w:r w:rsidRPr="003906F4">
              <w:t>Tsunehiko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55C83" w14:textId="77777777" w:rsidR="00743C47" w:rsidRPr="003906F4" w:rsidRDefault="006F1045" w:rsidP="003906F4">
            <w:pPr>
              <w:pStyle w:val="TAL"/>
            </w:pPr>
            <w:r w:rsidRPr="003906F4">
              <w:t>VIAVI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AE6C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359CC" w14:textId="77777777" w:rsidR="00743C47" w:rsidRPr="003906F4" w:rsidRDefault="006F1045" w:rsidP="003906F4">
            <w:pPr>
              <w:pStyle w:val="TAL"/>
            </w:pPr>
            <w:r w:rsidRPr="003906F4">
              <w:t>3GPPMEMBER</w:t>
            </w:r>
          </w:p>
        </w:tc>
      </w:tr>
      <w:tr w:rsidR="00743C47" w:rsidRPr="003906F4" w14:paraId="535A75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CDEE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0EF2E" w14:textId="77777777" w:rsidR="00743C47" w:rsidRPr="003906F4" w:rsidRDefault="006F1045" w:rsidP="003906F4">
            <w:pPr>
              <w:pStyle w:val="TAL"/>
            </w:pPr>
            <w:r w:rsidRPr="003906F4">
              <w:t>CHIN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4A3AF" w14:textId="77777777" w:rsidR="00743C47" w:rsidRPr="003906F4" w:rsidRDefault="006F1045" w:rsidP="003906F4">
            <w:pPr>
              <w:pStyle w:val="TAL"/>
            </w:pPr>
            <w:r w:rsidRPr="003906F4">
              <w:t>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8409A" w14:textId="77777777" w:rsidR="00743C47" w:rsidRPr="003906F4" w:rsidRDefault="006F1045" w:rsidP="003906F4">
            <w:pPr>
              <w:pStyle w:val="TAL"/>
            </w:pPr>
            <w:r w:rsidRPr="003906F4">
              <w:t xml:space="preserve">Hangzhou </w:t>
            </w:r>
            <w:proofErr w:type="spellStart"/>
            <w:r w:rsidRPr="003906F4">
              <w:t>Douku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30720"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50C6D" w14:textId="77777777" w:rsidR="00743C47" w:rsidRPr="003906F4" w:rsidRDefault="006F1045" w:rsidP="003906F4">
            <w:pPr>
              <w:pStyle w:val="TAL"/>
            </w:pPr>
            <w:r w:rsidRPr="003906F4">
              <w:t>3GPPMEMBER</w:t>
            </w:r>
          </w:p>
        </w:tc>
      </w:tr>
      <w:tr w:rsidR="00743C47" w:rsidRPr="003906F4" w14:paraId="6FBE82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B7FE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7464" w14:textId="77777777" w:rsidR="00743C47" w:rsidRPr="003906F4" w:rsidRDefault="006F1045" w:rsidP="003906F4">
            <w:pPr>
              <w:pStyle w:val="TAL"/>
            </w:pPr>
            <w:r w:rsidRPr="003906F4">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C185E" w14:textId="77777777" w:rsidR="00743C47" w:rsidRPr="003906F4" w:rsidRDefault="006F1045" w:rsidP="003906F4">
            <w:pPr>
              <w:pStyle w:val="TAL"/>
            </w:pPr>
            <w:r w:rsidRPr="003906F4">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8154" w14:textId="77777777" w:rsidR="00743C47" w:rsidRPr="003906F4" w:rsidRDefault="006F1045" w:rsidP="003906F4">
            <w:pPr>
              <w:pStyle w:val="TAL"/>
            </w:pPr>
            <w:r w:rsidRPr="003906F4">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12950"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ACBF0" w14:textId="77777777" w:rsidR="00743C47" w:rsidRPr="003906F4" w:rsidRDefault="006F1045" w:rsidP="003906F4">
            <w:pPr>
              <w:pStyle w:val="TAL"/>
            </w:pPr>
            <w:r w:rsidRPr="003906F4">
              <w:t>3GPPMEMBER</w:t>
            </w:r>
          </w:p>
        </w:tc>
      </w:tr>
      <w:tr w:rsidR="00743C47" w:rsidRPr="003906F4" w14:paraId="777D75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404B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5D464" w14:textId="77777777" w:rsidR="00743C47" w:rsidRPr="003906F4" w:rsidRDefault="006F1045" w:rsidP="003906F4">
            <w:pPr>
              <w:pStyle w:val="TAL"/>
            </w:pPr>
            <w:proofErr w:type="spellStart"/>
            <w:r w:rsidRPr="003906F4">
              <w:t>Chuberre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20088" w14:textId="77777777" w:rsidR="00743C47" w:rsidRPr="003906F4" w:rsidRDefault="006F1045" w:rsidP="003906F4">
            <w:pPr>
              <w:pStyle w:val="TAL"/>
            </w:pPr>
            <w:r w:rsidRPr="003906F4">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B3314" w14:textId="77777777" w:rsidR="00743C47" w:rsidRPr="003906F4" w:rsidRDefault="006F1045" w:rsidP="003906F4">
            <w:pPr>
              <w:pStyle w:val="TAL"/>
            </w:pPr>
            <w:r w:rsidRPr="003906F4">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35FA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97E42" w14:textId="77777777" w:rsidR="00743C47" w:rsidRPr="003906F4" w:rsidRDefault="006F1045" w:rsidP="003906F4">
            <w:pPr>
              <w:pStyle w:val="TAL"/>
            </w:pPr>
            <w:r w:rsidRPr="003906F4">
              <w:t>3GPPMEMBER</w:t>
            </w:r>
          </w:p>
        </w:tc>
      </w:tr>
      <w:tr w:rsidR="00743C47" w:rsidRPr="003906F4" w14:paraId="35B304D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52E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B95AD" w14:textId="77777777" w:rsidR="00743C47" w:rsidRPr="003906F4" w:rsidRDefault="006F1045" w:rsidP="003906F4">
            <w:pPr>
              <w:pStyle w:val="TAL"/>
            </w:pPr>
            <w:proofErr w:type="spellStart"/>
            <w:r w:rsidRPr="003906F4">
              <w:t>Classon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9F04E" w14:textId="77777777" w:rsidR="00743C47" w:rsidRPr="003906F4" w:rsidRDefault="006F1045" w:rsidP="003906F4">
            <w:pPr>
              <w:pStyle w:val="TAL"/>
            </w:pPr>
            <w:r w:rsidRPr="003906F4">
              <w:t>Brian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4ADBD" w14:textId="77777777" w:rsidR="00743C47" w:rsidRPr="003906F4" w:rsidRDefault="006F1045" w:rsidP="003906F4">
            <w:pPr>
              <w:pStyle w:val="TAL"/>
            </w:pPr>
            <w:proofErr w:type="spellStart"/>
            <w:r w:rsidRPr="003906F4">
              <w:t>Classon</w:t>
            </w:r>
            <w:proofErr w:type="spellEnd"/>
            <w:r w:rsidRPr="003906F4">
              <w:t xml:space="preserve"> Consulting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9F77D"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495C" w14:textId="77777777" w:rsidR="00743C47" w:rsidRPr="003906F4" w:rsidRDefault="006F1045" w:rsidP="003906F4">
            <w:pPr>
              <w:pStyle w:val="TAL"/>
            </w:pPr>
            <w:r w:rsidRPr="003906F4">
              <w:t>3GPPMEMBER</w:t>
            </w:r>
          </w:p>
        </w:tc>
      </w:tr>
      <w:tr w:rsidR="00743C47" w:rsidRPr="003906F4" w14:paraId="3798A74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CC12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BFA32" w14:textId="77777777" w:rsidR="00743C47" w:rsidRPr="003906F4" w:rsidRDefault="006F1045" w:rsidP="003906F4">
            <w:pPr>
              <w:pStyle w:val="TAL"/>
            </w:pPr>
            <w:r w:rsidRPr="003906F4">
              <w:t>Dawes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A2D01" w14:textId="77777777" w:rsidR="00743C47" w:rsidRPr="003906F4" w:rsidRDefault="006F1045" w:rsidP="003906F4">
            <w:pPr>
              <w:pStyle w:val="TAL"/>
            </w:pPr>
            <w:r w:rsidRPr="003906F4">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D34DD" w14:textId="77777777" w:rsidR="00743C47" w:rsidRPr="003906F4" w:rsidRDefault="006F1045" w:rsidP="003906F4">
            <w:pPr>
              <w:pStyle w:val="TAL"/>
            </w:pPr>
            <w:r w:rsidRPr="003906F4">
              <w:t>Vodafone Romania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1D04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5DBB" w14:textId="77777777" w:rsidR="00743C47" w:rsidRPr="003906F4" w:rsidRDefault="006F1045" w:rsidP="003906F4">
            <w:pPr>
              <w:pStyle w:val="TAL"/>
            </w:pPr>
            <w:r w:rsidRPr="003906F4">
              <w:t>3GPPMEMBER</w:t>
            </w:r>
          </w:p>
        </w:tc>
      </w:tr>
      <w:tr w:rsidR="00743C47" w:rsidRPr="003906F4" w14:paraId="47F5546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6082F"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4F885" w14:textId="77777777" w:rsidR="00743C47" w:rsidRPr="003906F4" w:rsidRDefault="006F1045" w:rsidP="003906F4">
            <w:pPr>
              <w:pStyle w:val="TAL"/>
            </w:pPr>
            <w:proofErr w:type="spellStart"/>
            <w:r w:rsidRPr="003906F4">
              <w:t>Dropmann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EF37C" w14:textId="77777777" w:rsidR="00743C47" w:rsidRPr="003906F4" w:rsidRDefault="006F1045" w:rsidP="003906F4">
            <w:pPr>
              <w:pStyle w:val="TAL"/>
            </w:pPr>
            <w:r w:rsidRPr="003906F4">
              <w:t>Ulrich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FCED5" w14:textId="77777777" w:rsidR="00743C47" w:rsidRPr="003906F4" w:rsidRDefault="006F1045" w:rsidP="003906F4">
            <w:pPr>
              <w:pStyle w:val="TAL"/>
            </w:pPr>
            <w:r w:rsidRPr="003906F4">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ECC1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7B0C4" w14:textId="77777777" w:rsidR="00743C47" w:rsidRPr="003906F4" w:rsidRDefault="006F1045" w:rsidP="003906F4">
            <w:pPr>
              <w:pStyle w:val="TAL"/>
            </w:pPr>
            <w:r w:rsidRPr="003906F4">
              <w:t>3GPPMEMBER</w:t>
            </w:r>
          </w:p>
        </w:tc>
      </w:tr>
      <w:tr w:rsidR="00743C47" w:rsidRPr="003906F4" w14:paraId="6BD48B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4B1F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23F3" w14:textId="77777777" w:rsidR="00743C47" w:rsidRPr="003906F4" w:rsidRDefault="006F1045" w:rsidP="003906F4">
            <w:pPr>
              <w:pStyle w:val="TAL"/>
            </w:pPr>
            <w:proofErr w:type="spellStart"/>
            <w:r w:rsidRPr="003906F4">
              <w:t>Faurie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ED9FF" w14:textId="77777777" w:rsidR="00743C47" w:rsidRPr="003906F4" w:rsidRDefault="006F1045" w:rsidP="003906F4">
            <w:pPr>
              <w:pStyle w:val="TAL"/>
            </w:pPr>
            <w:r w:rsidRPr="003906F4">
              <w:t>Rene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DF8BC" w14:textId="77777777" w:rsidR="00743C47" w:rsidRPr="003906F4" w:rsidRDefault="006F1045" w:rsidP="003906F4">
            <w:pPr>
              <w:pStyle w:val="TAL"/>
            </w:pPr>
            <w:r w:rsidRPr="003906F4">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C09C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F1990" w14:textId="77777777" w:rsidR="00743C47" w:rsidRPr="003906F4" w:rsidRDefault="006F1045" w:rsidP="003906F4">
            <w:pPr>
              <w:pStyle w:val="TAL"/>
            </w:pPr>
            <w:r w:rsidRPr="003906F4">
              <w:t>3GPPMEMBER</w:t>
            </w:r>
          </w:p>
        </w:tc>
      </w:tr>
      <w:tr w:rsidR="00743C47" w:rsidRPr="003906F4" w14:paraId="11D8F0D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90A22" w14:textId="77777777" w:rsidR="00743C47" w:rsidRPr="003906F4" w:rsidRDefault="006F1045" w:rsidP="003906F4">
            <w:pPr>
              <w:pStyle w:val="TAL"/>
            </w:pPr>
            <w:proofErr w:type="spellStart"/>
            <w:r w:rsidRPr="003906F4">
              <w:lastRenderedPageBreak/>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6A247" w14:textId="77777777" w:rsidR="00743C47" w:rsidRPr="003906F4" w:rsidRDefault="006F1045" w:rsidP="003906F4">
            <w:pPr>
              <w:pStyle w:val="TAL"/>
            </w:pPr>
            <w:r w:rsidRPr="003906F4">
              <w:t>Featherstone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C552A" w14:textId="77777777" w:rsidR="00743C47" w:rsidRPr="003906F4" w:rsidRDefault="006F1045" w:rsidP="003906F4">
            <w:pPr>
              <w:pStyle w:val="TAL"/>
            </w:pPr>
            <w:r w:rsidRPr="003906F4">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BD7CA" w14:textId="77777777" w:rsidR="00743C47" w:rsidRPr="003906F4" w:rsidRDefault="006F1045" w:rsidP="003906F4">
            <w:pPr>
              <w:pStyle w:val="TAL"/>
            </w:pPr>
            <w:r w:rsidRPr="003906F4">
              <w:t>Apple Europe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24EA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1369C" w14:textId="77777777" w:rsidR="00743C47" w:rsidRPr="003906F4" w:rsidRDefault="006F1045" w:rsidP="003906F4">
            <w:pPr>
              <w:pStyle w:val="TAL"/>
            </w:pPr>
            <w:r w:rsidRPr="003906F4">
              <w:t>3GPPMEMBER</w:t>
            </w:r>
          </w:p>
        </w:tc>
      </w:tr>
      <w:tr w:rsidR="00743C47" w:rsidRPr="003906F4" w14:paraId="42F3C51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D213B" w14:textId="77777777" w:rsidR="00743C47" w:rsidRPr="003906F4" w:rsidRDefault="006F1045" w:rsidP="003906F4">
            <w:pPr>
              <w:pStyle w:val="TAL"/>
            </w:pPr>
            <w:r w:rsidRPr="003906F4">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0B133" w14:textId="77777777" w:rsidR="00743C47" w:rsidRPr="003906F4" w:rsidRDefault="006F1045" w:rsidP="003906F4">
            <w:pPr>
              <w:pStyle w:val="TAL"/>
            </w:pPr>
            <w:r w:rsidRPr="003906F4">
              <w:t>Fernandez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AA00E" w14:textId="77777777" w:rsidR="00743C47" w:rsidRPr="003906F4" w:rsidRDefault="006F1045" w:rsidP="003906F4">
            <w:pPr>
              <w:pStyle w:val="TAL"/>
            </w:pPr>
            <w:r w:rsidRPr="003906F4">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B3191" w14:textId="77777777" w:rsidR="00743C47" w:rsidRPr="003906F4" w:rsidRDefault="006F1045" w:rsidP="003906F4">
            <w:pPr>
              <w:pStyle w:val="TAL"/>
            </w:pPr>
            <w:r w:rsidRPr="003906F4">
              <w:t xml:space="preserve">Ericsson GmbH, </w:t>
            </w:r>
            <w:proofErr w:type="spellStart"/>
            <w:r w:rsidRPr="003906F4">
              <w:t>Eurolab</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98AD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18F50" w14:textId="77777777" w:rsidR="00743C47" w:rsidRPr="003906F4" w:rsidRDefault="006F1045" w:rsidP="003906F4">
            <w:pPr>
              <w:pStyle w:val="TAL"/>
            </w:pPr>
            <w:r w:rsidRPr="003906F4">
              <w:t>3GPPMEMBER</w:t>
            </w:r>
          </w:p>
        </w:tc>
      </w:tr>
      <w:tr w:rsidR="00743C47" w:rsidRPr="003906F4" w14:paraId="41D2CB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D7CD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C253D" w14:textId="77777777" w:rsidR="00743C47" w:rsidRPr="003906F4" w:rsidRDefault="006F1045" w:rsidP="003906F4">
            <w:pPr>
              <w:pStyle w:val="TAL"/>
            </w:pPr>
            <w:proofErr w:type="spellStart"/>
            <w:r w:rsidRPr="003906F4">
              <w:t>Ferrus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D9824" w14:textId="77777777" w:rsidR="00743C47" w:rsidRPr="003906F4" w:rsidRDefault="006F1045" w:rsidP="003906F4">
            <w:pPr>
              <w:pStyle w:val="TAL"/>
            </w:pPr>
            <w:r w:rsidRPr="003906F4">
              <w:t>Ramon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23DAD" w14:textId="77777777" w:rsidR="00743C47" w:rsidRPr="003906F4" w:rsidRDefault="006F1045" w:rsidP="003906F4">
            <w:pPr>
              <w:pStyle w:val="TAL"/>
            </w:pPr>
            <w:proofErr w:type="spellStart"/>
            <w:r w:rsidRPr="003906F4">
              <w:t>Sateliot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4C9D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065EA" w14:textId="77777777" w:rsidR="00743C47" w:rsidRPr="003906F4" w:rsidRDefault="006F1045" w:rsidP="003906F4">
            <w:pPr>
              <w:pStyle w:val="TAL"/>
            </w:pPr>
            <w:r w:rsidRPr="003906F4">
              <w:t>3GPPMEMBER</w:t>
            </w:r>
          </w:p>
        </w:tc>
      </w:tr>
      <w:tr w:rsidR="00743C47" w:rsidRPr="003906F4" w14:paraId="059181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D33A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2F40B" w14:textId="77777777" w:rsidR="00743C47" w:rsidRPr="003906F4" w:rsidRDefault="006F1045" w:rsidP="003906F4">
            <w:pPr>
              <w:pStyle w:val="TAL"/>
            </w:pPr>
            <w:r w:rsidRPr="003906F4">
              <w:t>Firmin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91F30" w14:textId="77777777" w:rsidR="00743C47" w:rsidRPr="003906F4" w:rsidRDefault="006F1045" w:rsidP="003906F4">
            <w:pPr>
              <w:pStyle w:val="TAL"/>
            </w:pPr>
            <w:r w:rsidRPr="003906F4">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E626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308A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0B235" w14:textId="77777777" w:rsidR="00743C47" w:rsidRPr="003906F4" w:rsidRDefault="006F1045" w:rsidP="003906F4">
            <w:pPr>
              <w:pStyle w:val="TAL"/>
            </w:pPr>
            <w:r w:rsidRPr="003906F4">
              <w:t>3GPPORG_REP</w:t>
            </w:r>
          </w:p>
        </w:tc>
      </w:tr>
      <w:tr w:rsidR="00743C47" w:rsidRPr="003906F4" w14:paraId="5F5A11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32CE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F56DD" w14:textId="77777777" w:rsidR="00743C47" w:rsidRPr="003906F4" w:rsidRDefault="006F1045" w:rsidP="003906F4">
            <w:pPr>
              <w:pStyle w:val="TAL"/>
            </w:pPr>
            <w:proofErr w:type="spellStart"/>
            <w:r w:rsidRPr="003906F4">
              <w:t>Foldoy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4432A" w14:textId="77777777" w:rsidR="00743C47" w:rsidRPr="003906F4" w:rsidRDefault="006F1045" w:rsidP="003906F4">
            <w:pPr>
              <w:pStyle w:val="TAL"/>
            </w:pPr>
            <w:r w:rsidRPr="003906F4">
              <w:t>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164DE" w14:textId="77777777" w:rsidR="00743C47" w:rsidRPr="003906F4" w:rsidRDefault="006F1045" w:rsidP="003906F4">
            <w:pPr>
              <w:pStyle w:val="TAL"/>
            </w:pPr>
            <w:proofErr w:type="spellStart"/>
            <w:r w:rsidRPr="003906F4">
              <w:t>Nkom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784D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03765" w14:textId="77777777" w:rsidR="00743C47" w:rsidRPr="003906F4" w:rsidRDefault="006F1045" w:rsidP="003906F4">
            <w:pPr>
              <w:pStyle w:val="TAL"/>
            </w:pPr>
            <w:r w:rsidRPr="003906F4">
              <w:t>3GPPMEMBER</w:t>
            </w:r>
          </w:p>
        </w:tc>
      </w:tr>
      <w:tr w:rsidR="00743C47" w:rsidRPr="003906F4" w14:paraId="03DEA48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3E1D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CEEE5" w14:textId="77777777" w:rsidR="00743C47" w:rsidRPr="003906F4" w:rsidRDefault="006F1045" w:rsidP="003906F4">
            <w:pPr>
              <w:pStyle w:val="TAL"/>
            </w:pPr>
            <w:proofErr w:type="spellStart"/>
            <w:r w:rsidRPr="003906F4">
              <w:t>Fujishiro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59A97" w14:textId="77777777" w:rsidR="00743C47" w:rsidRPr="003906F4" w:rsidRDefault="006F1045" w:rsidP="003906F4">
            <w:pPr>
              <w:pStyle w:val="TAL"/>
            </w:pPr>
            <w:r w:rsidRPr="003906F4">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84CB4" w14:textId="77777777" w:rsidR="00743C47" w:rsidRPr="003906F4" w:rsidRDefault="006F1045" w:rsidP="003906F4">
            <w:pPr>
              <w:pStyle w:val="TAL"/>
            </w:pPr>
            <w:r w:rsidRPr="003906F4">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5190"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AF52" w14:textId="77777777" w:rsidR="00743C47" w:rsidRPr="003906F4" w:rsidRDefault="006F1045" w:rsidP="003906F4">
            <w:pPr>
              <w:pStyle w:val="TAL"/>
            </w:pPr>
            <w:r w:rsidRPr="003906F4">
              <w:t>3GPPMEMBER</w:t>
            </w:r>
          </w:p>
        </w:tc>
      </w:tr>
      <w:tr w:rsidR="00743C47" w:rsidRPr="003906F4" w14:paraId="10D800A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96F76"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5B4BE" w14:textId="77777777" w:rsidR="00743C47" w:rsidRPr="003906F4" w:rsidRDefault="006F1045" w:rsidP="003906F4">
            <w:pPr>
              <w:pStyle w:val="TAL"/>
            </w:pPr>
            <w:proofErr w:type="spellStart"/>
            <w:r w:rsidRPr="003906F4">
              <w:t>Gaal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C3AC" w14:textId="77777777" w:rsidR="00743C47" w:rsidRPr="003906F4" w:rsidRDefault="006F1045" w:rsidP="003906F4">
            <w:pPr>
              <w:pStyle w:val="TAL"/>
            </w:pPr>
            <w:r w:rsidRPr="003906F4">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697FE" w14:textId="77777777" w:rsidR="00743C47" w:rsidRPr="003906F4" w:rsidRDefault="006F1045" w:rsidP="003906F4">
            <w:pPr>
              <w:pStyle w:val="TAL"/>
            </w:pPr>
            <w:r w:rsidRPr="003906F4">
              <w:t>Qualcomm Austria RFFE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1C47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9DC5F" w14:textId="77777777" w:rsidR="00743C47" w:rsidRPr="003906F4" w:rsidRDefault="006F1045" w:rsidP="003906F4">
            <w:pPr>
              <w:pStyle w:val="TAL"/>
            </w:pPr>
            <w:r w:rsidRPr="003906F4">
              <w:t>3GPPMEMBER</w:t>
            </w:r>
          </w:p>
        </w:tc>
      </w:tr>
      <w:tr w:rsidR="00743C47" w:rsidRPr="003906F4" w14:paraId="3CF99B8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CEB5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D540E" w14:textId="77777777" w:rsidR="00743C47" w:rsidRPr="003906F4" w:rsidRDefault="006F1045" w:rsidP="003906F4">
            <w:pPr>
              <w:pStyle w:val="TAL"/>
            </w:pPr>
            <w:r w:rsidRPr="003906F4">
              <w:t>Gabin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E62B2" w14:textId="77777777" w:rsidR="00743C47" w:rsidRPr="003906F4" w:rsidRDefault="006F1045" w:rsidP="003906F4">
            <w:pPr>
              <w:pStyle w:val="TAL"/>
            </w:pPr>
            <w:r w:rsidRPr="003906F4">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16B1" w14:textId="77777777" w:rsidR="00743C47" w:rsidRPr="003906F4" w:rsidRDefault="006F1045" w:rsidP="003906F4">
            <w:pPr>
              <w:pStyle w:val="TAL"/>
            </w:pPr>
            <w:r w:rsidRPr="003906F4">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C377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91F7C" w14:textId="77777777" w:rsidR="00743C47" w:rsidRPr="003906F4" w:rsidRDefault="006F1045" w:rsidP="003906F4">
            <w:pPr>
              <w:pStyle w:val="TAL"/>
            </w:pPr>
            <w:r w:rsidRPr="003906F4">
              <w:t>3GPPMEMBER</w:t>
            </w:r>
          </w:p>
        </w:tc>
      </w:tr>
      <w:tr w:rsidR="00743C47" w:rsidRPr="003906F4" w14:paraId="5491870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189AD"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B8BB0" w14:textId="77777777" w:rsidR="00743C47" w:rsidRPr="003906F4" w:rsidRDefault="006F1045" w:rsidP="003906F4">
            <w:pPr>
              <w:pStyle w:val="TAL"/>
            </w:pPr>
            <w:r w:rsidRPr="003906F4">
              <w:t>Gan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AB09D" w14:textId="77777777" w:rsidR="00743C47" w:rsidRPr="003906F4" w:rsidRDefault="006F1045" w:rsidP="003906F4">
            <w:pPr>
              <w:pStyle w:val="TAL"/>
            </w:pPr>
            <w:proofErr w:type="spellStart"/>
            <w:r w:rsidRPr="003906F4">
              <w:t>Jiansong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62A10" w14:textId="77777777" w:rsidR="00743C47" w:rsidRPr="003906F4" w:rsidRDefault="006F1045" w:rsidP="003906F4">
            <w:pPr>
              <w:pStyle w:val="TAL"/>
            </w:pPr>
            <w:r w:rsidRPr="003906F4">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8760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52964" w14:textId="77777777" w:rsidR="00743C47" w:rsidRPr="003906F4" w:rsidRDefault="006F1045" w:rsidP="003906F4">
            <w:pPr>
              <w:pStyle w:val="TAL"/>
            </w:pPr>
            <w:r w:rsidRPr="003906F4">
              <w:t>3GPPMEMBER</w:t>
            </w:r>
          </w:p>
        </w:tc>
      </w:tr>
      <w:tr w:rsidR="00743C47" w:rsidRPr="003906F4" w14:paraId="1538C9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58C4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5CBD" w14:textId="77777777" w:rsidR="00743C47" w:rsidRPr="003906F4" w:rsidRDefault="006F1045" w:rsidP="003906F4">
            <w:pPr>
              <w:pStyle w:val="TAL"/>
            </w:pPr>
            <w:r w:rsidRPr="003906F4">
              <w:t>Garcia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66E64" w14:textId="77777777" w:rsidR="00743C47" w:rsidRPr="003906F4" w:rsidRDefault="006F1045" w:rsidP="003906F4">
            <w:pPr>
              <w:pStyle w:val="TAL"/>
            </w:pPr>
            <w:r w:rsidRPr="003906F4">
              <w:t>Jorge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5C0DB" w14:textId="77777777" w:rsidR="00743C47" w:rsidRPr="003906F4" w:rsidRDefault="006F1045" w:rsidP="003906F4">
            <w:pPr>
              <w:pStyle w:val="TAL"/>
            </w:pPr>
            <w:r w:rsidRPr="003906F4">
              <w:t>HISPASAT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4607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4C9C" w14:textId="77777777" w:rsidR="00743C47" w:rsidRPr="003906F4" w:rsidRDefault="006F1045" w:rsidP="003906F4">
            <w:pPr>
              <w:pStyle w:val="TAL"/>
            </w:pPr>
            <w:r w:rsidRPr="003906F4">
              <w:t>3GPPMEMBER</w:t>
            </w:r>
          </w:p>
        </w:tc>
      </w:tr>
      <w:tr w:rsidR="00743C47" w:rsidRPr="003906F4" w14:paraId="0A4921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746F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B3319" w14:textId="77777777" w:rsidR="00743C47" w:rsidRPr="003906F4" w:rsidRDefault="006F1045" w:rsidP="003906F4">
            <w:pPr>
              <w:pStyle w:val="TAL"/>
            </w:pPr>
            <w:proofErr w:type="spellStart"/>
            <w:r w:rsidRPr="003906F4">
              <w:t>Gheorghiu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42217" w14:textId="77777777" w:rsidR="00743C47" w:rsidRPr="003906F4" w:rsidRDefault="006F1045" w:rsidP="003906F4">
            <w:pPr>
              <w:pStyle w:val="TAL"/>
            </w:pPr>
            <w:r w:rsidRPr="003906F4">
              <w:t>Valentin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CEA8" w14:textId="77777777" w:rsidR="00743C47" w:rsidRPr="003906F4" w:rsidRDefault="006F1045" w:rsidP="003906F4">
            <w:pPr>
              <w:pStyle w:val="TAL"/>
            </w:pPr>
            <w:r w:rsidRPr="003906F4">
              <w:t>QUALCOMM Europe Inc. -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0D813"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E30F5" w14:textId="77777777" w:rsidR="00743C47" w:rsidRPr="003906F4" w:rsidRDefault="006F1045" w:rsidP="003906F4">
            <w:pPr>
              <w:pStyle w:val="TAL"/>
            </w:pPr>
            <w:r w:rsidRPr="003906F4">
              <w:t>3GPPMEMBER</w:t>
            </w:r>
          </w:p>
        </w:tc>
      </w:tr>
      <w:tr w:rsidR="00743C47" w:rsidRPr="003906F4" w14:paraId="5155374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8B70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36204" w14:textId="77777777" w:rsidR="00743C47" w:rsidRPr="003906F4" w:rsidRDefault="006F1045" w:rsidP="003906F4">
            <w:pPr>
              <w:pStyle w:val="TAL"/>
            </w:pPr>
            <w:r w:rsidRPr="003906F4">
              <w:t>Gludovacz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3E356" w14:textId="77777777" w:rsidR="00743C47" w:rsidRPr="003906F4" w:rsidRDefault="006F1045" w:rsidP="003906F4">
            <w:pPr>
              <w:pStyle w:val="TAL"/>
            </w:pPr>
            <w:r w:rsidRPr="003906F4">
              <w:t>Dieter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1058" w14:textId="77777777" w:rsidR="00743C47" w:rsidRPr="003906F4" w:rsidRDefault="006F1045" w:rsidP="003906F4">
            <w:pPr>
              <w:pStyle w:val="TAL"/>
            </w:pPr>
            <w:r w:rsidRPr="003906F4">
              <w:t>T-Mobile Austria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B8F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5A484" w14:textId="77777777" w:rsidR="00743C47" w:rsidRPr="003906F4" w:rsidRDefault="006F1045" w:rsidP="003906F4">
            <w:pPr>
              <w:pStyle w:val="TAL"/>
            </w:pPr>
            <w:r w:rsidRPr="003906F4">
              <w:t>3GPPMEMBER</w:t>
            </w:r>
          </w:p>
        </w:tc>
      </w:tr>
      <w:tr w:rsidR="00743C47" w:rsidRPr="003906F4" w14:paraId="17467E5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6FBD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7EE13" w14:textId="77777777" w:rsidR="00743C47" w:rsidRPr="003906F4" w:rsidRDefault="006F1045" w:rsidP="003906F4">
            <w:pPr>
              <w:pStyle w:val="TAL"/>
            </w:pPr>
            <w:proofErr w:type="spellStart"/>
            <w:r w:rsidRPr="003906F4">
              <w:t>Görmer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5249F" w14:textId="77777777" w:rsidR="00743C47" w:rsidRPr="003906F4" w:rsidRDefault="006F1045" w:rsidP="003906F4">
            <w:pPr>
              <w:pStyle w:val="TAL"/>
            </w:pPr>
            <w:r w:rsidRPr="003906F4">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AB9CE" w14:textId="77777777" w:rsidR="00743C47" w:rsidRPr="003906F4" w:rsidRDefault="006F1045" w:rsidP="003906F4">
            <w:pPr>
              <w:pStyle w:val="TAL"/>
            </w:pPr>
            <w:r w:rsidRPr="003906F4">
              <w:t>MATRIXX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71010"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3C4F" w14:textId="77777777" w:rsidR="00743C47" w:rsidRPr="003906F4" w:rsidRDefault="006F1045" w:rsidP="003906F4">
            <w:pPr>
              <w:pStyle w:val="TAL"/>
            </w:pPr>
            <w:r w:rsidRPr="003906F4">
              <w:t>3GPPMEMBER</w:t>
            </w:r>
          </w:p>
        </w:tc>
      </w:tr>
      <w:tr w:rsidR="00743C47" w:rsidRPr="003906F4" w14:paraId="6B9F30E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988B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E249B" w14:textId="77777777" w:rsidR="00743C47" w:rsidRPr="003906F4" w:rsidRDefault="006F1045" w:rsidP="003906F4">
            <w:pPr>
              <w:pStyle w:val="TAL"/>
            </w:pPr>
            <w:r w:rsidRPr="003906F4">
              <w:t>Griffith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EFF29" w14:textId="77777777" w:rsidR="00743C47" w:rsidRPr="003906F4" w:rsidRDefault="006F1045" w:rsidP="003906F4">
            <w:pPr>
              <w:pStyle w:val="TAL"/>
            </w:pPr>
            <w:r w:rsidRPr="003906F4">
              <w:t>Jaydee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FB237" w14:textId="77777777" w:rsidR="00743C47" w:rsidRPr="003906F4" w:rsidRDefault="006F1045" w:rsidP="003906F4">
            <w:pPr>
              <w:pStyle w:val="TAL"/>
            </w:pPr>
            <w:r w:rsidRPr="003906F4">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4DE85"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9556D" w14:textId="77777777" w:rsidR="00743C47" w:rsidRPr="003906F4" w:rsidRDefault="006F1045" w:rsidP="003906F4">
            <w:pPr>
              <w:pStyle w:val="TAL"/>
            </w:pPr>
            <w:r w:rsidRPr="003906F4">
              <w:t>3GPPMEMBER</w:t>
            </w:r>
          </w:p>
        </w:tc>
      </w:tr>
      <w:tr w:rsidR="00743C47" w:rsidRPr="003906F4" w14:paraId="29F8D53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3125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3F8B" w14:textId="77777777" w:rsidR="00743C47" w:rsidRPr="003906F4" w:rsidRDefault="006F1045" w:rsidP="003906F4">
            <w:pPr>
              <w:pStyle w:val="TAL"/>
            </w:pPr>
            <w:r w:rsidRPr="003906F4">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69576" w14:textId="77777777" w:rsidR="00743C47" w:rsidRPr="003906F4" w:rsidRDefault="006F1045" w:rsidP="003906F4">
            <w:pPr>
              <w:pStyle w:val="TAL"/>
            </w:pPr>
            <w:r w:rsidRPr="003906F4">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07ACD" w14:textId="77777777" w:rsidR="00743C47" w:rsidRPr="003906F4" w:rsidRDefault="006F1045" w:rsidP="003906F4">
            <w:pPr>
              <w:pStyle w:val="TAL"/>
            </w:pPr>
            <w:r w:rsidRPr="003906F4">
              <w:t>Apple Portugal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3E76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7D6E" w14:textId="77777777" w:rsidR="00743C47" w:rsidRPr="003906F4" w:rsidRDefault="006F1045" w:rsidP="003906F4">
            <w:pPr>
              <w:pStyle w:val="TAL"/>
            </w:pPr>
            <w:r w:rsidRPr="003906F4">
              <w:t>3GPPMEMBER</w:t>
            </w:r>
          </w:p>
        </w:tc>
      </w:tr>
      <w:tr w:rsidR="00743C47" w:rsidRPr="003906F4" w14:paraId="75080F3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8097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06224" w14:textId="77777777" w:rsidR="00743C47" w:rsidRPr="003906F4" w:rsidRDefault="006F1045" w:rsidP="003906F4">
            <w:pPr>
              <w:pStyle w:val="TAL"/>
            </w:pPr>
            <w:r w:rsidRPr="003906F4">
              <w:t>Hall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CA3B" w14:textId="77777777" w:rsidR="00743C47" w:rsidRPr="003906F4" w:rsidRDefault="006F1045" w:rsidP="003906F4">
            <w:pPr>
              <w:pStyle w:val="TAL"/>
            </w:pPr>
            <w:r w:rsidRPr="003906F4">
              <w:t>Edward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1A64" w14:textId="77777777" w:rsidR="00743C47" w:rsidRPr="003906F4" w:rsidRDefault="006F1045" w:rsidP="003906F4">
            <w:pPr>
              <w:pStyle w:val="TAL"/>
            </w:pPr>
            <w:r w:rsidRPr="003906F4">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949D1"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1A873" w14:textId="77777777" w:rsidR="00743C47" w:rsidRPr="003906F4" w:rsidRDefault="006F1045" w:rsidP="003906F4">
            <w:pPr>
              <w:pStyle w:val="TAL"/>
            </w:pPr>
            <w:r w:rsidRPr="003906F4">
              <w:t>3GPPMEMBER</w:t>
            </w:r>
          </w:p>
        </w:tc>
      </w:tr>
      <w:tr w:rsidR="00743C47" w:rsidRPr="003906F4" w14:paraId="56C931F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D20E6" w14:textId="77777777" w:rsidR="00743C47" w:rsidRPr="003906F4" w:rsidRDefault="006F1045" w:rsidP="003906F4">
            <w:pPr>
              <w:pStyle w:val="TAL"/>
            </w:pPr>
            <w:r w:rsidRPr="003906F4">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40913" w14:textId="77777777" w:rsidR="00743C47" w:rsidRPr="003906F4" w:rsidRDefault="006F1045" w:rsidP="003906F4">
            <w:pPr>
              <w:pStyle w:val="TAL"/>
            </w:pPr>
            <w:r w:rsidRPr="003906F4">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CD87F" w14:textId="77777777" w:rsidR="00743C47" w:rsidRPr="003906F4" w:rsidRDefault="006F1045" w:rsidP="003906F4">
            <w:pPr>
              <w:pStyle w:val="TAL"/>
            </w:pPr>
            <w:r w:rsidRPr="003906F4">
              <w:t>Andrew Min-</w:t>
            </w:r>
            <w:proofErr w:type="spellStart"/>
            <w:r w:rsidRPr="003906F4">
              <w:t>gyu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A5BA0" w14:textId="77777777" w:rsidR="00743C47" w:rsidRPr="003906F4" w:rsidRDefault="006F1045" w:rsidP="003906F4">
            <w:pPr>
              <w:pStyle w:val="TAL"/>
            </w:pPr>
            <w:proofErr w:type="spellStart"/>
            <w:r w:rsidRPr="003906F4">
              <w:t>Hansung</w:t>
            </w:r>
            <w:proofErr w:type="spellEnd"/>
            <w:r w:rsidRPr="003906F4">
              <w:t xml:space="preserve"> University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9DAA6"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5DDC2" w14:textId="77777777" w:rsidR="00743C47" w:rsidRPr="003906F4" w:rsidRDefault="006F1045" w:rsidP="003906F4">
            <w:pPr>
              <w:pStyle w:val="TAL"/>
            </w:pPr>
            <w:r w:rsidRPr="003906F4">
              <w:t>3GPPMEMBER</w:t>
            </w:r>
          </w:p>
        </w:tc>
      </w:tr>
      <w:tr w:rsidR="00743C47" w:rsidRPr="003906F4" w14:paraId="3473918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DDBEA"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9965" w14:textId="77777777" w:rsidR="00743C47" w:rsidRPr="003906F4" w:rsidRDefault="006F1045" w:rsidP="003906F4">
            <w:pPr>
              <w:pStyle w:val="TAL"/>
            </w:pPr>
            <w:r w:rsidRPr="003906F4">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B750E" w14:textId="77777777" w:rsidR="00743C47" w:rsidRPr="003906F4" w:rsidRDefault="006F1045" w:rsidP="003906F4">
            <w:pPr>
              <w:pStyle w:val="TAL"/>
            </w:pPr>
            <w:proofErr w:type="spellStart"/>
            <w:r w:rsidRPr="003906F4">
              <w:t>Jaemin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6913A" w14:textId="77777777" w:rsidR="00743C47" w:rsidRPr="003906F4" w:rsidRDefault="006F1045" w:rsidP="003906F4">
            <w:pPr>
              <w:pStyle w:val="TAL"/>
            </w:pPr>
            <w:r w:rsidRPr="003906F4">
              <w:t>Intel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E189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22D60" w14:textId="77777777" w:rsidR="00743C47" w:rsidRPr="003906F4" w:rsidRDefault="006F1045" w:rsidP="003906F4">
            <w:pPr>
              <w:pStyle w:val="TAL"/>
            </w:pPr>
            <w:r w:rsidRPr="003906F4">
              <w:t>3GPPMEMBER</w:t>
            </w:r>
          </w:p>
        </w:tc>
      </w:tr>
      <w:tr w:rsidR="00743C47" w:rsidRPr="003906F4" w14:paraId="79C663F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2666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F0AAF" w14:textId="77777777" w:rsidR="00743C47" w:rsidRPr="003906F4" w:rsidRDefault="006F1045" w:rsidP="003906F4">
            <w:pPr>
              <w:pStyle w:val="TAL"/>
            </w:pPr>
            <w:r w:rsidRPr="003906F4">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994D1" w14:textId="77777777" w:rsidR="00743C47" w:rsidRPr="003906F4" w:rsidRDefault="006F1045" w:rsidP="003906F4">
            <w:pPr>
              <w:pStyle w:val="TAL"/>
            </w:pPr>
            <w:r w:rsidRPr="003906F4">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F0D70" w14:textId="77777777" w:rsidR="00743C47" w:rsidRPr="003906F4" w:rsidRDefault="006F1045" w:rsidP="003906F4">
            <w:pPr>
              <w:pStyle w:val="TAL"/>
            </w:pPr>
            <w:proofErr w:type="spellStart"/>
            <w:r w:rsidRPr="003906F4">
              <w:t>Futurewei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35C2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1AAE" w14:textId="77777777" w:rsidR="00743C47" w:rsidRPr="003906F4" w:rsidRDefault="006F1045" w:rsidP="003906F4">
            <w:pPr>
              <w:pStyle w:val="TAL"/>
            </w:pPr>
            <w:r w:rsidRPr="003906F4">
              <w:t>3GPPMEMBER</w:t>
            </w:r>
          </w:p>
        </w:tc>
      </w:tr>
      <w:tr w:rsidR="00743C47" w:rsidRPr="003906F4" w14:paraId="48B7AE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6FED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C13DE" w14:textId="77777777" w:rsidR="00743C47" w:rsidRPr="003906F4" w:rsidRDefault="006F1045" w:rsidP="003906F4">
            <w:pPr>
              <w:pStyle w:val="TAL"/>
            </w:pPr>
            <w:r w:rsidRPr="003906F4">
              <w: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2EC3C" w14:textId="77777777" w:rsidR="00743C47" w:rsidRPr="003906F4" w:rsidRDefault="006F1045" w:rsidP="003906F4">
            <w:pPr>
              <w:pStyle w:val="TAL"/>
            </w:pPr>
            <w:r w:rsidRPr="003906F4">
              <w:t>Seunghee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DA9AB" w14:textId="77777777" w:rsidR="00743C47" w:rsidRPr="003906F4" w:rsidRDefault="006F1045" w:rsidP="003906F4">
            <w:pPr>
              <w:pStyle w:val="TAL"/>
            </w:pPr>
            <w:r w:rsidRPr="003906F4">
              <w:t>Intel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CB7A"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4F6AA" w14:textId="77777777" w:rsidR="00743C47" w:rsidRPr="003906F4" w:rsidRDefault="006F1045" w:rsidP="003906F4">
            <w:pPr>
              <w:pStyle w:val="TAL"/>
            </w:pPr>
            <w:r w:rsidRPr="003906F4">
              <w:t>3GPPMEMBER</w:t>
            </w:r>
          </w:p>
        </w:tc>
      </w:tr>
      <w:tr w:rsidR="00743C47" w:rsidRPr="003906F4" w14:paraId="0456379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C51AF"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69398" w14:textId="77777777" w:rsidR="00743C47" w:rsidRPr="003906F4" w:rsidRDefault="006F1045" w:rsidP="003906F4">
            <w:pPr>
              <w:pStyle w:val="TAL"/>
            </w:pPr>
            <w:r w:rsidRPr="003906F4">
              <w:t>Harada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91312" w14:textId="77777777" w:rsidR="00743C47" w:rsidRPr="003906F4" w:rsidRDefault="006F1045" w:rsidP="003906F4">
            <w:pPr>
              <w:pStyle w:val="TAL"/>
            </w:pPr>
            <w:r w:rsidRPr="003906F4">
              <w:t>Hiroki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D8643" w14:textId="77777777" w:rsidR="00743C47" w:rsidRPr="003906F4" w:rsidRDefault="006F1045" w:rsidP="003906F4">
            <w:pPr>
              <w:pStyle w:val="TAL"/>
            </w:pPr>
            <w:r w:rsidRPr="003906F4">
              <w:t>DOCOMO Beijing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48152"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1FD7B" w14:textId="77777777" w:rsidR="00743C47" w:rsidRPr="003906F4" w:rsidRDefault="006F1045" w:rsidP="003906F4">
            <w:pPr>
              <w:pStyle w:val="TAL"/>
            </w:pPr>
            <w:r w:rsidRPr="003906F4">
              <w:t>3GPPMEMBER</w:t>
            </w:r>
          </w:p>
        </w:tc>
      </w:tr>
      <w:tr w:rsidR="00743C47" w:rsidRPr="003906F4" w14:paraId="5484DC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F88D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DE3A" w14:textId="77777777" w:rsidR="00743C47" w:rsidRPr="003906F4" w:rsidRDefault="006F1045" w:rsidP="003906F4">
            <w:pPr>
              <w:pStyle w:val="TAL"/>
            </w:pPr>
            <w:r w:rsidRPr="003906F4">
              <w:t>Harris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443CA" w14:textId="77777777" w:rsidR="00743C47" w:rsidRPr="003906F4" w:rsidRDefault="006F1045" w:rsidP="003906F4">
            <w:pPr>
              <w:pStyle w:val="TAL"/>
            </w:pPr>
            <w:r w:rsidRPr="003906F4">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98BB9" w14:textId="77777777" w:rsidR="00743C47" w:rsidRPr="003906F4" w:rsidRDefault="006F1045" w:rsidP="003906F4">
            <w:pPr>
              <w:pStyle w:val="TAL"/>
            </w:pPr>
            <w:r w:rsidRPr="003906F4">
              <w:t>Vodafone Ireland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2354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22B53" w14:textId="77777777" w:rsidR="00743C47" w:rsidRPr="003906F4" w:rsidRDefault="006F1045" w:rsidP="003906F4">
            <w:pPr>
              <w:pStyle w:val="TAL"/>
            </w:pPr>
            <w:r w:rsidRPr="003906F4">
              <w:t>3GPPMEMBER</w:t>
            </w:r>
          </w:p>
        </w:tc>
      </w:tr>
      <w:tr w:rsidR="00743C47" w:rsidRPr="003906F4" w14:paraId="2EC291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69F0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F9620" w14:textId="77777777" w:rsidR="00743C47" w:rsidRPr="003906F4" w:rsidRDefault="006F1045" w:rsidP="003906F4">
            <w:pPr>
              <w:pStyle w:val="TAL"/>
            </w:pPr>
            <w:r w:rsidRPr="003906F4">
              <w:t>Hasegawa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2783" w14:textId="77777777" w:rsidR="00743C47" w:rsidRPr="003906F4" w:rsidRDefault="006F1045" w:rsidP="003906F4">
            <w:pPr>
              <w:pStyle w:val="TAL"/>
            </w:pPr>
            <w:proofErr w:type="spellStart"/>
            <w:r w:rsidRPr="003906F4">
              <w:t>Fumiki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B96EB" w14:textId="77777777" w:rsidR="00743C47" w:rsidRPr="003906F4" w:rsidRDefault="006F1045" w:rsidP="003906F4">
            <w:pPr>
              <w:pStyle w:val="TAL"/>
            </w:pPr>
            <w:r w:rsidRPr="003906F4">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99666"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BCFDF" w14:textId="77777777" w:rsidR="00743C47" w:rsidRPr="003906F4" w:rsidRDefault="006F1045" w:rsidP="003906F4">
            <w:pPr>
              <w:pStyle w:val="TAL"/>
            </w:pPr>
            <w:r w:rsidRPr="003906F4">
              <w:t>3GPPMEMBER</w:t>
            </w:r>
          </w:p>
        </w:tc>
      </w:tr>
      <w:tr w:rsidR="00743C47" w:rsidRPr="003906F4" w14:paraId="1B85C86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50AE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16ADC" w14:textId="77777777" w:rsidR="00743C47" w:rsidRPr="003906F4" w:rsidRDefault="006F1045" w:rsidP="003906F4">
            <w:pPr>
              <w:pStyle w:val="TAL"/>
            </w:pPr>
            <w:r w:rsidRPr="003906F4">
              <w:t>Hayes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D5377" w14:textId="77777777" w:rsidR="00743C47" w:rsidRPr="003906F4" w:rsidRDefault="006F1045" w:rsidP="003906F4">
            <w:pPr>
              <w:pStyle w:val="TAL"/>
            </w:pPr>
            <w:r w:rsidRPr="003906F4">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7B207" w14:textId="77777777" w:rsidR="00743C47" w:rsidRPr="003906F4" w:rsidRDefault="006F1045" w:rsidP="003906F4">
            <w:pPr>
              <w:pStyle w:val="TAL"/>
            </w:pPr>
            <w:r w:rsidRPr="003906F4">
              <w:t>Ericsson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5A06B"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F599" w14:textId="77777777" w:rsidR="00743C47" w:rsidRPr="003906F4" w:rsidRDefault="006F1045" w:rsidP="003906F4">
            <w:pPr>
              <w:pStyle w:val="TAL"/>
            </w:pPr>
            <w:r w:rsidRPr="003906F4">
              <w:t>3GPPMEMBER</w:t>
            </w:r>
          </w:p>
        </w:tc>
      </w:tr>
      <w:tr w:rsidR="00743C47" w:rsidRPr="003906F4" w14:paraId="6D63C9A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6A8E7"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A5AB" w14:textId="77777777" w:rsidR="00743C47" w:rsidRPr="003906F4" w:rsidRDefault="006F1045" w:rsidP="003906F4">
            <w:pPr>
              <w:pStyle w:val="TAL"/>
            </w:pPr>
            <w:r w:rsidRPr="003906F4">
              <w:t>he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285C9" w14:textId="77777777" w:rsidR="00743C47" w:rsidRPr="003906F4" w:rsidRDefault="006F1045" w:rsidP="003906F4">
            <w:pPr>
              <w:pStyle w:val="TAL"/>
            </w:pPr>
            <w:proofErr w:type="spellStart"/>
            <w:r w:rsidRPr="003906F4">
              <w:t>hong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342BD" w14:textId="77777777" w:rsidR="00743C47" w:rsidRPr="003906F4" w:rsidRDefault="006F1045" w:rsidP="003906F4">
            <w:pPr>
              <w:pStyle w:val="TAL"/>
            </w:pPr>
            <w:r w:rsidRPr="003906F4">
              <w:t xml:space="preserve">Apple Poland Sp. </w:t>
            </w:r>
            <w:proofErr w:type="spellStart"/>
            <w:r w:rsidRPr="003906F4">
              <w:t>z.o.o</w:t>
            </w:r>
            <w:proofErr w:type="spellEnd"/>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43AE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3AAFF" w14:textId="77777777" w:rsidR="00743C47" w:rsidRPr="003906F4" w:rsidRDefault="006F1045" w:rsidP="003906F4">
            <w:pPr>
              <w:pStyle w:val="TAL"/>
            </w:pPr>
            <w:r w:rsidRPr="003906F4">
              <w:t>3GPPMEMBER</w:t>
            </w:r>
          </w:p>
        </w:tc>
      </w:tr>
      <w:tr w:rsidR="00743C47" w:rsidRPr="003906F4" w14:paraId="0D4B5E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B334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A1192" w14:textId="77777777" w:rsidR="00743C47" w:rsidRPr="003906F4" w:rsidRDefault="006F1045" w:rsidP="003906F4">
            <w:pPr>
              <w:pStyle w:val="TAL"/>
            </w:pPr>
            <w:r w:rsidRPr="003906F4">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0B00F" w14:textId="77777777" w:rsidR="00743C47" w:rsidRPr="003906F4" w:rsidRDefault="006F1045" w:rsidP="003906F4">
            <w:pPr>
              <w:pStyle w:val="TAL"/>
            </w:pPr>
            <w:r w:rsidRPr="003906F4">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EF4C4" w14:textId="77777777" w:rsidR="00743C47" w:rsidRPr="003906F4" w:rsidRDefault="006F1045" w:rsidP="003906F4">
            <w:pPr>
              <w:pStyle w:val="TAL"/>
            </w:pPr>
            <w:r w:rsidRPr="003906F4">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A7F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99C3B" w14:textId="77777777" w:rsidR="00743C47" w:rsidRPr="003906F4" w:rsidRDefault="006F1045" w:rsidP="003906F4">
            <w:pPr>
              <w:pStyle w:val="TAL"/>
            </w:pPr>
            <w:r w:rsidRPr="003906F4">
              <w:t>3GPPMEMBER</w:t>
            </w:r>
          </w:p>
        </w:tc>
      </w:tr>
      <w:tr w:rsidR="00743C47" w:rsidRPr="003906F4" w14:paraId="6D86B4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55542"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4906E" w14:textId="77777777" w:rsidR="00743C47" w:rsidRPr="003906F4" w:rsidRDefault="006F1045" w:rsidP="003906F4">
            <w:pPr>
              <w:pStyle w:val="TAL"/>
            </w:pPr>
            <w:proofErr w:type="spellStart"/>
            <w:r w:rsidRPr="003906F4">
              <w:t>Heo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5A26D" w14:textId="77777777" w:rsidR="00743C47" w:rsidRPr="003906F4" w:rsidRDefault="006F1045" w:rsidP="003906F4">
            <w:pPr>
              <w:pStyle w:val="TAL"/>
            </w:pPr>
            <w:r w:rsidRPr="003906F4">
              <w:t xml:space="preserve">Youn </w:t>
            </w:r>
            <w:proofErr w:type="spellStart"/>
            <w:r w:rsidRPr="003906F4">
              <w:t>hyoung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520F7" w14:textId="77777777" w:rsidR="00743C47" w:rsidRPr="003906F4" w:rsidRDefault="006F1045" w:rsidP="003906F4">
            <w:pPr>
              <w:pStyle w:val="TAL"/>
            </w:pPr>
            <w:r w:rsidRPr="003906F4">
              <w:t xml:space="preserve">Intel Corporation Italia </w:t>
            </w:r>
            <w:proofErr w:type="spellStart"/>
            <w:r w:rsidRPr="003906F4">
              <w:t>SpA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E76D3"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1675B" w14:textId="77777777" w:rsidR="00743C47" w:rsidRPr="003906F4" w:rsidRDefault="006F1045" w:rsidP="003906F4">
            <w:pPr>
              <w:pStyle w:val="TAL"/>
            </w:pPr>
            <w:r w:rsidRPr="003906F4">
              <w:t>3GPPMEMBER</w:t>
            </w:r>
          </w:p>
        </w:tc>
      </w:tr>
      <w:tr w:rsidR="00743C47" w:rsidRPr="003906F4" w14:paraId="058361E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18D3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D9D6" w14:textId="77777777" w:rsidR="00743C47" w:rsidRPr="003906F4" w:rsidRDefault="006F1045" w:rsidP="003906F4">
            <w:pPr>
              <w:pStyle w:val="TAL"/>
            </w:pPr>
            <w:r w:rsidRPr="003906F4">
              <w:t>Hicks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BA754" w14:textId="77777777" w:rsidR="00743C47" w:rsidRPr="003906F4" w:rsidRDefault="006F1045" w:rsidP="003906F4">
            <w:pPr>
              <w:pStyle w:val="TAL"/>
            </w:pPr>
            <w:r w:rsidRPr="003906F4">
              <w:t>Simon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F3162" w14:textId="77777777" w:rsidR="00743C47" w:rsidRPr="003906F4" w:rsidRDefault="006F1045" w:rsidP="003906F4">
            <w:pPr>
              <w:pStyle w:val="TAL"/>
            </w:pPr>
            <w:r w:rsidRPr="003906F4">
              <w:t>DCMS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65DC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8B20E" w14:textId="77777777" w:rsidR="00743C47" w:rsidRPr="003906F4" w:rsidRDefault="006F1045" w:rsidP="003906F4">
            <w:pPr>
              <w:pStyle w:val="TAL"/>
            </w:pPr>
            <w:r w:rsidRPr="003906F4">
              <w:t>3GPPMEMBER</w:t>
            </w:r>
          </w:p>
        </w:tc>
      </w:tr>
      <w:tr w:rsidR="00743C47" w:rsidRPr="003906F4" w14:paraId="54D2775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EE7A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AE11C" w14:textId="77777777" w:rsidR="00743C47" w:rsidRPr="003906F4" w:rsidRDefault="006F1045" w:rsidP="003906F4">
            <w:pPr>
              <w:pStyle w:val="TAL"/>
            </w:pPr>
            <w:r w:rsidRPr="003906F4">
              <w:t>Holley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AB0C6" w14:textId="77777777" w:rsidR="00743C47" w:rsidRPr="003906F4" w:rsidRDefault="006F1045" w:rsidP="003906F4">
            <w:pPr>
              <w:pStyle w:val="TAL"/>
            </w:pPr>
            <w:r w:rsidRPr="003906F4">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C639A" w14:textId="77777777" w:rsidR="00743C47" w:rsidRPr="003906F4" w:rsidRDefault="006F1045" w:rsidP="003906F4">
            <w:pPr>
              <w:pStyle w:val="TAL"/>
            </w:pPr>
            <w:r w:rsidRPr="003906F4">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C79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72711" w14:textId="77777777" w:rsidR="00743C47" w:rsidRPr="003906F4" w:rsidRDefault="006F1045" w:rsidP="003906F4">
            <w:pPr>
              <w:pStyle w:val="TAL"/>
            </w:pPr>
            <w:r w:rsidRPr="003906F4">
              <w:t>3GPPMEMBER</w:t>
            </w:r>
          </w:p>
        </w:tc>
      </w:tr>
      <w:tr w:rsidR="00743C47" w:rsidRPr="003906F4" w14:paraId="5DF59E1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8247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C7C84" w14:textId="77777777" w:rsidR="00743C47" w:rsidRPr="003906F4" w:rsidRDefault="006F1045" w:rsidP="003906F4">
            <w:pPr>
              <w:pStyle w:val="TAL"/>
            </w:pPr>
            <w:proofErr w:type="spellStart"/>
            <w:r w:rsidRPr="003906F4">
              <w:t>Holmström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1BB21" w14:textId="77777777" w:rsidR="00743C47" w:rsidRPr="003906F4" w:rsidRDefault="006F1045" w:rsidP="003906F4">
            <w:pPr>
              <w:pStyle w:val="TAL"/>
            </w:pPr>
            <w:r w:rsidRPr="003906F4">
              <w:t>Tomas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4BF66" w14:textId="77777777" w:rsidR="00743C47" w:rsidRPr="003906F4" w:rsidRDefault="006F1045" w:rsidP="003906F4">
            <w:pPr>
              <w:pStyle w:val="TAL"/>
            </w:pPr>
            <w:r w:rsidRPr="003906F4">
              <w:t>Ericsson India Private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F80CD"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CFCA9" w14:textId="77777777" w:rsidR="00743C47" w:rsidRPr="003906F4" w:rsidRDefault="006F1045" w:rsidP="003906F4">
            <w:pPr>
              <w:pStyle w:val="TAL"/>
            </w:pPr>
            <w:r w:rsidRPr="003906F4">
              <w:t>3GPPMEMBER</w:t>
            </w:r>
          </w:p>
        </w:tc>
      </w:tr>
      <w:tr w:rsidR="00743C47" w:rsidRPr="003906F4" w14:paraId="6DF6677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F734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68C8F" w14:textId="77777777" w:rsidR="00743C47" w:rsidRPr="003906F4" w:rsidRDefault="006F1045" w:rsidP="003906F4">
            <w:pPr>
              <w:pStyle w:val="TAL"/>
            </w:pPr>
            <w:r w:rsidRPr="003906F4">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B505E" w14:textId="77777777" w:rsidR="00743C47" w:rsidRPr="003906F4" w:rsidRDefault="006F1045" w:rsidP="003906F4">
            <w:pPr>
              <w:pStyle w:val="TAL"/>
            </w:pPr>
            <w:r w:rsidRPr="003906F4">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72142" w14:textId="77777777" w:rsidR="00743C47" w:rsidRPr="003906F4" w:rsidRDefault="006F1045" w:rsidP="003906F4">
            <w:pPr>
              <w:pStyle w:val="TAL"/>
            </w:pPr>
            <w:r w:rsidRPr="003906F4">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3A53D"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6DAD8" w14:textId="77777777" w:rsidR="00743C47" w:rsidRPr="003906F4" w:rsidRDefault="006F1045" w:rsidP="003906F4">
            <w:pPr>
              <w:pStyle w:val="TAL"/>
            </w:pPr>
            <w:r w:rsidRPr="003906F4">
              <w:t>3GPPMEMBER</w:t>
            </w:r>
          </w:p>
        </w:tc>
      </w:tr>
      <w:tr w:rsidR="00743C47" w:rsidRPr="003906F4" w14:paraId="14219BD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BEF4A"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7A00F" w14:textId="77777777" w:rsidR="00743C47" w:rsidRPr="003906F4" w:rsidRDefault="006F1045" w:rsidP="003906F4">
            <w:pPr>
              <w:pStyle w:val="TAL"/>
            </w:pPr>
            <w:proofErr w:type="spellStart"/>
            <w:r w:rsidRPr="003906F4">
              <w:t>Hoymann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41F70" w14:textId="77777777" w:rsidR="00743C47" w:rsidRPr="003906F4" w:rsidRDefault="006F1045" w:rsidP="003906F4">
            <w:pPr>
              <w:pStyle w:val="TAL"/>
            </w:pPr>
            <w:r w:rsidRPr="003906F4">
              <w:t>Christian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6EA2B" w14:textId="77777777" w:rsidR="00743C47" w:rsidRPr="003906F4" w:rsidRDefault="006F1045" w:rsidP="003906F4">
            <w:pPr>
              <w:pStyle w:val="TAL"/>
            </w:pPr>
            <w:r w:rsidRPr="003906F4">
              <w:t>L.M. 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275B3"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A1418" w14:textId="77777777" w:rsidR="00743C47" w:rsidRPr="003906F4" w:rsidRDefault="006F1045" w:rsidP="003906F4">
            <w:pPr>
              <w:pStyle w:val="TAL"/>
            </w:pPr>
            <w:r w:rsidRPr="003906F4">
              <w:t>3GPPMEMBER</w:t>
            </w:r>
          </w:p>
        </w:tc>
      </w:tr>
      <w:tr w:rsidR="00743C47" w:rsidRPr="003906F4" w14:paraId="69AE229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32BCA"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3CB2F" w14:textId="77777777" w:rsidR="00743C47" w:rsidRPr="003906F4" w:rsidRDefault="006F1045" w:rsidP="003906F4">
            <w:pPr>
              <w:pStyle w:val="TAL"/>
            </w:pPr>
            <w:r w:rsidRPr="003906F4">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6AC02" w14:textId="77777777" w:rsidR="00743C47" w:rsidRPr="003906F4" w:rsidRDefault="006F1045" w:rsidP="003906F4">
            <w:pPr>
              <w:pStyle w:val="TAL"/>
            </w:pPr>
            <w:r w:rsidRPr="003906F4">
              <w:t>Haijing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18BB6" w14:textId="77777777" w:rsidR="00743C47" w:rsidRPr="003906F4" w:rsidRDefault="006F1045" w:rsidP="003906F4">
            <w:pPr>
              <w:pStyle w:val="TAL"/>
            </w:pPr>
            <w:r w:rsidRPr="003906F4">
              <w:t>Apple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9ADC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1512" w14:textId="77777777" w:rsidR="00743C47" w:rsidRPr="003906F4" w:rsidRDefault="006F1045" w:rsidP="003906F4">
            <w:pPr>
              <w:pStyle w:val="TAL"/>
            </w:pPr>
            <w:r w:rsidRPr="003906F4">
              <w:t>3GPPMEMBER</w:t>
            </w:r>
          </w:p>
        </w:tc>
      </w:tr>
      <w:tr w:rsidR="00743C47" w:rsidRPr="003906F4" w14:paraId="45E9907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1C68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A3AC8" w14:textId="77777777" w:rsidR="00743C47" w:rsidRPr="003906F4" w:rsidRDefault="006F1045" w:rsidP="003906F4">
            <w:pPr>
              <w:pStyle w:val="TAL"/>
            </w:pPr>
            <w:r w:rsidRPr="003906F4">
              <w:t>Hwang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C94D" w14:textId="77777777" w:rsidR="00743C47" w:rsidRPr="003906F4" w:rsidRDefault="006F1045" w:rsidP="003906F4">
            <w:pPr>
              <w:pStyle w:val="TAL"/>
            </w:pPr>
            <w:proofErr w:type="spellStart"/>
            <w:r w:rsidRPr="003906F4">
              <w:t>Chungwoo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3CC1" w14:textId="77777777" w:rsidR="00743C47" w:rsidRPr="003906F4" w:rsidRDefault="006F1045" w:rsidP="003906F4">
            <w:pPr>
              <w:pStyle w:val="TAL"/>
            </w:pPr>
            <w:r w:rsidRPr="003906F4">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79147"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D307A" w14:textId="77777777" w:rsidR="00743C47" w:rsidRPr="003906F4" w:rsidRDefault="006F1045" w:rsidP="003906F4">
            <w:pPr>
              <w:pStyle w:val="TAL"/>
            </w:pPr>
            <w:r w:rsidRPr="003906F4">
              <w:t>3GPPMEMBER</w:t>
            </w:r>
          </w:p>
        </w:tc>
      </w:tr>
      <w:tr w:rsidR="00743C47" w:rsidRPr="003906F4" w14:paraId="114B48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E38B"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41095" w14:textId="77777777" w:rsidR="00743C47" w:rsidRPr="003906F4" w:rsidRDefault="006F1045" w:rsidP="003906F4">
            <w:pPr>
              <w:pStyle w:val="TAL"/>
            </w:pPr>
            <w:r w:rsidRPr="003906F4">
              <w:t>Inoue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CE9BD" w14:textId="77777777" w:rsidR="00743C47" w:rsidRPr="003906F4" w:rsidRDefault="006F1045" w:rsidP="003906F4">
            <w:pPr>
              <w:pStyle w:val="TAL"/>
            </w:pPr>
            <w:r w:rsidRPr="003906F4">
              <w:t>Yoshihiro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FC7AF" w14:textId="77777777" w:rsidR="00743C47" w:rsidRPr="003906F4" w:rsidRDefault="006F1045" w:rsidP="003906F4">
            <w:pPr>
              <w:pStyle w:val="TAL"/>
            </w:pPr>
            <w:r w:rsidRPr="003906F4">
              <w:t xml:space="preserve">NTT Advanced Technology </w:t>
            </w:r>
            <w:proofErr w:type="spellStart"/>
            <w:r w:rsidRPr="003906F4">
              <w:t>Corpor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C5E1D"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35AB2" w14:textId="77777777" w:rsidR="00743C47" w:rsidRPr="003906F4" w:rsidRDefault="006F1045" w:rsidP="003906F4">
            <w:pPr>
              <w:pStyle w:val="TAL"/>
            </w:pPr>
            <w:r w:rsidRPr="003906F4">
              <w:t>3GPPMEMBER</w:t>
            </w:r>
          </w:p>
        </w:tc>
      </w:tr>
      <w:tr w:rsidR="00743C47" w:rsidRPr="003906F4" w14:paraId="24262C8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AA2D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6ABC3" w14:textId="77777777" w:rsidR="00743C47" w:rsidRPr="003906F4" w:rsidRDefault="006F1045" w:rsidP="003906F4">
            <w:pPr>
              <w:pStyle w:val="TAL"/>
            </w:pPr>
            <w:r w:rsidRPr="003906F4">
              <w:t>Ishikawa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2983" w14:textId="77777777" w:rsidR="00743C47" w:rsidRPr="003906F4" w:rsidRDefault="006F1045" w:rsidP="003906F4">
            <w:pPr>
              <w:pStyle w:val="TAL"/>
            </w:pPr>
            <w:r w:rsidRPr="003906F4">
              <w:t>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D5FFA" w14:textId="77777777" w:rsidR="00743C47" w:rsidRPr="003906F4" w:rsidRDefault="006F1045" w:rsidP="003906F4">
            <w:pPr>
              <w:pStyle w:val="TAL"/>
            </w:pPr>
            <w:r w:rsidRPr="003906F4">
              <w:t>NTT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7EE69"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1FDE7" w14:textId="77777777" w:rsidR="00743C47" w:rsidRPr="003906F4" w:rsidRDefault="006F1045" w:rsidP="003906F4">
            <w:pPr>
              <w:pStyle w:val="TAL"/>
            </w:pPr>
            <w:r w:rsidRPr="003906F4">
              <w:t>3GPPMEMBER</w:t>
            </w:r>
          </w:p>
        </w:tc>
      </w:tr>
      <w:tr w:rsidR="00743C47" w:rsidRPr="003906F4" w14:paraId="3E442B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73E4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D7167" w14:textId="77777777" w:rsidR="00743C47" w:rsidRPr="003906F4" w:rsidRDefault="006F1045" w:rsidP="003906F4">
            <w:pPr>
              <w:pStyle w:val="TAL"/>
            </w:pPr>
            <w:r w:rsidRPr="003906F4">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4520F" w14:textId="77777777" w:rsidR="00743C47" w:rsidRPr="003906F4" w:rsidRDefault="006F1045" w:rsidP="003906F4">
            <w:pPr>
              <w:pStyle w:val="TAL"/>
            </w:pPr>
            <w:r w:rsidRPr="003906F4">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CFAE4" w14:textId="77777777" w:rsidR="00743C47" w:rsidRPr="003906F4" w:rsidRDefault="006F1045" w:rsidP="003906F4">
            <w:pPr>
              <w:pStyle w:val="TAL"/>
            </w:pPr>
            <w:r w:rsidRPr="003906F4">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1D6D1"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AEF89" w14:textId="77777777" w:rsidR="00743C47" w:rsidRPr="003906F4" w:rsidRDefault="006F1045" w:rsidP="003906F4">
            <w:pPr>
              <w:pStyle w:val="TAL"/>
            </w:pPr>
            <w:r w:rsidRPr="003906F4">
              <w:t>3GPPMEMBER</w:t>
            </w:r>
          </w:p>
        </w:tc>
      </w:tr>
      <w:tr w:rsidR="00743C47" w:rsidRPr="003906F4" w14:paraId="48AA471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5A55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50C0A" w14:textId="77777777" w:rsidR="00743C47" w:rsidRPr="003906F4" w:rsidRDefault="006F1045" w:rsidP="003906F4">
            <w:pPr>
              <w:pStyle w:val="TAL"/>
            </w:pPr>
            <w:r w:rsidRPr="003906F4">
              <w:t>Jang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BCB21" w14:textId="77777777" w:rsidR="00743C47" w:rsidRPr="003906F4" w:rsidRDefault="006F1045" w:rsidP="003906F4">
            <w:pPr>
              <w:pStyle w:val="TAL"/>
            </w:pPr>
            <w:proofErr w:type="spellStart"/>
            <w:r w:rsidRPr="003906F4">
              <w:t>Jaehyuk</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C6F40" w14:textId="77777777" w:rsidR="00743C47" w:rsidRPr="003906F4" w:rsidRDefault="006F1045" w:rsidP="003906F4">
            <w:pPr>
              <w:pStyle w:val="TAL"/>
            </w:pPr>
            <w:r w:rsidRPr="003906F4">
              <w:t>Samsung Research America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4E848"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FD991" w14:textId="77777777" w:rsidR="00743C47" w:rsidRPr="003906F4" w:rsidRDefault="006F1045" w:rsidP="003906F4">
            <w:pPr>
              <w:pStyle w:val="TAL"/>
            </w:pPr>
            <w:r w:rsidRPr="003906F4">
              <w:t>3GPPMEMBER</w:t>
            </w:r>
          </w:p>
        </w:tc>
      </w:tr>
      <w:tr w:rsidR="00743C47" w:rsidRPr="003906F4" w14:paraId="3762656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59FC"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C3FDB3" w14:textId="77777777" w:rsidR="00743C47" w:rsidRPr="003906F4" w:rsidRDefault="006F1045" w:rsidP="003906F4">
            <w:pPr>
              <w:pStyle w:val="TAL"/>
            </w:pPr>
            <w:r w:rsidRPr="003906F4">
              <w:t>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89E1C" w14:textId="77777777" w:rsidR="00743C47" w:rsidRPr="003906F4" w:rsidRDefault="006F1045" w:rsidP="003906F4">
            <w:pPr>
              <w:pStyle w:val="TAL"/>
            </w:pPr>
            <w:r w:rsidRPr="003906F4">
              <w:t>Sangsoo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66917" w14:textId="77777777" w:rsidR="00743C47" w:rsidRPr="003906F4" w:rsidRDefault="006F1045" w:rsidP="003906F4">
            <w:pPr>
              <w:pStyle w:val="TAL"/>
            </w:pPr>
            <w:r w:rsidRPr="003906F4">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9E27"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20F52" w14:textId="77777777" w:rsidR="00743C47" w:rsidRPr="003906F4" w:rsidRDefault="006F1045" w:rsidP="003906F4">
            <w:pPr>
              <w:pStyle w:val="TAL"/>
            </w:pPr>
            <w:r w:rsidRPr="003906F4">
              <w:t>3GPPMEMBER</w:t>
            </w:r>
          </w:p>
        </w:tc>
      </w:tr>
      <w:tr w:rsidR="00743C47" w:rsidRPr="003906F4" w14:paraId="47C76D2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8E52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AEC1F" w14:textId="77777777" w:rsidR="00743C47" w:rsidRPr="003906F4" w:rsidRDefault="006F1045" w:rsidP="003906F4">
            <w:pPr>
              <w:pStyle w:val="TAL"/>
            </w:pPr>
            <w:r w:rsidRPr="003906F4">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1F87" w14:textId="77777777" w:rsidR="00743C47" w:rsidRPr="003906F4" w:rsidRDefault="006F1045" w:rsidP="003906F4">
            <w:pPr>
              <w:pStyle w:val="TAL"/>
            </w:pPr>
            <w:proofErr w:type="spellStart"/>
            <w:r w:rsidRPr="003906F4">
              <w:t>Tianji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355B6" w14:textId="77777777" w:rsidR="00743C47" w:rsidRPr="003906F4" w:rsidRDefault="006F1045" w:rsidP="003906F4">
            <w:pPr>
              <w:pStyle w:val="TAL"/>
            </w:pPr>
            <w:r w:rsidRPr="003906F4">
              <w:t>China Mobile International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BEE85"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A687D" w14:textId="77777777" w:rsidR="00743C47" w:rsidRPr="003906F4" w:rsidRDefault="006F1045" w:rsidP="003906F4">
            <w:pPr>
              <w:pStyle w:val="TAL"/>
            </w:pPr>
            <w:r w:rsidRPr="003906F4">
              <w:t>3GPPMEMBER</w:t>
            </w:r>
          </w:p>
        </w:tc>
      </w:tr>
      <w:tr w:rsidR="00743C47" w:rsidRPr="003906F4" w14:paraId="4C0CC75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968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4B4F3" w14:textId="77777777" w:rsidR="00743C47" w:rsidRPr="003906F4" w:rsidRDefault="006F1045" w:rsidP="003906F4">
            <w:pPr>
              <w:pStyle w:val="TAL"/>
            </w:pPr>
            <w:proofErr w:type="spellStart"/>
            <w:r w:rsidRPr="003906F4">
              <w:t>Kadiri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E78D7" w14:textId="77777777" w:rsidR="00743C47" w:rsidRPr="003906F4" w:rsidRDefault="006F1045" w:rsidP="003906F4">
            <w:pPr>
              <w:pStyle w:val="TAL"/>
            </w:pPr>
            <w:r w:rsidRPr="003906F4">
              <w:t xml:space="preserve">Veera </w:t>
            </w:r>
            <w:proofErr w:type="spellStart"/>
            <w:r w:rsidRPr="003906F4">
              <w:t>Prasada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E8A2D" w14:textId="77777777" w:rsidR="00743C47" w:rsidRPr="003906F4" w:rsidRDefault="006F1045" w:rsidP="003906F4">
            <w:pPr>
              <w:pStyle w:val="TAL"/>
            </w:pPr>
            <w:r w:rsidRPr="003906F4">
              <w:t>Qualcomm Technologies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7B16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443E" w14:textId="77777777" w:rsidR="00743C47" w:rsidRPr="003906F4" w:rsidRDefault="006F1045" w:rsidP="003906F4">
            <w:pPr>
              <w:pStyle w:val="TAL"/>
            </w:pPr>
            <w:r w:rsidRPr="003906F4">
              <w:t>3GPPMEMBER</w:t>
            </w:r>
          </w:p>
        </w:tc>
      </w:tr>
      <w:tr w:rsidR="00743C47" w:rsidRPr="003906F4" w14:paraId="15A89A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8B6D1" w14:textId="77777777" w:rsidR="00743C47" w:rsidRPr="003906F4" w:rsidRDefault="006F1045" w:rsidP="003906F4">
            <w:pPr>
              <w:pStyle w:val="TAL"/>
            </w:pPr>
            <w:r w:rsidRPr="003906F4">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A31B6" w14:textId="77777777" w:rsidR="00743C47" w:rsidRPr="003906F4" w:rsidRDefault="006F1045" w:rsidP="003906F4">
            <w:pPr>
              <w:pStyle w:val="TAL"/>
            </w:pPr>
            <w:r w:rsidRPr="003906F4">
              <w:t>Kelley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FF64" w14:textId="77777777" w:rsidR="00743C47" w:rsidRPr="003906F4" w:rsidRDefault="006F1045" w:rsidP="003906F4">
            <w:pPr>
              <w:pStyle w:val="TAL"/>
            </w:pPr>
            <w:r w:rsidRPr="003906F4">
              <w:t>Sean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64EF" w14:textId="77777777" w:rsidR="00743C47" w:rsidRPr="003906F4" w:rsidRDefault="006F1045" w:rsidP="003906F4">
            <w:pPr>
              <w:pStyle w:val="TAL"/>
            </w:pPr>
            <w:r w:rsidRPr="003906F4">
              <w:t>Nokia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01B3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0C028" w14:textId="77777777" w:rsidR="00743C47" w:rsidRPr="003906F4" w:rsidRDefault="006F1045" w:rsidP="003906F4">
            <w:pPr>
              <w:pStyle w:val="TAL"/>
            </w:pPr>
            <w:r w:rsidRPr="003906F4">
              <w:t>3GPPMEMBER</w:t>
            </w:r>
          </w:p>
        </w:tc>
      </w:tr>
      <w:tr w:rsidR="00743C47" w:rsidRPr="003906F4" w14:paraId="1E6C15C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3622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A2513"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D23BE" w14:textId="77777777" w:rsidR="00743C47" w:rsidRPr="003906F4" w:rsidRDefault="006F1045" w:rsidP="003906F4">
            <w:pPr>
              <w:pStyle w:val="TAL"/>
            </w:pPr>
            <w:proofErr w:type="spellStart"/>
            <w:r w:rsidRPr="003906F4">
              <w:t>Daegyun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1016" w14:textId="77777777" w:rsidR="00743C47" w:rsidRPr="003906F4" w:rsidRDefault="006F1045" w:rsidP="003906F4">
            <w:pPr>
              <w:pStyle w:val="TAL"/>
            </w:pPr>
            <w:r w:rsidRPr="003906F4">
              <w:t>Samsung Electronics Czech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CA3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4C952" w14:textId="77777777" w:rsidR="00743C47" w:rsidRPr="003906F4" w:rsidRDefault="006F1045" w:rsidP="003906F4">
            <w:pPr>
              <w:pStyle w:val="TAL"/>
            </w:pPr>
            <w:r w:rsidRPr="003906F4">
              <w:t>3GPPMEMBER</w:t>
            </w:r>
          </w:p>
        </w:tc>
      </w:tr>
      <w:tr w:rsidR="00743C47" w:rsidRPr="003906F4" w14:paraId="6F70B8B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B1AC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E13D5"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BDBA6" w14:textId="77777777" w:rsidR="00743C47" w:rsidRPr="003906F4" w:rsidRDefault="006F1045" w:rsidP="003906F4">
            <w:pPr>
              <w:pStyle w:val="TAL"/>
            </w:pPr>
            <w:r w:rsidRPr="003906F4">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4026" w14:textId="77777777" w:rsidR="00743C47" w:rsidRPr="003906F4" w:rsidRDefault="006F1045" w:rsidP="003906F4">
            <w:pPr>
              <w:pStyle w:val="TAL"/>
            </w:pPr>
            <w:r w:rsidRPr="003906F4">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7F1A2"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DA932" w14:textId="77777777" w:rsidR="00743C47" w:rsidRPr="003906F4" w:rsidRDefault="006F1045" w:rsidP="003906F4">
            <w:pPr>
              <w:pStyle w:val="TAL"/>
            </w:pPr>
            <w:r w:rsidRPr="003906F4">
              <w:t>3GPPMEMBER</w:t>
            </w:r>
          </w:p>
        </w:tc>
      </w:tr>
      <w:tr w:rsidR="00743C47" w:rsidRPr="003906F4" w14:paraId="03EBBFD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BC86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41BF8"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B8EF" w14:textId="77777777" w:rsidR="00743C47" w:rsidRPr="003906F4" w:rsidRDefault="006F1045" w:rsidP="003906F4">
            <w:pPr>
              <w:pStyle w:val="TAL"/>
            </w:pPr>
            <w:r w:rsidRPr="003906F4">
              <w:t>Joel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07960" w14:textId="77777777" w:rsidR="00743C47" w:rsidRPr="003906F4" w:rsidRDefault="006F1045" w:rsidP="003906F4">
            <w:pPr>
              <w:pStyle w:val="TAL"/>
            </w:pPr>
            <w:r w:rsidRPr="003906F4">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D1577"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D5BE9" w14:textId="77777777" w:rsidR="00743C47" w:rsidRPr="003906F4" w:rsidRDefault="006F1045" w:rsidP="003906F4">
            <w:pPr>
              <w:pStyle w:val="TAL"/>
            </w:pPr>
            <w:r w:rsidRPr="003906F4">
              <w:t>3GPPMEMBER</w:t>
            </w:r>
          </w:p>
        </w:tc>
      </w:tr>
      <w:tr w:rsidR="00743C47" w:rsidRPr="003906F4" w14:paraId="3A80D0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BEF9B"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3C5E1"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B27E5" w14:textId="77777777" w:rsidR="00743C47" w:rsidRPr="003906F4" w:rsidRDefault="006F1045" w:rsidP="003906F4">
            <w:pPr>
              <w:pStyle w:val="TAL"/>
            </w:pPr>
            <w:proofErr w:type="spellStart"/>
            <w:r w:rsidRPr="003906F4">
              <w:t>Laeyoung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7042" w14:textId="77777777" w:rsidR="00743C47" w:rsidRPr="003906F4" w:rsidRDefault="006F1045" w:rsidP="003906F4">
            <w:pPr>
              <w:pStyle w:val="TAL"/>
            </w:pPr>
            <w:r w:rsidRPr="003906F4">
              <w:t>LG Electronics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5550"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EC6E3" w14:textId="77777777" w:rsidR="00743C47" w:rsidRPr="003906F4" w:rsidRDefault="006F1045" w:rsidP="003906F4">
            <w:pPr>
              <w:pStyle w:val="TAL"/>
            </w:pPr>
            <w:r w:rsidRPr="003906F4">
              <w:t>3GPPMEMBER</w:t>
            </w:r>
          </w:p>
        </w:tc>
      </w:tr>
      <w:tr w:rsidR="00743C47" w:rsidRPr="003906F4" w14:paraId="5729DC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43660"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6F3AA"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EA516" w14:textId="77777777" w:rsidR="00743C47" w:rsidRPr="003906F4" w:rsidRDefault="006F1045" w:rsidP="003906F4">
            <w:pPr>
              <w:pStyle w:val="TAL"/>
            </w:pPr>
            <w:r w:rsidRPr="003906F4">
              <w:t>Warren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01F26" w14:textId="77777777" w:rsidR="00743C47" w:rsidRPr="003906F4" w:rsidRDefault="006F1045" w:rsidP="003906F4">
            <w:pPr>
              <w:pStyle w:val="TAL"/>
            </w:pPr>
            <w:r w:rsidRPr="003906F4">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7CCB1"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4A4FA" w14:textId="77777777" w:rsidR="00743C47" w:rsidRPr="003906F4" w:rsidRDefault="006F1045" w:rsidP="003906F4">
            <w:pPr>
              <w:pStyle w:val="TAL"/>
            </w:pPr>
            <w:r w:rsidRPr="003906F4">
              <w:t>3GPPMEMBER</w:t>
            </w:r>
          </w:p>
        </w:tc>
      </w:tr>
      <w:tr w:rsidR="00743C47" w:rsidRPr="003906F4" w14:paraId="0338262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4078C"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286CF"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AA444" w14:textId="77777777" w:rsidR="00743C47" w:rsidRPr="003906F4" w:rsidRDefault="006F1045" w:rsidP="003906F4">
            <w:pPr>
              <w:pStyle w:val="TAL"/>
            </w:pPr>
            <w:proofErr w:type="spellStart"/>
            <w:r w:rsidRPr="003906F4">
              <w:t>Wonjung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CA236" w14:textId="77777777" w:rsidR="00743C47" w:rsidRPr="003906F4" w:rsidRDefault="006F1045" w:rsidP="003906F4">
            <w:pPr>
              <w:pStyle w:val="TAL"/>
            </w:pPr>
            <w:r w:rsidRPr="003906F4">
              <w:t xml:space="preserve">LG </w:t>
            </w:r>
            <w:proofErr w:type="spellStart"/>
            <w:r w:rsidRPr="003906F4">
              <w:t>Uplus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7E5D4"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EBBA" w14:textId="77777777" w:rsidR="00743C47" w:rsidRPr="003906F4" w:rsidRDefault="006F1045" w:rsidP="003906F4">
            <w:pPr>
              <w:pStyle w:val="TAL"/>
            </w:pPr>
            <w:r w:rsidRPr="003906F4">
              <w:t>3GPPMEMBER</w:t>
            </w:r>
          </w:p>
        </w:tc>
      </w:tr>
      <w:tr w:rsidR="00743C47" w:rsidRPr="003906F4" w14:paraId="0DA978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B4E27"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1EE4F"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029C3" w14:textId="77777777" w:rsidR="00743C47" w:rsidRPr="003906F4" w:rsidRDefault="006F1045" w:rsidP="003906F4">
            <w:pPr>
              <w:pStyle w:val="TAL"/>
            </w:pPr>
            <w:r w:rsidRPr="003906F4">
              <w:t>Wuk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EE83F" w14:textId="77777777" w:rsidR="00743C47" w:rsidRPr="003906F4" w:rsidRDefault="006F1045" w:rsidP="003906F4">
            <w:pPr>
              <w:pStyle w:val="TAL"/>
            </w:pPr>
            <w:r w:rsidRPr="003906F4">
              <w:t>Samsung Electronics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07A8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94503" w14:textId="77777777" w:rsidR="00743C47" w:rsidRPr="003906F4" w:rsidRDefault="006F1045" w:rsidP="003906F4">
            <w:pPr>
              <w:pStyle w:val="TAL"/>
            </w:pPr>
            <w:r w:rsidRPr="003906F4">
              <w:t>3GPPMEMBER</w:t>
            </w:r>
          </w:p>
        </w:tc>
      </w:tr>
      <w:tr w:rsidR="00743C47" w:rsidRPr="003906F4" w14:paraId="3C4F6BF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637BD"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5325E" w14:textId="77777777" w:rsidR="00743C47" w:rsidRPr="003906F4" w:rsidRDefault="006F1045" w:rsidP="003906F4">
            <w:pPr>
              <w:pStyle w:val="TAL"/>
            </w:pPr>
            <w:r w:rsidRPr="003906F4">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F86C" w14:textId="77777777" w:rsidR="00743C47" w:rsidRPr="003906F4" w:rsidRDefault="006F1045" w:rsidP="003906F4">
            <w:pPr>
              <w:pStyle w:val="TAL"/>
            </w:pPr>
            <w:proofErr w:type="spellStart"/>
            <w:r w:rsidRPr="003906F4">
              <w:t>Younsun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C0A86" w14:textId="77777777" w:rsidR="00743C47" w:rsidRPr="003906F4" w:rsidRDefault="006F1045" w:rsidP="003906F4">
            <w:pPr>
              <w:pStyle w:val="TAL"/>
            </w:pPr>
            <w:r w:rsidRPr="003906F4">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C6E80"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80AB4" w14:textId="77777777" w:rsidR="00743C47" w:rsidRPr="003906F4" w:rsidRDefault="006F1045" w:rsidP="003906F4">
            <w:pPr>
              <w:pStyle w:val="TAL"/>
            </w:pPr>
            <w:r w:rsidRPr="003906F4">
              <w:t>3GPPMEMBER</w:t>
            </w:r>
          </w:p>
        </w:tc>
      </w:tr>
      <w:tr w:rsidR="00743C47" w:rsidRPr="003906F4" w14:paraId="068FFD8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BA2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DDCC2" w14:textId="77777777" w:rsidR="00743C47" w:rsidRPr="003906F4" w:rsidRDefault="006F1045" w:rsidP="003906F4">
            <w:pPr>
              <w:pStyle w:val="TAL"/>
            </w:pPr>
            <w:r w:rsidRPr="003906F4">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AC49C" w14:textId="77777777" w:rsidR="00743C47" w:rsidRPr="003906F4" w:rsidRDefault="006F1045" w:rsidP="003906F4">
            <w:pPr>
              <w:pStyle w:val="TAL"/>
            </w:pPr>
            <w:r w:rsidRPr="003906F4">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56F1C" w14:textId="77777777" w:rsidR="00743C47" w:rsidRPr="003906F4" w:rsidRDefault="006F1045" w:rsidP="003906F4">
            <w:pPr>
              <w:pStyle w:val="TAL"/>
            </w:pPr>
            <w:r w:rsidRPr="003906F4">
              <w:t>Apple Italia S.R.L.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683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F5801" w14:textId="77777777" w:rsidR="00743C47" w:rsidRPr="003906F4" w:rsidRDefault="006F1045" w:rsidP="003906F4">
            <w:pPr>
              <w:pStyle w:val="TAL"/>
            </w:pPr>
            <w:r w:rsidRPr="003906F4">
              <w:t>3GPPMEMBER</w:t>
            </w:r>
          </w:p>
        </w:tc>
      </w:tr>
      <w:tr w:rsidR="00743C47" w:rsidRPr="003906F4" w14:paraId="06DA0B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CB8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5EFAF" w14:textId="77777777" w:rsidR="00743C47" w:rsidRPr="003906F4" w:rsidRDefault="006F1045" w:rsidP="003906F4">
            <w:pPr>
              <w:pStyle w:val="TAL"/>
            </w:pPr>
            <w:proofErr w:type="spellStart"/>
            <w:r w:rsidRPr="003906F4">
              <w:t>Kitazoe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8C6CB" w14:textId="77777777" w:rsidR="00743C47" w:rsidRPr="003906F4" w:rsidRDefault="006F1045" w:rsidP="003906F4">
            <w:pPr>
              <w:pStyle w:val="TAL"/>
            </w:pPr>
            <w:r w:rsidRPr="003906F4">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F38C1" w14:textId="77777777" w:rsidR="00743C47" w:rsidRPr="003906F4" w:rsidRDefault="006F1045" w:rsidP="003906F4">
            <w:pPr>
              <w:pStyle w:val="TAL"/>
            </w:pPr>
            <w:r w:rsidRPr="003906F4">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12A3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E561A" w14:textId="77777777" w:rsidR="00743C47" w:rsidRPr="003906F4" w:rsidRDefault="006F1045" w:rsidP="003906F4">
            <w:pPr>
              <w:pStyle w:val="TAL"/>
            </w:pPr>
            <w:r w:rsidRPr="003906F4">
              <w:t>3GPPMEMBER</w:t>
            </w:r>
          </w:p>
        </w:tc>
      </w:tr>
      <w:tr w:rsidR="00743C47" w:rsidRPr="003906F4" w14:paraId="40C18A0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8D29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E76A" w14:textId="77777777" w:rsidR="00743C47" w:rsidRPr="003906F4" w:rsidRDefault="006F1045" w:rsidP="003906F4">
            <w:pPr>
              <w:pStyle w:val="TAL"/>
            </w:pPr>
            <w:r w:rsidRPr="003906F4">
              <w:t>Klatt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BCA0" w14:textId="77777777" w:rsidR="00743C47" w:rsidRPr="003906F4" w:rsidRDefault="006F1045" w:rsidP="003906F4">
            <w:pPr>
              <w:pStyle w:val="TAL"/>
            </w:pPr>
            <w:r w:rsidRPr="003906F4">
              <w:t>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2E46" w14:textId="77777777" w:rsidR="00743C47" w:rsidRPr="003906F4" w:rsidRDefault="006F1045" w:rsidP="003906F4">
            <w:pPr>
              <w:pStyle w:val="TAL"/>
            </w:pPr>
            <w:r w:rsidRPr="003906F4">
              <w:t>Telekom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71FB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80201" w14:textId="77777777" w:rsidR="00743C47" w:rsidRPr="003906F4" w:rsidRDefault="006F1045" w:rsidP="003906F4">
            <w:pPr>
              <w:pStyle w:val="TAL"/>
            </w:pPr>
            <w:r w:rsidRPr="003906F4">
              <w:t>3GPPMEMBER</w:t>
            </w:r>
          </w:p>
        </w:tc>
      </w:tr>
      <w:tr w:rsidR="00743C47" w:rsidRPr="003906F4" w14:paraId="57EB2A4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8E1B8"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82C02" w14:textId="77777777" w:rsidR="00743C47" w:rsidRPr="003906F4" w:rsidRDefault="006F1045" w:rsidP="003906F4">
            <w:pPr>
              <w:pStyle w:val="TAL"/>
            </w:pPr>
            <w:proofErr w:type="spellStart"/>
            <w:r w:rsidRPr="003906F4">
              <w:t>Koser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D0C3D" w14:textId="77777777" w:rsidR="00743C47" w:rsidRPr="003906F4" w:rsidRDefault="006F1045" w:rsidP="003906F4">
            <w:pPr>
              <w:pStyle w:val="TAL"/>
            </w:pPr>
            <w:r w:rsidRPr="003906F4">
              <w:t>Elizabeth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B4CE4" w14:textId="77777777" w:rsidR="00743C47" w:rsidRPr="003906F4" w:rsidRDefault="006F1045" w:rsidP="003906F4">
            <w:pPr>
              <w:pStyle w:val="TAL"/>
            </w:pPr>
            <w:r w:rsidRPr="003906F4">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7A4D"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DD401" w14:textId="77777777" w:rsidR="00743C47" w:rsidRPr="003906F4" w:rsidRDefault="006F1045" w:rsidP="003906F4">
            <w:pPr>
              <w:pStyle w:val="TAL"/>
            </w:pPr>
            <w:r w:rsidRPr="003906F4">
              <w:t>3GPPMEMBER</w:t>
            </w:r>
          </w:p>
        </w:tc>
      </w:tr>
      <w:tr w:rsidR="00743C47" w:rsidRPr="003906F4" w14:paraId="7FF5257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14EF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E3E07" w14:textId="77777777" w:rsidR="00743C47" w:rsidRPr="003906F4" w:rsidRDefault="006F1045" w:rsidP="003906F4">
            <w:pPr>
              <w:pStyle w:val="TAL"/>
            </w:pPr>
            <w:r w:rsidRPr="003906F4">
              <w:t>Krause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E81AA" w14:textId="77777777" w:rsidR="00743C47" w:rsidRPr="003906F4" w:rsidRDefault="006F1045" w:rsidP="003906F4">
            <w:pPr>
              <w:pStyle w:val="TAL"/>
            </w:pPr>
            <w:proofErr w:type="spellStart"/>
            <w:r w:rsidRPr="003906F4">
              <w:t>Joern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188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778C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0E319" w14:textId="77777777" w:rsidR="00743C47" w:rsidRPr="003906F4" w:rsidRDefault="006F1045" w:rsidP="003906F4">
            <w:pPr>
              <w:pStyle w:val="TAL"/>
            </w:pPr>
            <w:r w:rsidRPr="003906F4">
              <w:t>3GPPORG_REP</w:t>
            </w:r>
          </w:p>
        </w:tc>
      </w:tr>
      <w:tr w:rsidR="00743C47" w:rsidRPr="003906F4" w14:paraId="440436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C7D2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A69D5" w14:textId="77777777" w:rsidR="00743C47" w:rsidRPr="003906F4" w:rsidRDefault="006F1045" w:rsidP="003906F4">
            <w:pPr>
              <w:pStyle w:val="TAL"/>
            </w:pPr>
            <w:r w:rsidRPr="003906F4">
              <w:t>Kruse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AE56D" w14:textId="77777777" w:rsidR="00743C47" w:rsidRPr="003906F4" w:rsidRDefault="006F1045" w:rsidP="003906F4">
            <w:pPr>
              <w:pStyle w:val="TAL"/>
            </w:pPr>
            <w:r w:rsidRPr="003906F4">
              <w:t>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0404C" w14:textId="77777777" w:rsidR="00743C47" w:rsidRPr="003906F4" w:rsidRDefault="006F1045" w:rsidP="003906F4">
            <w:pPr>
              <w:pStyle w:val="TAL"/>
            </w:pPr>
            <w:r w:rsidRPr="003906F4">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F51D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81B8" w14:textId="77777777" w:rsidR="00743C47" w:rsidRPr="003906F4" w:rsidRDefault="006F1045" w:rsidP="003906F4">
            <w:pPr>
              <w:pStyle w:val="TAL"/>
            </w:pPr>
            <w:r w:rsidRPr="003906F4">
              <w:t>3GPPMEMBER</w:t>
            </w:r>
          </w:p>
        </w:tc>
      </w:tr>
      <w:tr w:rsidR="00743C47" w:rsidRPr="003906F4" w14:paraId="42B9D88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730D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95DD4" w14:textId="77777777" w:rsidR="00743C47" w:rsidRPr="003906F4" w:rsidRDefault="006F1045" w:rsidP="003906F4">
            <w:pPr>
              <w:pStyle w:val="TAL"/>
            </w:pPr>
            <w:proofErr w:type="spellStart"/>
            <w:r w:rsidRPr="003906F4">
              <w:t>Kymalainen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170FF" w14:textId="77777777" w:rsidR="00743C47" w:rsidRPr="003906F4" w:rsidRDefault="006F1045" w:rsidP="003906F4">
            <w:pPr>
              <w:pStyle w:val="TAL"/>
            </w:pPr>
            <w:r w:rsidRPr="003906F4">
              <w:t>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8BE7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F3D7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6939D" w14:textId="77777777" w:rsidR="00743C47" w:rsidRPr="003906F4" w:rsidRDefault="006F1045" w:rsidP="003906F4">
            <w:pPr>
              <w:pStyle w:val="TAL"/>
            </w:pPr>
            <w:r w:rsidRPr="003906F4">
              <w:t>3GPPORG_REP</w:t>
            </w:r>
          </w:p>
        </w:tc>
      </w:tr>
      <w:tr w:rsidR="00743C47" w:rsidRPr="003906F4" w14:paraId="16147F1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3D15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2AF7B" w14:textId="77777777" w:rsidR="00743C47" w:rsidRPr="003906F4" w:rsidRDefault="006F1045" w:rsidP="003906F4">
            <w:pPr>
              <w:pStyle w:val="TAL"/>
            </w:pPr>
            <w:r w:rsidRPr="003906F4">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2B010" w14:textId="77777777" w:rsidR="00743C47" w:rsidRPr="003906F4" w:rsidRDefault="006F1045" w:rsidP="003906F4">
            <w:pPr>
              <w:pStyle w:val="TAL"/>
            </w:pPr>
            <w:r w:rsidRPr="003906F4">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9405D" w14:textId="77777777" w:rsidR="00743C47" w:rsidRPr="003906F4" w:rsidRDefault="006F1045" w:rsidP="003906F4">
            <w:pPr>
              <w:pStyle w:val="TAL"/>
            </w:pPr>
            <w:r w:rsidRPr="003906F4">
              <w:t>Nokia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6EE81"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87F9D" w14:textId="77777777" w:rsidR="00743C47" w:rsidRPr="003906F4" w:rsidRDefault="006F1045" w:rsidP="003906F4">
            <w:pPr>
              <w:pStyle w:val="TAL"/>
            </w:pPr>
            <w:r w:rsidRPr="003906F4">
              <w:t>3GPPMEMBER</w:t>
            </w:r>
          </w:p>
        </w:tc>
      </w:tr>
      <w:tr w:rsidR="00743C47" w:rsidRPr="003906F4" w14:paraId="0A65E3B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C025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1FEC0" w14:textId="77777777" w:rsidR="00743C47" w:rsidRPr="003906F4" w:rsidRDefault="006F1045" w:rsidP="003906F4">
            <w:pPr>
              <w:pStyle w:val="TAL"/>
            </w:pPr>
            <w:r w:rsidRPr="003906F4">
              <w:t>Lavasani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6C200" w14:textId="77777777" w:rsidR="00743C47" w:rsidRPr="003906F4" w:rsidRDefault="006F1045" w:rsidP="003906F4">
            <w:pPr>
              <w:pStyle w:val="TAL"/>
            </w:pPr>
            <w:r w:rsidRPr="003906F4">
              <w:t>Shahab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40F5" w14:textId="77777777" w:rsidR="00743C47" w:rsidRPr="003906F4" w:rsidRDefault="006F1045" w:rsidP="003906F4">
            <w:pPr>
              <w:pStyle w:val="TAL"/>
            </w:pPr>
            <w:r w:rsidRPr="003906F4">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1D15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9DF3C" w14:textId="77777777" w:rsidR="00743C47" w:rsidRPr="003906F4" w:rsidRDefault="006F1045" w:rsidP="003906F4">
            <w:pPr>
              <w:pStyle w:val="TAL"/>
            </w:pPr>
            <w:r w:rsidRPr="003906F4">
              <w:t>3GPPMEMBER</w:t>
            </w:r>
          </w:p>
        </w:tc>
      </w:tr>
      <w:tr w:rsidR="00743C47" w:rsidRPr="003906F4" w14:paraId="7E3053B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D413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9AA0" w14:textId="77777777" w:rsidR="00743C47" w:rsidRPr="003906F4" w:rsidRDefault="006F1045" w:rsidP="003906F4">
            <w:pPr>
              <w:pStyle w:val="TAL"/>
            </w:pPr>
            <w:r w:rsidRPr="003906F4">
              <w:t>Lazara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C153" w14:textId="77777777" w:rsidR="00743C47" w:rsidRPr="003906F4" w:rsidRDefault="006F1045" w:rsidP="003906F4">
            <w:pPr>
              <w:pStyle w:val="TAL"/>
            </w:pPr>
            <w:r w:rsidRPr="003906F4">
              <w:t>Dominic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9456D" w14:textId="77777777" w:rsidR="00743C47" w:rsidRPr="003906F4" w:rsidRDefault="006F1045" w:rsidP="003906F4">
            <w:pPr>
              <w:pStyle w:val="TAL"/>
            </w:pPr>
            <w:r w:rsidRPr="003906F4">
              <w:t>Motorola Solutions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929E3"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8A149" w14:textId="77777777" w:rsidR="00743C47" w:rsidRPr="003906F4" w:rsidRDefault="006F1045" w:rsidP="003906F4">
            <w:pPr>
              <w:pStyle w:val="TAL"/>
            </w:pPr>
            <w:r w:rsidRPr="003906F4">
              <w:t>3GPPMEMBER</w:t>
            </w:r>
          </w:p>
        </w:tc>
      </w:tr>
      <w:tr w:rsidR="00743C47" w:rsidRPr="003906F4" w14:paraId="2D6C232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8B0C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1C025" w14:textId="77777777" w:rsidR="00743C47" w:rsidRPr="003906F4" w:rsidRDefault="006F1045" w:rsidP="003906F4">
            <w:pPr>
              <w:pStyle w:val="TAL"/>
            </w:pPr>
            <w:r w:rsidRPr="003906F4">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511B9" w14:textId="77777777" w:rsidR="00743C47" w:rsidRPr="003906F4" w:rsidRDefault="006F1045" w:rsidP="003906F4">
            <w:pPr>
              <w:pStyle w:val="TAL"/>
            </w:pPr>
            <w:r w:rsidRPr="003906F4">
              <w:t>Juho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5CE94" w14:textId="77777777" w:rsidR="00743C47" w:rsidRPr="003906F4" w:rsidRDefault="006F1045" w:rsidP="003906F4">
            <w:pPr>
              <w:pStyle w:val="TAL"/>
            </w:pPr>
            <w:r w:rsidRPr="003906F4">
              <w:t>Samsung Electronics Iberia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304F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17115" w14:textId="77777777" w:rsidR="00743C47" w:rsidRPr="003906F4" w:rsidRDefault="006F1045" w:rsidP="003906F4">
            <w:pPr>
              <w:pStyle w:val="TAL"/>
            </w:pPr>
            <w:r w:rsidRPr="003906F4">
              <w:t>3GPPMEMBER</w:t>
            </w:r>
          </w:p>
        </w:tc>
      </w:tr>
      <w:tr w:rsidR="00743C47" w:rsidRPr="003906F4" w14:paraId="30A9B78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E223B"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403B4" w14:textId="77777777" w:rsidR="00743C47" w:rsidRPr="003906F4" w:rsidRDefault="006F1045" w:rsidP="003906F4">
            <w:pPr>
              <w:pStyle w:val="TAL"/>
            </w:pPr>
            <w:r w:rsidRPr="003906F4">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EFB2A" w14:textId="77777777" w:rsidR="00743C47" w:rsidRPr="003906F4" w:rsidRDefault="006F1045" w:rsidP="003906F4">
            <w:pPr>
              <w:pStyle w:val="TAL"/>
            </w:pPr>
            <w:r w:rsidRPr="003906F4">
              <w:t>Ki-Dong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4DF5" w14:textId="77777777" w:rsidR="00743C47" w:rsidRPr="003906F4" w:rsidRDefault="006F1045" w:rsidP="003906F4">
            <w:pPr>
              <w:pStyle w:val="TAL"/>
            </w:pPr>
            <w:r w:rsidRPr="003906F4">
              <w:t>LG Electronics Deutschland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95F5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C1E78" w14:textId="77777777" w:rsidR="00743C47" w:rsidRPr="003906F4" w:rsidRDefault="006F1045" w:rsidP="003906F4">
            <w:pPr>
              <w:pStyle w:val="TAL"/>
            </w:pPr>
            <w:r w:rsidRPr="003906F4">
              <w:t>3GPPMEMBER</w:t>
            </w:r>
          </w:p>
        </w:tc>
      </w:tr>
      <w:tr w:rsidR="00743C47" w:rsidRPr="003906F4" w14:paraId="01F1D61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2E9B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D27B5" w14:textId="77777777" w:rsidR="00743C47" w:rsidRPr="003906F4" w:rsidRDefault="006F1045" w:rsidP="003906F4">
            <w:pPr>
              <w:pStyle w:val="TAL"/>
            </w:pPr>
            <w:r w:rsidRPr="003906F4">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9524C" w14:textId="77777777" w:rsidR="00743C47" w:rsidRPr="003906F4" w:rsidRDefault="006F1045" w:rsidP="003906F4">
            <w:pPr>
              <w:pStyle w:val="TAL"/>
            </w:pPr>
            <w:r w:rsidRPr="003906F4">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71E13" w14:textId="77777777" w:rsidR="00743C47" w:rsidRPr="003906F4" w:rsidRDefault="006F1045" w:rsidP="003906F4">
            <w:pPr>
              <w:pStyle w:val="TAL"/>
            </w:pPr>
            <w:r w:rsidRPr="003906F4">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9B164"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73826" w14:textId="77777777" w:rsidR="00743C47" w:rsidRPr="003906F4" w:rsidRDefault="006F1045" w:rsidP="003906F4">
            <w:pPr>
              <w:pStyle w:val="TAL"/>
            </w:pPr>
            <w:r w:rsidRPr="003906F4">
              <w:t>3GPPMEMBER</w:t>
            </w:r>
          </w:p>
        </w:tc>
      </w:tr>
      <w:tr w:rsidR="00743C47" w:rsidRPr="003906F4" w14:paraId="4854C83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EBA0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33C38" w14:textId="77777777" w:rsidR="00743C47" w:rsidRPr="003906F4" w:rsidRDefault="006F1045" w:rsidP="003906F4">
            <w:pPr>
              <w:pStyle w:val="TAL"/>
            </w:pPr>
            <w:r w:rsidRPr="003906F4">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9F820" w14:textId="77777777" w:rsidR="00743C47" w:rsidRPr="003906F4" w:rsidRDefault="006F1045" w:rsidP="003906F4">
            <w:pPr>
              <w:pStyle w:val="TAL"/>
            </w:pPr>
            <w:proofErr w:type="spellStart"/>
            <w:r w:rsidRPr="003906F4">
              <w:t>Soohwan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0BDEB" w14:textId="77777777" w:rsidR="00743C47" w:rsidRPr="003906F4" w:rsidRDefault="006F1045" w:rsidP="003906F4">
            <w:pPr>
              <w:pStyle w:val="TAL"/>
            </w:pPr>
            <w:r w:rsidRPr="003906F4">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28F20"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9A5A8" w14:textId="77777777" w:rsidR="00743C47" w:rsidRPr="003906F4" w:rsidRDefault="006F1045" w:rsidP="003906F4">
            <w:pPr>
              <w:pStyle w:val="TAL"/>
            </w:pPr>
            <w:r w:rsidRPr="003906F4">
              <w:t>3GPPMEMBER</w:t>
            </w:r>
          </w:p>
        </w:tc>
      </w:tr>
      <w:tr w:rsidR="00743C47" w:rsidRPr="003906F4" w14:paraId="33958F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1C9E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CBB81" w14:textId="77777777" w:rsidR="00743C47" w:rsidRPr="003906F4" w:rsidRDefault="006F1045" w:rsidP="003906F4">
            <w:pPr>
              <w:pStyle w:val="TAL"/>
            </w:pPr>
            <w:r w:rsidRPr="003906F4">
              <w:t>Leung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20A13" w14:textId="77777777" w:rsidR="00743C47" w:rsidRPr="003906F4" w:rsidRDefault="006F1045" w:rsidP="003906F4">
            <w:pPr>
              <w:pStyle w:val="TAL"/>
            </w:pPr>
            <w:r w:rsidRPr="003906F4">
              <w:t>Nikolai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935F2" w14:textId="77777777" w:rsidR="00743C47" w:rsidRPr="003906F4" w:rsidRDefault="006F1045" w:rsidP="003906F4">
            <w:pPr>
              <w:pStyle w:val="TAL"/>
            </w:pPr>
            <w:r w:rsidRPr="003906F4">
              <w:t>Qualcomm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763D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E5AFD" w14:textId="77777777" w:rsidR="00743C47" w:rsidRPr="003906F4" w:rsidRDefault="006F1045" w:rsidP="003906F4">
            <w:pPr>
              <w:pStyle w:val="TAL"/>
            </w:pPr>
            <w:r w:rsidRPr="003906F4">
              <w:t>3GPPMEMBER</w:t>
            </w:r>
          </w:p>
        </w:tc>
      </w:tr>
      <w:tr w:rsidR="00743C47" w:rsidRPr="003906F4" w14:paraId="6F0C416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12B3C"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4663B" w14:textId="77777777" w:rsidR="00743C47" w:rsidRPr="003906F4" w:rsidRDefault="006F1045" w:rsidP="003906F4">
            <w:pPr>
              <w:pStyle w:val="TAL"/>
            </w:pPr>
            <w:r w:rsidRPr="003906F4">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29936" w14:textId="77777777" w:rsidR="00743C47" w:rsidRPr="003906F4" w:rsidRDefault="006F1045" w:rsidP="003906F4">
            <w:pPr>
              <w:pStyle w:val="TAL"/>
            </w:pPr>
            <w:proofErr w:type="spellStart"/>
            <w:r w:rsidRPr="003906F4">
              <w:t>Chenyi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C73CD" w14:textId="77777777" w:rsidR="00743C47" w:rsidRPr="003906F4" w:rsidRDefault="006F1045" w:rsidP="003906F4">
            <w:pPr>
              <w:pStyle w:val="TAL"/>
            </w:pPr>
            <w:proofErr w:type="spellStart"/>
            <w:r w:rsidRPr="003906F4">
              <w:t>Unicompay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34861"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C80F6" w14:textId="77777777" w:rsidR="00743C47" w:rsidRPr="003906F4" w:rsidRDefault="006F1045" w:rsidP="003906F4">
            <w:pPr>
              <w:pStyle w:val="TAL"/>
            </w:pPr>
            <w:r w:rsidRPr="003906F4">
              <w:t>3GPPMEMBER</w:t>
            </w:r>
          </w:p>
        </w:tc>
      </w:tr>
      <w:tr w:rsidR="00743C47" w:rsidRPr="003906F4" w14:paraId="439A731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5AC5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147C4" w14:textId="77777777" w:rsidR="00743C47" w:rsidRPr="003906F4" w:rsidRDefault="006F1045" w:rsidP="003906F4">
            <w:pPr>
              <w:pStyle w:val="TAL"/>
            </w:pPr>
            <w:r w:rsidRPr="003906F4">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B12F4" w14:textId="77777777" w:rsidR="00743C47" w:rsidRPr="003906F4" w:rsidRDefault="006F1045" w:rsidP="003906F4">
            <w:pPr>
              <w:pStyle w:val="TAL"/>
            </w:pPr>
            <w:r w:rsidRPr="003906F4">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2F1EF" w14:textId="77777777" w:rsidR="00743C47" w:rsidRPr="003906F4" w:rsidRDefault="006F1045" w:rsidP="003906F4">
            <w:pPr>
              <w:pStyle w:val="TAL"/>
            </w:pPr>
            <w:r w:rsidRPr="003906F4">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828C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402A" w14:textId="77777777" w:rsidR="00743C47" w:rsidRPr="003906F4" w:rsidRDefault="006F1045" w:rsidP="003906F4">
            <w:pPr>
              <w:pStyle w:val="TAL"/>
            </w:pPr>
            <w:r w:rsidRPr="003906F4">
              <w:t>3GPPMEMBER</w:t>
            </w:r>
          </w:p>
        </w:tc>
      </w:tr>
      <w:tr w:rsidR="00743C47" w:rsidRPr="003906F4" w14:paraId="6CC0801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EC99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7BC0E" w14:textId="77777777" w:rsidR="00743C47" w:rsidRPr="003906F4" w:rsidRDefault="006F1045" w:rsidP="003906F4">
            <w:pPr>
              <w:pStyle w:val="TAL"/>
            </w:pPr>
            <w:r w:rsidRPr="003906F4">
              <w:t>Lim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65302" w14:textId="77777777" w:rsidR="00743C47" w:rsidRPr="003906F4" w:rsidRDefault="006F1045" w:rsidP="003906F4">
            <w:pPr>
              <w:pStyle w:val="TAL"/>
            </w:pPr>
            <w:proofErr w:type="spellStart"/>
            <w:r w:rsidRPr="003906F4">
              <w:t>Suhwan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B391C" w14:textId="77777777" w:rsidR="00743C47" w:rsidRPr="003906F4" w:rsidRDefault="006F1045" w:rsidP="003906F4">
            <w:pPr>
              <w:pStyle w:val="TAL"/>
            </w:pPr>
            <w:r w:rsidRPr="003906F4">
              <w:t>Meta Ireland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AC8A7"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09493" w14:textId="77777777" w:rsidR="00743C47" w:rsidRPr="003906F4" w:rsidRDefault="006F1045" w:rsidP="003906F4">
            <w:pPr>
              <w:pStyle w:val="TAL"/>
            </w:pPr>
            <w:r w:rsidRPr="003906F4">
              <w:t>3GPPMEMBER</w:t>
            </w:r>
          </w:p>
        </w:tc>
      </w:tr>
      <w:tr w:rsidR="00743C47" w:rsidRPr="003906F4" w14:paraId="6829597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E4D58"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9E6EF" w14:textId="77777777" w:rsidR="00743C47" w:rsidRPr="003906F4" w:rsidRDefault="006F1045" w:rsidP="003906F4">
            <w:pPr>
              <w:pStyle w:val="TAL"/>
            </w:pPr>
            <w:r w:rsidRPr="003906F4">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40FB" w14:textId="77777777" w:rsidR="00743C47" w:rsidRPr="003906F4" w:rsidRDefault="006F1045" w:rsidP="003906F4">
            <w:pPr>
              <w:pStyle w:val="TAL"/>
            </w:pPr>
            <w:r w:rsidRPr="003906F4">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2B514" w14:textId="77777777" w:rsidR="00743C47" w:rsidRPr="003906F4" w:rsidRDefault="006F1045" w:rsidP="003906F4">
            <w:pPr>
              <w:pStyle w:val="TAL"/>
            </w:pPr>
            <w:r w:rsidRPr="003906F4">
              <w:t>Chengdu OPPO Telecommunication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97637"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8ED6E" w14:textId="77777777" w:rsidR="00743C47" w:rsidRPr="003906F4" w:rsidRDefault="006F1045" w:rsidP="003906F4">
            <w:pPr>
              <w:pStyle w:val="TAL"/>
            </w:pPr>
            <w:r w:rsidRPr="003906F4">
              <w:t>3GPPMEMBER</w:t>
            </w:r>
          </w:p>
        </w:tc>
      </w:tr>
      <w:tr w:rsidR="00743C47" w:rsidRPr="003906F4" w14:paraId="5B51902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94501" w14:textId="77777777" w:rsidR="00743C47" w:rsidRPr="003906F4" w:rsidRDefault="006F1045" w:rsidP="003906F4">
            <w:pPr>
              <w:pStyle w:val="TAL"/>
            </w:pPr>
            <w:r w:rsidRPr="003906F4">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901FF" w14:textId="77777777" w:rsidR="00743C47" w:rsidRPr="003906F4" w:rsidRDefault="006F1045" w:rsidP="003906F4">
            <w:pPr>
              <w:pStyle w:val="TAL"/>
            </w:pPr>
            <w:r w:rsidRPr="003906F4">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E43D2" w14:textId="77777777" w:rsidR="00743C47" w:rsidRPr="003906F4" w:rsidRDefault="006F1045" w:rsidP="003906F4">
            <w:pPr>
              <w:pStyle w:val="TAL"/>
            </w:pPr>
            <w:r w:rsidRPr="003906F4">
              <w: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C7AE5" w14:textId="77777777" w:rsidR="00743C47" w:rsidRPr="003906F4" w:rsidRDefault="006F1045" w:rsidP="003906F4">
            <w:pPr>
              <w:pStyle w:val="TAL"/>
            </w:pPr>
            <w:r w:rsidRPr="003906F4">
              <w:t>Unicom Broadband Online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39874"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C89DB" w14:textId="77777777" w:rsidR="00743C47" w:rsidRPr="003906F4" w:rsidRDefault="006F1045" w:rsidP="003906F4">
            <w:pPr>
              <w:pStyle w:val="TAL"/>
            </w:pPr>
            <w:r w:rsidRPr="003906F4">
              <w:t>3GPPMEMBER</w:t>
            </w:r>
          </w:p>
        </w:tc>
      </w:tr>
      <w:tr w:rsidR="00743C47" w:rsidRPr="003906F4" w14:paraId="5444473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493E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A7C9A" w14:textId="77777777" w:rsidR="00743C47" w:rsidRPr="003906F4" w:rsidRDefault="006F1045" w:rsidP="003906F4">
            <w:pPr>
              <w:pStyle w:val="TAL"/>
            </w:pPr>
            <w:r w:rsidRPr="003906F4">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AF391" w14:textId="77777777" w:rsidR="00743C47" w:rsidRPr="003906F4" w:rsidRDefault="006F1045" w:rsidP="003906F4">
            <w:pPr>
              <w:pStyle w:val="TAL"/>
            </w:pPr>
            <w:r w:rsidRPr="003906F4">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ED06D" w14:textId="77777777" w:rsidR="00743C47" w:rsidRPr="003906F4" w:rsidRDefault="006F1045" w:rsidP="003906F4">
            <w:pPr>
              <w:pStyle w:val="TAL"/>
            </w:pPr>
            <w:r w:rsidRPr="003906F4">
              <w:t>E-surfing 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EBBC3"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23B2" w14:textId="77777777" w:rsidR="00743C47" w:rsidRPr="003906F4" w:rsidRDefault="006F1045" w:rsidP="003906F4">
            <w:pPr>
              <w:pStyle w:val="TAL"/>
            </w:pPr>
            <w:r w:rsidRPr="003906F4">
              <w:t>3GPPMEMBER</w:t>
            </w:r>
          </w:p>
        </w:tc>
      </w:tr>
      <w:tr w:rsidR="00743C47" w:rsidRPr="003906F4" w14:paraId="59F9D7F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DFEB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D9F2" w14:textId="77777777" w:rsidR="00743C47" w:rsidRPr="003906F4" w:rsidRDefault="006F1045" w:rsidP="003906F4">
            <w:pPr>
              <w:pStyle w:val="TAL"/>
            </w:pPr>
            <w:proofErr w:type="spellStart"/>
            <w:r w:rsidRPr="003906F4">
              <w:t>Luetzenkirchen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2F17B" w14:textId="77777777" w:rsidR="00743C47" w:rsidRPr="003906F4" w:rsidRDefault="006F1045" w:rsidP="003906F4">
            <w:pPr>
              <w:pStyle w:val="TAL"/>
            </w:pPr>
            <w:r w:rsidRPr="003906F4">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6C9FC" w14:textId="77777777" w:rsidR="00743C47" w:rsidRPr="003906F4" w:rsidRDefault="006F1045" w:rsidP="003906F4">
            <w:pPr>
              <w:pStyle w:val="TAL"/>
            </w:pPr>
            <w:r w:rsidRPr="003906F4">
              <w:t>Intel Deutschland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9B4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46DED" w14:textId="77777777" w:rsidR="00743C47" w:rsidRPr="003906F4" w:rsidRDefault="006F1045" w:rsidP="003906F4">
            <w:pPr>
              <w:pStyle w:val="TAL"/>
            </w:pPr>
            <w:r w:rsidRPr="003906F4">
              <w:t>3GPPMEMBER</w:t>
            </w:r>
          </w:p>
        </w:tc>
      </w:tr>
      <w:tr w:rsidR="00743C47" w:rsidRPr="003906F4" w14:paraId="2E5B85D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FFC4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DCA79" w14:textId="77777777" w:rsidR="00743C47" w:rsidRPr="003906F4" w:rsidRDefault="006F1045" w:rsidP="003906F4">
            <w:pPr>
              <w:pStyle w:val="TAL"/>
            </w:pPr>
            <w:r w:rsidRPr="003906F4">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2A8B" w14:textId="77777777" w:rsidR="00743C47" w:rsidRPr="003906F4" w:rsidRDefault="006F1045" w:rsidP="003906F4">
            <w:pPr>
              <w:pStyle w:val="TAL"/>
            </w:pPr>
            <w:proofErr w:type="spellStart"/>
            <w:r w:rsidRPr="003906F4">
              <w:t>Ruitao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6053D" w14:textId="77777777" w:rsidR="00743C47" w:rsidRPr="003906F4" w:rsidRDefault="006F1045" w:rsidP="003906F4">
            <w:pPr>
              <w:pStyle w:val="TAL"/>
            </w:pPr>
            <w:r w:rsidRPr="003906F4">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3E0D5"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525E5" w14:textId="77777777" w:rsidR="00743C47" w:rsidRPr="003906F4" w:rsidRDefault="006F1045" w:rsidP="003906F4">
            <w:pPr>
              <w:pStyle w:val="TAL"/>
            </w:pPr>
            <w:r w:rsidRPr="003906F4">
              <w:t>3GPPMEMBER</w:t>
            </w:r>
          </w:p>
        </w:tc>
      </w:tr>
      <w:tr w:rsidR="00743C47" w:rsidRPr="003906F4" w14:paraId="5CC3CA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AD6D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18784" w14:textId="77777777" w:rsidR="00743C47" w:rsidRPr="003906F4" w:rsidRDefault="006F1045" w:rsidP="003906F4">
            <w:pPr>
              <w:pStyle w:val="TAL"/>
            </w:pPr>
            <w:r w:rsidRPr="003906F4">
              <w:t>MAKINO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8CBBC" w14:textId="77777777" w:rsidR="00743C47" w:rsidRPr="003906F4" w:rsidRDefault="006F1045" w:rsidP="003906F4">
            <w:pPr>
              <w:pStyle w:val="TAL"/>
            </w:pPr>
            <w:r w:rsidRPr="003906F4">
              <w:t>SHINYA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CE401" w14:textId="77777777" w:rsidR="00743C47" w:rsidRPr="003906F4" w:rsidRDefault="006F1045" w:rsidP="003906F4">
            <w:pPr>
              <w:pStyle w:val="TAL"/>
            </w:pPr>
            <w:r w:rsidRPr="003906F4">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3EC2D"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87741" w14:textId="77777777" w:rsidR="00743C47" w:rsidRPr="003906F4" w:rsidRDefault="006F1045" w:rsidP="003906F4">
            <w:pPr>
              <w:pStyle w:val="TAL"/>
            </w:pPr>
            <w:r w:rsidRPr="003906F4">
              <w:t>3GPPMEMBER</w:t>
            </w:r>
          </w:p>
        </w:tc>
      </w:tr>
      <w:tr w:rsidR="00743C47" w:rsidRPr="003906F4" w14:paraId="3393FCE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28B4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56953" w14:textId="77777777" w:rsidR="00743C47" w:rsidRPr="003906F4" w:rsidRDefault="006F1045" w:rsidP="003906F4">
            <w:pPr>
              <w:pStyle w:val="TAL"/>
            </w:pPr>
            <w:r w:rsidRPr="003906F4">
              <w:t>Mangion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662C7" w14:textId="77777777" w:rsidR="00743C47" w:rsidRPr="003906F4" w:rsidRDefault="006F1045" w:rsidP="003906F4">
            <w:pPr>
              <w:pStyle w:val="TAL"/>
            </w:pPr>
            <w:r w:rsidRPr="003906F4">
              <w:t>Mathieu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84D0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FCC2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6C583" w14:textId="77777777" w:rsidR="00743C47" w:rsidRPr="003906F4" w:rsidRDefault="006F1045" w:rsidP="003906F4">
            <w:pPr>
              <w:pStyle w:val="TAL"/>
            </w:pPr>
            <w:r w:rsidRPr="003906F4">
              <w:t>3GPPORG_REP</w:t>
            </w:r>
          </w:p>
        </w:tc>
      </w:tr>
      <w:tr w:rsidR="00743C47" w:rsidRPr="003906F4" w14:paraId="683E51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A46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1E5DF" w14:textId="77777777" w:rsidR="00743C47" w:rsidRPr="003906F4" w:rsidRDefault="006F1045" w:rsidP="003906F4">
            <w:pPr>
              <w:pStyle w:val="TAL"/>
            </w:pPr>
            <w:r w:rsidRPr="003906F4">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C8FC7" w14:textId="77777777" w:rsidR="00743C47" w:rsidRPr="003906F4" w:rsidRDefault="006F1045" w:rsidP="003906F4">
            <w:pPr>
              <w:pStyle w:val="TAL"/>
            </w:pPr>
            <w:r w:rsidRPr="003906F4">
              <w:t>Jesus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9120" w14:textId="77777777" w:rsidR="00743C47" w:rsidRPr="003906F4" w:rsidRDefault="006F1045" w:rsidP="003906F4">
            <w:pPr>
              <w:pStyle w:val="TAL"/>
            </w:pPr>
            <w:r w:rsidRPr="003906F4">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0253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3F05" w14:textId="77777777" w:rsidR="00743C47" w:rsidRPr="003906F4" w:rsidRDefault="006F1045" w:rsidP="003906F4">
            <w:pPr>
              <w:pStyle w:val="TAL"/>
            </w:pPr>
            <w:r w:rsidRPr="003906F4">
              <w:t>3GPPMEMBER</w:t>
            </w:r>
          </w:p>
        </w:tc>
      </w:tr>
      <w:tr w:rsidR="00743C47" w:rsidRPr="003906F4" w14:paraId="7223D1A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3957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95FFB" w14:textId="77777777" w:rsidR="00743C47" w:rsidRPr="003906F4" w:rsidRDefault="006F1045" w:rsidP="003906F4">
            <w:pPr>
              <w:pStyle w:val="TAL"/>
            </w:pPr>
            <w:r w:rsidRPr="003906F4">
              <w:t>Masini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3D5AE" w14:textId="77777777" w:rsidR="00743C47" w:rsidRPr="003906F4" w:rsidRDefault="006F1045" w:rsidP="003906F4">
            <w:pPr>
              <w:pStyle w:val="TAL"/>
            </w:pPr>
            <w:r w:rsidRPr="003906F4">
              <w:t>Gino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96894" w14:textId="77777777" w:rsidR="00743C47" w:rsidRPr="003906F4" w:rsidRDefault="006F1045" w:rsidP="003906F4">
            <w:pPr>
              <w:pStyle w:val="TAL"/>
            </w:pPr>
            <w:r w:rsidRPr="003906F4">
              <w:t xml:space="preserve">Ericsson </w:t>
            </w:r>
            <w:proofErr w:type="spellStart"/>
            <w:r w:rsidRPr="003906F4">
              <w:t>Telecomunicazioni</w:t>
            </w:r>
            <w:proofErr w:type="spellEnd"/>
            <w:r w:rsidRPr="003906F4">
              <w:t xml:space="preserve"> </w:t>
            </w:r>
            <w:proofErr w:type="spellStart"/>
            <w:r w:rsidRPr="003906F4">
              <w:t>SpA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DAC9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3DB60" w14:textId="77777777" w:rsidR="00743C47" w:rsidRPr="003906F4" w:rsidRDefault="006F1045" w:rsidP="003906F4">
            <w:pPr>
              <w:pStyle w:val="TAL"/>
            </w:pPr>
            <w:r w:rsidRPr="003906F4">
              <w:t>3GPPMEMBER</w:t>
            </w:r>
          </w:p>
        </w:tc>
      </w:tr>
      <w:tr w:rsidR="00743C47" w:rsidRPr="003906F4" w14:paraId="5F79FC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12E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947FE" w14:textId="77777777" w:rsidR="00743C47" w:rsidRPr="003906F4" w:rsidRDefault="006F1045" w:rsidP="003906F4">
            <w:pPr>
              <w:pStyle w:val="TAL"/>
            </w:pPr>
            <w:r w:rsidRPr="003906F4">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BCE11" w14:textId="77777777" w:rsidR="00743C47" w:rsidRPr="003906F4" w:rsidRDefault="006F1045" w:rsidP="003906F4">
            <w:pPr>
              <w:pStyle w:val="TAL"/>
            </w:pPr>
            <w:r w:rsidRPr="003906F4">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D2025" w14:textId="77777777" w:rsidR="00743C47" w:rsidRPr="003906F4" w:rsidRDefault="006F1045" w:rsidP="003906F4">
            <w:pPr>
              <w:pStyle w:val="TAL"/>
            </w:pPr>
            <w:r w:rsidRPr="003906F4">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6E73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1C0B1" w14:textId="77777777" w:rsidR="00743C47" w:rsidRPr="003906F4" w:rsidRDefault="006F1045" w:rsidP="003906F4">
            <w:pPr>
              <w:pStyle w:val="TAL"/>
            </w:pPr>
            <w:r w:rsidRPr="003906F4">
              <w:t>3GPPMEMBER</w:t>
            </w:r>
          </w:p>
        </w:tc>
      </w:tr>
      <w:tr w:rsidR="00743C47" w:rsidRPr="003906F4" w14:paraId="428B5E5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EF4B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E3B83" w14:textId="77777777" w:rsidR="00743C47" w:rsidRPr="003906F4" w:rsidRDefault="006F1045" w:rsidP="003906F4">
            <w:pPr>
              <w:pStyle w:val="TAL"/>
            </w:pPr>
            <w:r w:rsidRPr="003906F4">
              <w:t>Minokuchi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DEB2E" w14:textId="77777777" w:rsidR="00743C47" w:rsidRPr="003906F4" w:rsidRDefault="006F1045" w:rsidP="003906F4">
            <w:pPr>
              <w:pStyle w:val="TAL"/>
            </w:pPr>
            <w:r w:rsidRPr="003906F4">
              <w:t>Atsushi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40E57" w14:textId="77777777" w:rsidR="00743C47" w:rsidRPr="003906F4" w:rsidRDefault="006F1045" w:rsidP="003906F4">
            <w:pPr>
              <w:pStyle w:val="TAL"/>
            </w:pPr>
            <w:r w:rsidRPr="003906F4">
              <w:t>DOCOMO Communications 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6F62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E1C7" w14:textId="77777777" w:rsidR="00743C47" w:rsidRPr="003906F4" w:rsidRDefault="006F1045" w:rsidP="003906F4">
            <w:pPr>
              <w:pStyle w:val="TAL"/>
            </w:pPr>
            <w:r w:rsidRPr="003906F4">
              <w:t>3GPPMEMBER</w:t>
            </w:r>
          </w:p>
        </w:tc>
      </w:tr>
      <w:tr w:rsidR="00743C47" w:rsidRPr="003906F4" w14:paraId="25A0DDA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F21A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AA251" w14:textId="77777777" w:rsidR="00743C47" w:rsidRPr="003906F4" w:rsidRDefault="006F1045" w:rsidP="003906F4">
            <w:pPr>
              <w:pStyle w:val="TAL"/>
            </w:pPr>
            <w:r w:rsidRPr="003906F4">
              <w:t>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1BC23" w14:textId="77777777" w:rsidR="00743C47" w:rsidRPr="003906F4" w:rsidRDefault="006F1045" w:rsidP="003906F4">
            <w:pPr>
              <w:pStyle w:val="TAL"/>
            </w:pPr>
            <w:proofErr w:type="spellStart"/>
            <w:r w:rsidRPr="003906F4">
              <w:t>Zhiwei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B8C31" w14:textId="77777777" w:rsidR="00743C47" w:rsidRPr="003906F4" w:rsidRDefault="006F1045" w:rsidP="003906F4">
            <w:pPr>
              <w:pStyle w:val="TAL"/>
            </w:pPr>
            <w:r w:rsidRPr="003906F4">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E08D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62686" w14:textId="77777777" w:rsidR="00743C47" w:rsidRPr="003906F4" w:rsidRDefault="006F1045" w:rsidP="003906F4">
            <w:pPr>
              <w:pStyle w:val="TAL"/>
            </w:pPr>
            <w:r w:rsidRPr="003906F4">
              <w:t>3GPPMEMBER</w:t>
            </w:r>
          </w:p>
        </w:tc>
      </w:tr>
      <w:tr w:rsidR="00743C47" w:rsidRPr="003906F4" w14:paraId="2DF1FF7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92E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75D8" w14:textId="77777777" w:rsidR="00743C47" w:rsidRPr="003906F4" w:rsidRDefault="006F1045" w:rsidP="003906F4">
            <w:pPr>
              <w:pStyle w:val="TAL"/>
            </w:pPr>
            <w:r w:rsidRPr="003906F4">
              <w:t>Monrad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0B5B6" w14:textId="77777777" w:rsidR="00743C47" w:rsidRPr="003906F4" w:rsidRDefault="006F1045" w:rsidP="003906F4">
            <w:pPr>
              <w:pStyle w:val="TAL"/>
            </w:pPr>
            <w:r w:rsidRPr="003906F4">
              <w:t>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7E394" w14:textId="77777777" w:rsidR="00743C47" w:rsidRPr="003906F4" w:rsidRDefault="006F1045" w:rsidP="003906F4">
            <w:pPr>
              <w:pStyle w:val="TAL"/>
            </w:pPr>
            <w:proofErr w:type="spellStart"/>
            <w:r w:rsidRPr="003906F4">
              <w:t>InterDigital</w:t>
            </w:r>
            <w:proofErr w:type="spellEnd"/>
            <w:r w:rsidRPr="003906F4">
              <w:t xml:space="preserve">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28427"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48869" w14:textId="77777777" w:rsidR="00743C47" w:rsidRPr="003906F4" w:rsidRDefault="006F1045" w:rsidP="003906F4">
            <w:pPr>
              <w:pStyle w:val="TAL"/>
            </w:pPr>
            <w:r w:rsidRPr="003906F4">
              <w:t>3GPPMEMBER</w:t>
            </w:r>
          </w:p>
        </w:tc>
      </w:tr>
      <w:tr w:rsidR="00743C47" w:rsidRPr="003906F4" w14:paraId="0364498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2FBA2"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C498D" w14:textId="77777777" w:rsidR="00743C47" w:rsidRPr="003906F4" w:rsidRDefault="006F1045" w:rsidP="003906F4">
            <w:pPr>
              <w:pStyle w:val="TAL"/>
            </w:pPr>
            <w:proofErr w:type="spellStart"/>
            <w:r w:rsidRPr="003906F4">
              <w:t>Montojo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E5594" w14:textId="77777777" w:rsidR="00743C47" w:rsidRPr="003906F4" w:rsidRDefault="006F1045" w:rsidP="003906F4">
            <w:pPr>
              <w:pStyle w:val="TAL"/>
            </w:pPr>
            <w:r w:rsidRPr="003906F4">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5E0CF" w14:textId="77777777" w:rsidR="00743C47" w:rsidRPr="003906F4" w:rsidRDefault="006F1045" w:rsidP="003906F4">
            <w:pPr>
              <w:pStyle w:val="TAL"/>
            </w:pPr>
            <w:r w:rsidRPr="003906F4">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E616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98F2" w14:textId="77777777" w:rsidR="00743C47" w:rsidRPr="003906F4" w:rsidRDefault="006F1045" w:rsidP="003906F4">
            <w:pPr>
              <w:pStyle w:val="TAL"/>
            </w:pPr>
            <w:r w:rsidRPr="003906F4">
              <w:t>3GPPMEMBER</w:t>
            </w:r>
          </w:p>
        </w:tc>
      </w:tr>
      <w:tr w:rsidR="00743C47" w:rsidRPr="003906F4" w14:paraId="1626AAC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613DE" w14:textId="77777777" w:rsidR="00743C47" w:rsidRPr="003906F4" w:rsidRDefault="006F1045" w:rsidP="003906F4">
            <w:pPr>
              <w:pStyle w:val="TAL"/>
            </w:pPr>
            <w:r w:rsidRPr="003906F4">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4F23C" w14:textId="77777777" w:rsidR="00743C47" w:rsidRPr="003906F4" w:rsidRDefault="006F1045" w:rsidP="003906F4">
            <w:pPr>
              <w:pStyle w:val="TAL"/>
            </w:pPr>
            <w:r w:rsidRPr="003906F4">
              <w:t>Morand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D9F51" w14:textId="77777777" w:rsidR="00743C47" w:rsidRPr="003906F4" w:rsidRDefault="006F1045" w:rsidP="003906F4">
            <w:pPr>
              <w:pStyle w:val="TAL"/>
            </w:pPr>
            <w:r w:rsidRPr="003906F4">
              <w:t>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5D71E" w14:textId="77777777" w:rsidR="00743C47" w:rsidRPr="003906F4" w:rsidRDefault="006F1045" w:rsidP="003906F4">
            <w:pPr>
              <w:pStyle w:val="TAL"/>
            </w:pPr>
            <w:r w:rsidRPr="003906F4">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A7AE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ADEEC" w14:textId="77777777" w:rsidR="00743C47" w:rsidRPr="003906F4" w:rsidRDefault="006F1045" w:rsidP="003906F4">
            <w:pPr>
              <w:pStyle w:val="TAL"/>
            </w:pPr>
            <w:r w:rsidRPr="003906F4">
              <w:t>3GPPMEMBER</w:t>
            </w:r>
          </w:p>
        </w:tc>
      </w:tr>
      <w:tr w:rsidR="00743C47" w:rsidRPr="003906F4" w14:paraId="0D64B15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39C2"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A5ED" w14:textId="77777777" w:rsidR="00743C47" w:rsidRPr="003906F4" w:rsidRDefault="006F1045" w:rsidP="003906F4">
            <w:pPr>
              <w:pStyle w:val="TAL"/>
            </w:pPr>
            <w:proofErr w:type="spellStart"/>
            <w:r w:rsidRPr="003906F4">
              <w:t>Muhanna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03A2E" w14:textId="77777777" w:rsidR="00743C47" w:rsidRPr="003906F4" w:rsidRDefault="006F1045" w:rsidP="003906F4">
            <w:pPr>
              <w:pStyle w:val="TAL"/>
            </w:pPr>
            <w:r w:rsidRPr="003906F4">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4E2AF" w14:textId="77777777" w:rsidR="00743C47" w:rsidRPr="003906F4" w:rsidRDefault="006F1045" w:rsidP="003906F4">
            <w:pPr>
              <w:pStyle w:val="TAL"/>
            </w:pPr>
            <w:proofErr w:type="spellStart"/>
            <w:r w:rsidRPr="003906F4">
              <w:t>Mavenir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23A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5DFD" w14:textId="77777777" w:rsidR="00743C47" w:rsidRPr="003906F4" w:rsidRDefault="006F1045" w:rsidP="003906F4">
            <w:pPr>
              <w:pStyle w:val="TAL"/>
            </w:pPr>
            <w:r w:rsidRPr="003906F4">
              <w:t>3GPPMEMBER</w:t>
            </w:r>
          </w:p>
        </w:tc>
      </w:tr>
      <w:tr w:rsidR="00743C47" w:rsidRPr="003906F4" w14:paraId="38D70A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33462"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D8A24" w14:textId="77777777" w:rsidR="00743C47" w:rsidRPr="003906F4" w:rsidRDefault="006F1045" w:rsidP="003906F4">
            <w:pPr>
              <w:pStyle w:val="TAL"/>
            </w:pPr>
            <w:r w:rsidRPr="003906F4">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94857" w14:textId="77777777" w:rsidR="00743C47" w:rsidRPr="003906F4" w:rsidRDefault="006F1045" w:rsidP="003906F4">
            <w:pPr>
              <w:pStyle w:val="TAL"/>
            </w:pPr>
            <w:r w:rsidRPr="003906F4">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91377" w14:textId="77777777" w:rsidR="00743C47" w:rsidRPr="003906F4" w:rsidRDefault="006F1045" w:rsidP="003906F4">
            <w:pPr>
              <w:pStyle w:val="TAL"/>
            </w:pPr>
            <w:r w:rsidRPr="003906F4">
              <w:t>Apple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C783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DF5AF" w14:textId="77777777" w:rsidR="00743C47" w:rsidRPr="003906F4" w:rsidRDefault="006F1045" w:rsidP="003906F4">
            <w:pPr>
              <w:pStyle w:val="TAL"/>
            </w:pPr>
            <w:r w:rsidRPr="003906F4">
              <w:t>3GPPMEMBER</w:t>
            </w:r>
          </w:p>
        </w:tc>
      </w:tr>
      <w:tr w:rsidR="00743C47" w:rsidRPr="003906F4" w14:paraId="5DCC664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B894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D3C89" w14:textId="77777777" w:rsidR="00743C47" w:rsidRPr="003906F4" w:rsidRDefault="006F1045" w:rsidP="003906F4">
            <w:pPr>
              <w:pStyle w:val="TAL"/>
            </w:pPr>
            <w:r w:rsidRPr="003906F4">
              <w:t>Nagata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816E9" w14:textId="77777777" w:rsidR="00743C47" w:rsidRPr="003906F4" w:rsidRDefault="006F1045" w:rsidP="003906F4">
            <w:pPr>
              <w:pStyle w:val="TAL"/>
            </w:pPr>
            <w:r w:rsidRPr="003906F4">
              <w:t>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39287" w14:textId="77777777" w:rsidR="00743C47" w:rsidRPr="003906F4" w:rsidRDefault="006F1045" w:rsidP="003906F4">
            <w:pPr>
              <w:pStyle w:val="TAL"/>
            </w:pPr>
            <w:r w:rsidRPr="003906F4">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9337C"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1236" w14:textId="77777777" w:rsidR="00743C47" w:rsidRPr="003906F4" w:rsidRDefault="006F1045" w:rsidP="003906F4">
            <w:pPr>
              <w:pStyle w:val="TAL"/>
            </w:pPr>
            <w:r w:rsidRPr="003906F4">
              <w:t>3GPPMEMBER</w:t>
            </w:r>
          </w:p>
        </w:tc>
      </w:tr>
      <w:tr w:rsidR="00743C47" w:rsidRPr="003906F4" w14:paraId="264790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B8DC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ACDAD" w14:textId="77777777" w:rsidR="00743C47" w:rsidRPr="003906F4" w:rsidRDefault="006F1045" w:rsidP="003906F4">
            <w:pPr>
              <w:pStyle w:val="TAL"/>
            </w:pPr>
            <w:r w:rsidRPr="003906F4">
              <w:t>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16382" w14:textId="77777777" w:rsidR="00743C47" w:rsidRPr="003906F4" w:rsidRDefault="006F1045" w:rsidP="003906F4">
            <w:pPr>
              <w:pStyle w:val="TAL"/>
            </w:pPr>
            <w:r w:rsidRPr="003906F4">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316DE" w14:textId="77777777" w:rsidR="00743C47" w:rsidRPr="003906F4" w:rsidRDefault="006F1045" w:rsidP="003906F4">
            <w:pPr>
              <w:pStyle w:val="TAL"/>
            </w:pPr>
            <w:r w:rsidRPr="003906F4">
              <w:t>Nokia Solutions &amp; Networks (I)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115AB"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24DA" w14:textId="77777777" w:rsidR="00743C47" w:rsidRPr="003906F4" w:rsidRDefault="006F1045" w:rsidP="003906F4">
            <w:pPr>
              <w:pStyle w:val="TAL"/>
            </w:pPr>
            <w:r w:rsidRPr="003906F4">
              <w:t>3GPPMEMBER</w:t>
            </w:r>
          </w:p>
        </w:tc>
      </w:tr>
      <w:tr w:rsidR="00743C47" w:rsidRPr="003906F4" w14:paraId="5C3073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DCF7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B70F" w14:textId="77777777" w:rsidR="00743C47" w:rsidRPr="003906F4" w:rsidRDefault="006F1045" w:rsidP="003906F4">
            <w:pPr>
              <w:pStyle w:val="TAL"/>
            </w:pPr>
            <w:r w:rsidRPr="003906F4">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7A873" w14:textId="77777777" w:rsidR="00743C47" w:rsidRPr="003906F4" w:rsidRDefault="006F1045" w:rsidP="003906F4">
            <w:pPr>
              <w:pStyle w:val="TAL"/>
            </w:pPr>
            <w:r w:rsidRPr="003906F4">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5E9C5" w14:textId="77777777" w:rsidR="00743C47" w:rsidRPr="003906F4" w:rsidRDefault="006F1045" w:rsidP="003906F4">
            <w:pPr>
              <w:pStyle w:val="TAL"/>
            </w:pPr>
            <w:r w:rsidRPr="003906F4">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5E190"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B3798" w14:textId="77777777" w:rsidR="00743C47" w:rsidRPr="003906F4" w:rsidRDefault="006F1045" w:rsidP="003906F4">
            <w:pPr>
              <w:pStyle w:val="TAL"/>
            </w:pPr>
            <w:r w:rsidRPr="003906F4">
              <w:t>3GPPMEMBER</w:t>
            </w:r>
          </w:p>
        </w:tc>
      </w:tr>
      <w:tr w:rsidR="00743C47" w:rsidRPr="003906F4" w14:paraId="13E88C7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6E35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C8D05" w14:textId="77777777" w:rsidR="00743C47" w:rsidRPr="003906F4" w:rsidRDefault="006F1045" w:rsidP="003906F4">
            <w:pPr>
              <w:pStyle w:val="TAL"/>
            </w:pPr>
            <w:r w:rsidRPr="003906F4">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AE1CA" w14:textId="77777777" w:rsidR="00743C47" w:rsidRPr="003906F4" w:rsidRDefault="006F1045" w:rsidP="003906F4">
            <w:pPr>
              <w:pStyle w:val="TAL"/>
            </w:pPr>
            <w:r w:rsidRPr="003906F4">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4EEA7" w14:textId="77777777" w:rsidR="00743C47" w:rsidRPr="003906F4" w:rsidRDefault="006F1045" w:rsidP="003906F4">
            <w:pPr>
              <w:pStyle w:val="TAL"/>
            </w:pPr>
            <w:r w:rsidRPr="003906F4">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468A4"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2B9B" w14:textId="77777777" w:rsidR="00743C47" w:rsidRPr="003906F4" w:rsidRDefault="006F1045" w:rsidP="003906F4">
            <w:pPr>
              <w:pStyle w:val="TAL"/>
            </w:pPr>
            <w:r w:rsidRPr="003906F4">
              <w:t>3GPPMEMBER</w:t>
            </w:r>
          </w:p>
        </w:tc>
      </w:tr>
      <w:tr w:rsidR="00743C47" w:rsidRPr="003906F4" w14:paraId="28B70D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24D3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8D420" w14:textId="77777777" w:rsidR="00743C47" w:rsidRPr="003906F4" w:rsidRDefault="006F1045" w:rsidP="003906F4">
            <w:pPr>
              <w:pStyle w:val="TAL"/>
            </w:pPr>
            <w:r w:rsidRPr="003906F4">
              <w:t>Nas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EC2B7" w14:textId="77777777" w:rsidR="00743C47" w:rsidRPr="003906F4" w:rsidRDefault="006F1045" w:rsidP="003906F4">
            <w:pPr>
              <w:pStyle w:val="TAL"/>
            </w:pPr>
            <w:r w:rsidRPr="003906F4">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C052" w14:textId="77777777" w:rsidR="00743C47" w:rsidRPr="003906F4" w:rsidRDefault="006F1045" w:rsidP="003906F4">
            <w:pPr>
              <w:pStyle w:val="TAL"/>
            </w:pPr>
            <w:r w:rsidRPr="003906F4">
              <w:t>F5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EDB7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61741" w14:textId="77777777" w:rsidR="00743C47" w:rsidRPr="003906F4" w:rsidRDefault="006F1045" w:rsidP="003906F4">
            <w:pPr>
              <w:pStyle w:val="TAL"/>
            </w:pPr>
            <w:r w:rsidRPr="003906F4">
              <w:t>3GPPMEMBER</w:t>
            </w:r>
          </w:p>
        </w:tc>
      </w:tr>
      <w:tr w:rsidR="00743C47" w:rsidRPr="003906F4" w14:paraId="20A0027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24FA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638EB" w14:textId="77777777" w:rsidR="00743C47" w:rsidRPr="003906F4" w:rsidRDefault="006F1045" w:rsidP="003906F4">
            <w:pPr>
              <w:pStyle w:val="TAL"/>
            </w:pPr>
            <w:r w:rsidRPr="003906F4">
              <w:t>Niang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27040" w14:textId="77777777" w:rsidR="00743C47" w:rsidRPr="003906F4" w:rsidRDefault="006F1045" w:rsidP="003906F4">
            <w:pPr>
              <w:pStyle w:val="TAL"/>
            </w:pPr>
            <w:r w:rsidRPr="003906F4">
              <w:t>Mamadou 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94222" w14:textId="77777777" w:rsidR="00743C47" w:rsidRPr="003906F4" w:rsidRDefault="006F1045" w:rsidP="003906F4">
            <w:pPr>
              <w:pStyle w:val="TAL"/>
            </w:pPr>
            <w:r w:rsidRPr="003906F4">
              <w:t>Verizon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AE7F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2ECB7" w14:textId="77777777" w:rsidR="00743C47" w:rsidRPr="003906F4" w:rsidRDefault="006F1045" w:rsidP="003906F4">
            <w:pPr>
              <w:pStyle w:val="TAL"/>
            </w:pPr>
            <w:r w:rsidRPr="003906F4">
              <w:t>3GPPMEMBER</w:t>
            </w:r>
          </w:p>
        </w:tc>
      </w:tr>
      <w:tr w:rsidR="00743C47" w:rsidRPr="003906F4" w14:paraId="48E705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B9534"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7BD0A" w14:textId="77777777" w:rsidR="00743C47" w:rsidRPr="003906F4" w:rsidRDefault="006F1045" w:rsidP="003906F4">
            <w:pPr>
              <w:pStyle w:val="TAL"/>
            </w:pPr>
            <w:r w:rsidRPr="003906F4">
              <w:t>Nielsen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BF79B" w14:textId="77777777" w:rsidR="00743C47" w:rsidRPr="003906F4" w:rsidRDefault="006F1045" w:rsidP="003906F4">
            <w:pPr>
              <w:pStyle w:val="TAL"/>
            </w:pPr>
            <w:r w:rsidRPr="003906F4">
              <w:t>Sari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6E061" w14:textId="77777777" w:rsidR="00743C47" w:rsidRPr="003906F4" w:rsidRDefault="006F1045" w:rsidP="003906F4">
            <w:pPr>
              <w:pStyle w:val="TAL"/>
            </w:pPr>
            <w:r w:rsidRPr="003906F4">
              <w:t>Nokia Korea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AD8BC"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96290" w14:textId="77777777" w:rsidR="00743C47" w:rsidRPr="003906F4" w:rsidRDefault="006F1045" w:rsidP="003906F4">
            <w:pPr>
              <w:pStyle w:val="TAL"/>
            </w:pPr>
            <w:r w:rsidRPr="003906F4">
              <w:t>3GPPMEMBER</w:t>
            </w:r>
          </w:p>
        </w:tc>
      </w:tr>
      <w:tr w:rsidR="00743C47" w:rsidRPr="003906F4" w14:paraId="63B404E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D359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DBFAA" w14:textId="77777777" w:rsidR="00743C47" w:rsidRPr="003906F4" w:rsidRDefault="006F1045" w:rsidP="003906F4">
            <w:pPr>
              <w:pStyle w:val="TAL"/>
            </w:pPr>
            <w:r w:rsidRPr="003906F4">
              <w:t>Niemi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EC67B" w14:textId="77777777" w:rsidR="00743C47" w:rsidRPr="003906F4" w:rsidRDefault="006F1045" w:rsidP="003906F4">
            <w:pPr>
              <w:pStyle w:val="TAL"/>
            </w:pPr>
            <w:r w:rsidRPr="003906F4">
              <w:t>Marko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141EA" w14:textId="77777777" w:rsidR="00743C47" w:rsidRPr="003906F4" w:rsidRDefault="006F1045" w:rsidP="003906F4">
            <w:pPr>
              <w:pStyle w:val="TAL"/>
            </w:pPr>
            <w:r w:rsidRPr="003906F4">
              <w:t>MediaTek (Chengdu)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A70C5"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50956" w14:textId="77777777" w:rsidR="00743C47" w:rsidRPr="003906F4" w:rsidRDefault="006F1045" w:rsidP="003906F4">
            <w:pPr>
              <w:pStyle w:val="TAL"/>
            </w:pPr>
            <w:r w:rsidRPr="003906F4">
              <w:t>3GPPMEMBER</w:t>
            </w:r>
          </w:p>
        </w:tc>
      </w:tr>
      <w:tr w:rsidR="00743C47" w:rsidRPr="003906F4" w14:paraId="202C7F3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DEC64"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26835" w14:textId="77777777" w:rsidR="00743C47" w:rsidRPr="003906F4" w:rsidRDefault="006F1045" w:rsidP="003906F4">
            <w:pPr>
              <w:pStyle w:val="TAL"/>
            </w:pPr>
            <w:proofErr w:type="spellStart"/>
            <w:r w:rsidRPr="003906F4">
              <w:t>Niu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495B8" w14:textId="77777777" w:rsidR="00743C47" w:rsidRPr="003906F4" w:rsidRDefault="006F1045" w:rsidP="003906F4">
            <w:pPr>
              <w:pStyle w:val="TAL"/>
            </w:pPr>
            <w:proofErr w:type="spellStart"/>
            <w:r w:rsidRPr="003906F4">
              <w:t>Huaning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06CDD" w14:textId="77777777" w:rsidR="00743C47" w:rsidRPr="003906F4" w:rsidRDefault="006F1045" w:rsidP="003906F4">
            <w:pPr>
              <w:pStyle w:val="TAL"/>
            </w:pPr>
            <w:r w:rsidRPr="003906F4">
              <w:t>Apple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D3CE4"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D22B" w14:textId="77777777" w:rsidR="00743C47" w:rsidRPr="003906F4" w:rsidRDefault="006F1045" w:rsidP="003906F4">
            <w:pPr>
              <w:pStyle w:val="TAL"/>
            </w:pPr>
            <w:r w:rsidRPr="003906F4">
              <w:t>3GPPMEMBER</w:t>
            </w:r>
          </w:p>
        </w:tc>
      </w:tr>
      <w:tr w:rsidR="00743C47" w:rsidRPr="003906F4" w14:paraId="4B883B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8E7F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72AFE" w14:textId="77777777" w:rsidR="00743C47" w:rsidRPr="003906F4" w:rsidRDefault="006F1045" w:rsidP="003906F4">
            <w:pPr>
              <w:pStyle w:val="TAL"/>
            </w:pPr>
            <w:proofErr w:type="spellStart"/>
            <w:r w:rsidRPr="003906F4">
              <w:t>Olofsson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94AAF" w14:textId="77777777" w:rsidR="00743C47" w:rsidRPr="003906F4" w:rsidRDefault="006F1045" w:rsidP="003906F4">
            <w:pPr>
              <w:pStyle w:val="TAL"/>
            </w:pPr>
            <w:r w:rsidRPr="003906F4">
              <w:t>Henrik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2F172" w14:textId="77777777" w:rsidR="00743C47" w:rsidRPr="003906F4" w:rsidRDefault="006F1045" w:rsidP="003906F4">
            <w:pPr>
              <w:pStyle w:val="TAL"/>
            </w:pPr>
            <w:r w:rsidRPr="003906F4">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55C08"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892E5" w14:textId="77777777" w:rsidR="00743C47" w:rsidRPr="003906F4" w:rsidRDefault="006F1045" w:rsidP="003906F4">
            <w:pPr>
              <w:pStyle w:val="TAL"/>
            </w:pPr>
            <w:r w:rsidRPr="003906F4">
              <w:t>3GPPMEMBER</w:t>
            </w:r>
          </w:p>
        </w:tc>
      </w:tr>
      <w:tr w:rsidR="00743C47" w:rsidRPr="003906F4" w14:paraId="5530E44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FB9C1"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605F8" w14:textId="77777777" w:rsidR="00743C47" w:rsidRPr="003906F4" w:rsidRDefault="006F1045" w:rsidP="003906F4">
            <w:pPr>
              <w:pStyle w:val="TAL"/>
            </w:pPr>
            <w:proofErr w:type="spellStart"/>
            <w:r w:rsidRPr="003906F4">
              <w:t>Ondrusova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FC14D" w14:textId="77777777" w:rsidR="00743C47" w:rsidRPr="003906F4" w:rsidRDefault="006F1045" w:rsidP="003906F4">
            <w:pPr>
              <w:pStyle w:val="TAL"/>
            </w:pPr>
            <w:r w:rsidRPr="003906F4">
              <w:t>Sandra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78861" w14:textId="77777777" w:rsidR="00743C47" w:rsidRPr="003906F4" w:rsidRDefault="006F1045" w:rsidP="003906F4">
            <w:pPr>
              <w:pStyle w:val="TAL"/>
            </w:pPr>
            <w:r w:rsidRPr="003906F4">
              <w:t>CKH IOD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7D02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A0725" w14:textId="77777777" w:rsidR="00743C47" w:rsidRPr="003906F4" w:rsidRDefault="006F1045" w:rsidP="003906F4">
            <w:pPr>
              <w:pStyle w:val="TAL"/>
            </w:pPr>
            <w:r w:rsidRPr="003906F4">
              <w:t>3GPPMEMBER</w:t>
            </w:r>
          </w:p>
        </w:tc>
      </w:tr>
      <w:tr w:rsidR="00743C47" w:rsidRPr="003906F4" w14:paraId="334E079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2E08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C2EE7" w14:textId="77777777" w:rsidR="00743C47" w:rsidRPr="003906F4" w:rsidRDefault="006F1045" w:rsidP="003906F4">
            <w:pPr>
              <w:pStyle w:val="TAL"/>
            </w:pPr>
            <w:proofErr w:type="spellStart"/>
            <w:r w:rsidRPr="003906F4">
              <w:t>Palle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00C91" w14:textId="77777777" w:rsidR="00743C47" w:rsidRPr="003906F4" w:rsidRDefault="006F1045" w:rsidP="003906F4">
            <w:pPr>
              <w:pStyle w:val="TAL"/>
            </w:pPr>
            <w:r w:rsidRPr="003906F4">
              <w:t>Naveen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ED671" w14:textId="77777777" w:rsidR="00743C47" w:rsidRPr="003906F4" w:rsidRDefault="006F1045" w:rsidP="003906F4">
            <w:pPr>
              <w:pStyle w:val="TAL"/>
            </w:pPr>
            <w:r w:rsidRPr="003906F4">
              <w:t>Apple Marketing Iberia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576A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4E691" w14:textId="77777777" w:rsidR="00743C47" w:rsidRPr="003906F4" w:rsidRDefault="006F1045" w:rsidP="003906F4">
            <w:pPr>
              <w:pStyle w:val="TAL"/>
            </w:pPr>
            <w:r w:rsidRPr="003906F4">
              <w:t>3GPPMEMBER</w:t>
            </w:r>
          </w:p>
        </w:tc>
      </w:tr>
      <w:tr w:rsidR="00743C47" w:rsidRPr="003906F4" w14:paraId="52508F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7020D"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69BC3" w14:textId="77777777" w:rsidR="00743C47" w:rsidRPr="003906F4" w:rsidRDefault="006F1045" w:rsidP="003906F4">
            <w:pPr>
              <w:pStyle w:val="TAL"/>
            </w:pPr>
            <w:proofErr w:type="spellStart"/>
            <w:r w:rsidRPr="003906F4">
              <w:t>Panaitopol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8F62" w14:textId="77777777" w:rsidR="00743C47" w:rsidRPr="003906F4" w:rsidRDefault="006F1045" w:rsidP="003906F4">
            <w:pPr>
              <w:pStyle w:val="TAL"/>
            </w:pPr>
            <w:proofErr w:type="spellStart"/>
            <w:r w:rsidRPr="003906F4">
              <w:t>Dorin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39312" w14:textId="77777777" w:rsidR="00743C47" w:rsidRPr="003906F4" w:rsidRDefault="006F1045" w:rsidP="003906F4">
            <w:pPr>
              <w:pStyle w:val="TAL"/>
            </w:pPr>
            <w:r w:rsidRPr="003906F4">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DE5A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09994" w14:textId="77777777" w:rsidR="00743C47" w:rsidRPr="003906F4" w:rsidRDefault="006F1045" w:rsidP="003906F4">
            <w:pPr>
              <w:pStyle w:val="TAL"/>
            </w:pPr>
            <w:r w:rsidRPr="003906F4">
              <w:t>3GPPMEMBER</w:t>
            </w:r>
          </w:p>
        </w:tc>
      </w:tr>
      <w:tr w:rsidR="00743C47" w:rsidRPr="003906F4" w14:paraId="65DB4BB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6F63"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A135C" w14:textId="77777777" w:rsidR="00743C47" w:rsidRPr="003906F4" w:rsidRDefault="006F1045" w:rsidP="003906F4">
            <w:pPr>
              <w:pStyle w:val="TAL"/>
            </w:pPr>
            <w:proofErr w:type="spellStart"/>
            <w:r w:rsidRPr="003906F4">
              <w:t>Pani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5ADED" w14:textId="77777777" w:rsidR="00743C47" w:rsidRPr="003906F4" w:rsidRDefault="006F1045" w:rsidP="003906F4">
            <w:pPr>
              <w:pStyle w:val="TAL"/>
            </w:pPr>
            <w:r w:rsidRPr="003906F4">
              <w:t>Diana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E4073" w14:textId="77777777" w:rsidR="00743C47" w:rsidRPr="003906F4" w:rsidRDefault="006F1045" w:rsidP="003906F4">
            <w:pPr>
              <w:pStyle w:val="TAL"/>
            </w:pPr>
            <w:proofErr w:type="spellStart"/>
            <w:r w:rsidRPr="003906F4">
              <w:t>InterDigital</w:t>
            </w:r>
            <w:proofErr w:type="spellEnd"/>
            <w:r w:rsidRPr="003906F4">
              <w:t xml:space="preserve"> Finland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B769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1273F" w14:textId="77777777" w:rsidR="00743C47" w:rsidRPr="003906F4" w:rsidRDefault="006F1045" w:rsidP="003906F4">
            <w:pPr>
              <w:pStyle w:val="TAL"/>
            </w:pPr>
            <w:r w:rsidRPr="003906F4">
              <w:t>3GPPMEMBER</w:t>
            </w:r>
          </w:p>
        </w:tc>
      </w:tr>
      <w:tr w:rsidR="00743C47" w:rsidRPr="003906F4" w14:paraId="17EB49C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39AC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64141" w14:textId="77777777" w:rsidR="00743C47" w:rsidRPr="003906F4" w:rsidRDefault="006F1045" w:rsidP="003906F4">
            <w:pPr>
              <w:pStyle w:val="TAL"/>
            </w:pPr>
            <w:r w:rsidRPr="003906F4">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2167B" w14:textId="77777777" w:rsidR="00743C47" w:rsidRPr="003906F4" w:rsidRDefault="006F1045" w:rsidP="003906F4">
            <w:pPr>
              <w:pStyle w:val="TAL"/>
            </w:pPr>
            <w:proofErr w:type="spellStart"/>
            <w:r w:rsidRPr="003906F4">
              <w:t>Kaemyoung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54B8C" w14:textId="77777777" w:rsidR="00743C47" w:rsidRPr="003906F4" w:rsidRDefault="006F1045" w:rsidP="003906F4">
            <w:pPr>
              <w:pStyle w:val="TAL"/>
            </w:pPr>
            <w:r w:rsidRPr="003906F4">
              <w:t>Korean Register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EBAF"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190C3" w14:textId="77777777" w:rsidR="00743C47" w:rsidRPr="003906F4" w:rsidRDefault="006F1045" w:rsidP="003906F4">
            <w:pPr>
              <w:pStyle w:val="TAL"/>
            </w:pPr>
            <w:r w:rsidRPr="003906F4">
              <w:t>3GPPMEMBER</w:t>
            </w:r>
          </w:p>
        </w:tc>
      </w:tr>
      <w:tr w:rsidR="00743C47" w:rsidRPr="003906F4" w14:paraId="505EB53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B29D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029CA" w14:textId="77777777" w:rsidR="00743C47" w:rsidRPr="003906F4" w:rsidRDefault="006F1045" w:rsidP="003906F4">
            <w:pPr>
              <w:pStyle w:val="TAL"/>
            </w:pPr>
            <w:r w:rsidRPr="003906F4">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15AE" w14:textId="77777777" w:rsidR="00743C47" w:rsidRPr="003906F4" w:rsidRDefault="006F1045" w:rsidP="003906F4">
            <w:pPr>
              <w:pStyle w:val="TAL"/>
            </w:pPr>
            <w:r w:rsidRPr="003906F4">
              <w:t>Kenneth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C923F" w14:textId="77777777" w:rsidR="00743C47" w:rsidRPr="003906F4" w:rsidRDefault="006F1045" w:rsidP="003906F4">
            <w:pPr>
              <w:pStyle w:val="TAL"/>
            </w:pPr>
            <w:r w:rsidRPr="003906F4">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35327"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9D7F6" w14:textId="77777777" w:rsidR="00743C47" w:rsidRPr="003906F4" w:rsidRDefault="006F1045" w:rsidP="003906F4">
            <w:pPr>
              <w:pStyle w:val="TAL"/>
            </w:pPr>
            <w:r w:rsidRPr="003906F4">
              <w:t>3GPPMEMBER</w:t>
            </w:r>
          </w:p>
        </w:tc>
      </w:tr>
      <w:tr w:rsidR="00743C47" w:rsidRPr="003906F4" w14:paraId="53635D8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9EF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1A5CE" w14:textId="77777777" w:rsidR="00743C47" w:rsidRPr="003906F4" w:rsidRDefault="006F1045" w:rsidP="003906F4">
            <w:pPr>
              <w:pStyle w:val="TAL"/>
            </w:pPr>
            <w:r w:rsidRPr="003906F4">
              <w:t>Pesonen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802A" w14:textId="77777777" w:rsidR="00743C47" w:rsidRPr="003906F4" w:rsidRDefault="006F1045" w:rsidP="003906F4">
            <w:pPr>
              <w:pStyle w:val="TAL"/>
            </w:pPr>
            <w:r w:rsidRPr="003906F4">
              <w:t>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BAB2B" w14:textId="77777777" w:rsidR="00743C47" w:rsidRPr="003906F4" w:rsidRDefault="006F1045" w:rsidP="003906F4">
            <w:pPr>
              <w:pStyle w:val="TAL"/>
            </w:pPr>
            <w:proofErr w:type="spellStart"/>
            <w:r w:rsidRPr="003906F4">
              <w:t>Erillisverkot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25747"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B23A5" w14:textId="77777777" w:rsidR="00743C47" w:rsidRPr="003906F4" w:rsidRDefault="006F1045" w:rsidP="003906F4">
            <w:pPr>
              <w:pStyle w:val="TAL"/>
            </w:pPr>
            <w:r w:rsidRPr="003906F4">
              <w:t>3GPPMEMBER</w:t>
            </w:r>
          </w:p>
        </w:tc>
      </w:tr>
      <w:tr w:rsidR="00743C47" w:rsidRPr="003906F4" w14:paraId="28C524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4C1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E3472" w14:textId="77777777" w:rsidR="00743C47" w:rsidRPr="003906F4" w:rsidRDefault="006F1045" w:rsidP="003906F4">
            <w:pPr>
              <w:pStyle w:val="TAL"/>
            </w:pPr>
            <w:r w:rsidRPr="003906F4">
              <w:t>Piroard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EAE17" w14:textId="77777777" w:rsidR="00743C47" w:rsidRPr="003906F4" w:rsidRDefault="006F1045" w:rsidP="003906F4">
            <w:pPr>
              <w:pStyle w:val="TAL"/>
            </w:pPr>
            <w:r w:rsidRPr="003906F4">
              <w:t>Francois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9766F" w14:textId="77777777" w:rsidR="00743C47" w:rsidRPr="003906F4" w:rsidRDefault="006F1045" w:rsidP="003906F4">
            <w:pPr>
              <w:pStyle w:val="TAL"/>
            </w:pPr>
            <w:r w:rsidRPr="003906F4">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149A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2FB72" w14:textId="77777777" w:rsidR="00743C47" w:rsidRPr="003906F4" w:rsidRDefault="006F1045" w:rsidP="003906F4">
            <w:pPr>
              <w:pStyle w:val="TAL"/>
            </w:pPr>
            <w:r w:rsidRPr="003906F4">
              <w:t>3GPPMEMBER</w:t>
            </w:r>
          </w:p>
        </w:tc>
      </w:tr>
      <w:tr w:rsidR="00743C47" w:rsidRPr="003906F4" w14:paraId="2864D5E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649C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91B2E" w14:textId="77777777" w:rsidR="00743C47" w:rsidRPr="003906F4" w:rsidRDefault="006F1045" w:rsidP="003906F4">
            <w:pPr>
              <w:pStyle w:val="TAL"/>
            </w:pPr>
            <w:r w:rsidRPr="003906F4">
              <w:t>Pope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7CEB" w14:textId="77777777" w:rsidR="00743C47" w:rsidRPr="003906F4" w:rsidRDefault="006F1045" w:rsidP="003906F4">
            <w:pPr>
              <w:pStyle w:val="TAL"/>
            </w:pPr>
            <w:r w:rsidRPr="003906F4">
              <w:t>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9089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BF5D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9A58" w14:textId="77777777" w:rsidR="00743C47" w:rsidRPr="003906F4" w:rsidRDefault="006F1045" w:rsidP="003906F4">
            <w:pPr>
              <w:pStyle w:val="TAL"/>
            </w:pPr>
            <w:r w:rsidRPr="003906F4">
              <w:t>3GPPORG_REP</w:t>
            </w:r>
          </w:p>
        </w:tc>
      </w:tr>
      <w:tr w:rsidR="00743C47" w:rsidRPr="003906F4" w14:paraId="0571EB4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874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C8BB" w14:textId="77777777" w:rsidR="00743C47" w:rsidRPr="003906F4" w:rsidRDefault="006F1045" w:rsidP="003906F4">
            <w:pPr>
              <w:pStyle w:val="TAL"/>
            </w:pPr>
            <w:proofErr w:type="spellStart"/>
            <w:r w:rsidRPr="003906F4">
              <w:t>Provvedi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6580B" w14:textId="77777777" w:rsidR="00743C47" w:rsidRPr="003906F4" w:rsidRDefault="006F1045" w:rsidP="003906F4">
            <w:pPr>
              <w:pStyle w:val="TAL"/>
            </w:pPr>
            <w:r w:rsidRPr="003906F4">
              <w:t>Simone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C7AFB" w14:textId="77777777" w:rsidR="00743C47" w:rsidRPr="003906F4" w:rsidRDefault="006F1045" w:rsidP="003906F4">
            <w:pPr>
              <w:pStyle w:val="TAL"/>
            </w:pPr>
            <w:r w:rsidRPr="003906F4">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6D8FC" w14:textId="77777777" w:rsidR="00743C47" w:rsidRPr="003906F4" w:rsidRDefault="006F1045" w:rsidP="003906F4">
            <w:pPr>
              <w:pStyle w:val="TAL"/>
            </w:pPr>
            <w:r w:rsidRPr="003906F4">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F014F" w14:textId="77777777" w:rsidR="00743C47" w:rsidRPr="003906F4" w:rsidRDefault="006F1045" w:rsidP="003906F4">
            <w:pPr>
              <w:pStyle w:val="TAL"/>
            </w:pPr>
            <w:r w:rsidRPr="003906F4">
              <w:t>3GPPMEMBER</w:t>
            </w:r>
          </w:p>
        </w:tc>
      </w:tr>
      <w:tr w:rsidR="00743C47" w:rsidRPr="003906F4" w14:paraId="5E7D2DD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C93E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30831" w14:textId="77777777" w:rsidR="00743C47" w:rsidRPr="003906F4" w:rsidRDefault="006F1045" w:rsidP="003906F4">
            <w:pPr>
              <w:pStyle w:val="TAL"/>
            </w:pPr>
            <w:r w:rsidRPr="003906F4">
              <w:t>Pudney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E22A2" w14:textId="77777777" w:rsidR="00743C47" w:rsidRPr="003906F4" w:rsidRDefault="006F1045" w:rsidP="003906F4">
            <w:pPr>
              <w:pStyle w:val="TAL"/>
            </w:pPr>
            <w:r w:rsidRPr="003906F4">
              <w:t>Chris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36ABC" w14:textId="77777777" w:rsidR="00743C47" w:rsidRPr="003906F4" w:rsidRDefault="006F1045" w:rsidP="003906F4">
            <w:pPr>
              <w:pStyle w:val="TAL"/>
            </w:pPr>
            <w:r w:rsidRPr="003906F4">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2658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D7423" w14:textId="77777777" w:rsidR="00743C47" w:rsidRPr="003906F4" w:rsidRDefault="006F1045" w:rsidP="003906F4">
            <w:pPr>
              <w:pStyle w:val="TAL"/>
            </w:pPr>
            <w:r w:rsidRPr="003906F4">
              <w:t>3GPPMEMBER</w:t>
            </w:r>
          </w:p>
        </w:tc>
      </w:tr>
      <w:tr w:rsidR="00743C47" w:rsidRPr="003906F4" w14:paraId="0B568E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57E9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6DBCD" w14:textId="77777777" w:rsidR="00743C47" w:rsidRPr="003906F4" w:rsidRDefault="006F1045" w:rsidP="003906F4">
            <w:pPr>
              <w:pStyle w:val="TAL"/>
            </w:pPr>
            <w:proofErr w:type="spellStart"/>
            <w:r w:rsidRPr="003906F4">
              <w:t>Rækken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AF2A2" w14:textId="77777777" w:rsidR="00743C47" w:rsidRPr="003906F4" w:rsidRDefault="006F1045" w:rsidP="003906F4">
            <w:pPr>
              <w:pStyle w:val="TAL"/>
            </w:pPr>
            <w:r w:rsidRPr="003906F4">
              <w:t>Rune Harald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AFC4F" w14:textId="77777777" w:rsidR="00743C47" w:rsidRPr="003906F4" w:rsidRDefault="006F1045" w:rsidP="003906F4">
            <w:pPr>
              <w:pStyle w:val="TAL"/>
            </w:pPr>
            <w:r w:rsidRPr="003906F4">
              <w:t>TELENOR 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E29C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6AC24" w14:textId="77777777" w:rsidR="00743C47" w:rsidRPr="003906F4" w:rsidRDefault="006F1045" w:rsidP="003906F4">
            <w:pPr>
              <w:pStyle w:val="TAL"/>
            </w:pPr>
            <w:r w:rsidRPr="003906F4">
              <w:t>3GPPMEMBER</w:t>
            </w:r>
          </w:p>
        </w:tc>
      </w:tr>
      <w:tr w:rsidR="00743C47" w:rsidRPr="003906F4" w14:paraId="0FFC25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E79B"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CEF1D" w14:textId="77777777" w:rsidR="00743C47" w:rsidRPr="003906F4" w:rsidRDefault="006F1045" w:rsidP="003906F4">
            <w:pPr>
              <w:pStyle w:val="TAL"/>
            </w:pPr>
            <w:r w:rsidRPr="003906F4">
              <w:t>Rath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0227" w14:textId="77777777" w:rsidR="00743C47" w:rsidRPr="003906F4" w:rsidRDefault="006F1045" w:rsidP="003906F4">
            <w:pPr>
              <w:pStyle w:val="TAL"/>
            </w:pPr>
            <w:r w:rsidRPr="003906F4">
              <w:t>Paresh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56B1B" w14:textId="77777777" w:rsidR="00743C47" w:rsidRPr="003906F4" w:rsidRDefault="006F1045" w:rsidP="003906F4">
            <w:pPr>
              <w:pStyle w:val="TAL"/>
            </w:pPr>
            <w:r w:rsidRPr="003906F4">
              <w:t xml:space="preserve">U.S. Department of </w:t>
            </w:r>
            <w:proofErr w:type="spellStart"/>
            <w:r w:rsidRPr="003906F4">
              <w:t>Defense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ADBF3"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4DDC1" w14:textId="77777777" w:rsidR="00743C47" w:rsidRPr="003906F4" w:rsidRDefault="006F1045" w:rsidP="003906F4">
            <w:pPr>
              <w:pStyle w:val="TAL"/>
            </w:pPr>
            <w:r w:rsidRPr="003906F4">
              <w:t>3GPPMEMBER</w:t>
            </w:r>
          </w:p>
        </w:tc>
      </w:tr>
      <w:tr w:rsidR="00743C47" w:rsidRPr="003906F4" w14:paraId="156A5FF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31E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347FA" w14:textId="77777777" w:rsidR="00743C47" w:rsidRPr="003906F4" w:rsidRDefault="006F1045" w:rsidP="003906F4">
            <w:pPr>
              <w:pStyle w:val="TAL"/>
            </w:pPr>
            <w:r w:rsidRPr="003906F4">
              <w:t>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D3297" w14:textId="77777777" w:rsidR="00743C47" w:rsidRPr="003906F4" w:rsidRDefault="006F1045" w:rsidP="003906F4">
            <w:pPr>
              <w:pStyle w:val="TAL"/>
            </w:pPr>
            <w:r w:rsidRPr="003906F4">
              <w:t>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8C7F" w14:textId="77777777" w:rsidR="00743C47" w:rsidRPr="003906F4" w:rsidRDefault="006F1045" w:rsidP="003906F4">
            <w:pPr>
              <w:pStyle w:val="TAL"/>
            </w:pPr>
            <w:r w:rsidRPr="003906F4">
              <w:t>CITC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9C1B"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DABF4" w14:textId="77777777" w:rsidR="00743C47" w:rsidRPr="003906F4" w:rsidRDefault="006F1045" w:rsidP="003906F4">
            <w:pPr>
              <w:pStyle w:val="TAL"/>
            </w:pPr>
            <w:r w:rsidRPr="003906F4">
              <w:t>3GPPMEMBER</w:t>
            </w:r>
          </w:p>
        </w:tc>
      </w:tr>
      <w:tr w:rsidR="00743C47" w:rsidRPr="003906F4" w14:paraId="6AF49BF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8D01"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E2606" w14:textId="77777777" w:rsidR="00743C47" w:rsidRPr="003906F4" w:rsidRDefault="006F1045" w:rsidP="003906F4">
            <w:pPr>
              <w:pStyle w:val="TAL"/>
            </w:pPr>
            <w:r w:rsidRPr="003906F4">
              <w:t>Ribeiro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572AB" w14:textId="77777777" w:rsidR="00743C47" w:rsidRPr="003906F4" w:rsidRDefault="006F1045" w:rsidP="003906F4">
            <w:pPr>
              <w:pStyle w:val="TAL"/>
            </w:pPr>
            <w:r w:rsidRPr="003906F4">
              <w:t>Cassio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CF6B2" w14:textId="77777777" w:rsidR="00743C47" w:rsidRPr="003906F4" w:rsidRDefault="006F1045" w:rsidP="003906F4">
            <w:pPr>
              <w:pStyle w:val="TAL"/>
            </w:pPr>
            <w:r w:rsidRPr="003906F4">
              <w:t>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0C5C8"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06F8E" w14:textId="77777777" w:rsidR="00743C47" w:rsidRPr="003906F4" w:rsidRDefault="006F1045" w:rsidP="003906F4">
            <w:pPr>
              <w:pStyle w:val="TAL"/>
            </w:pPr>
            <w:r w:rsidRPr="003906F4">
              <w:t>3GPPMEMBER</w:t>
            </w:r>
          </w:p>
        </w:tc>
      </w:tr>
      <w:tr w:rsidR="00743C47" w:rsidRPr="003906F4" w14:paraId="1C8C8A9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106F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5D5E0" w14:textId="77777777" w:rsidR="00743C47" w:rsidRPr="003906F4" w:rsidRDefault="006F1045" w:rsidP="003906F4">
            <w:pPr>
              <w:pStyle w:val="TAL"/>
            </w:pPr>
            <w:r w:rsidRPr="003906F4">
              <w:t>Robson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AD488" w14:textId="77777777" w:rsidR="00743C47" w:rsidRPr="003906F4" w:rsidRDefault="006F1045" w:rsidP="003906F4">
            <w:pPr>
              <w:pStyle w:val="TAL"/>
            </w:pPr>
            <w:r w:rsidRPr="003906F4">
              <w:t>Julius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83D4C" w14:textId="77777777" w:rsidR="00743C47" w:rsidRPr="003906F4" w:rsidRDefault="006F1045" w:rsidP="003906F4">
            <w:pPr>
              <w:pStyle w:val="TAL"/>
            </w:pPr>
            <w:r w:rsidRPr="003906F4">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468E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9F72E" w14:textId="77777777" w:rsidR="00743C47" w:rsidRPr="003906F4" w:rsidRDefault="006F1045" w:rsidP="003906F4">
            <w:pPr>
              <w:pStyle w:val="TAL"/>
            </w:pPr>
            <w:r w:rsidRPr="003906F4">
              <w:t>3GPPMEMBER</w:t>
            </w:r>
          </w:p>
        </w:tc>
      </w:tr>
      <w:tr w:rsidR="00743C47" w:rsidRPr="003906F4" w14:paraId="6B887ED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C6AB0"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5BA81" w14:textId="77777777" w:rsidR="00743C47" w:rsidRPr="003906F4" w:rsidRDefault="006F1045" w:rsidP="003906F4">
            <w:pPr>
              <w:pStyle w:val="TAL"/>
            </w:pPr>
            <w:r w:rsidRPr="003906F4">
              <w:t>Romero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0B52A" w14:textId="77777777" w:rsidR="00743C47" w:rsidRPr="003906F4" w:rsidRDefault="006F1045" w:rsidP="003906F4">
            <w:pPr>
              <w:pStyle w:val="TAL"/>
            </w:pPr>
            <w:r w:rsidRPr="003906F4">
              <w:t>Luis Jorge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2DEF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0B0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15FE4" w14:textId="77777777" w:rsidR="00743C47" w:rsidRPr="003906F4" w:rsidRDefault="006F1045" w:rsidP="003906F4">
            <w:pPr>
              <w:pStyle w:val="TAL"/>
            </w:pPr>
            <w:r w:rsidRPr="003906F4">
              <w:t>3GPPORG_REP</w:t>
            </w:r>
          </w:p>
        </w:tc>
      </w:tr>
      <w:tr w:rsidR="00743C47" w:rsidRPr="003906F4" w14:paraId="73E835E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64C0D"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8209" w14:textId="77777777" w:rsidR="00743C47" w:rsidRPr="003906F4" w:rsidRDefault="006F1045" w:rsidP="003906F4">
            <w:pPr>
              <w:pStyle w:val="TAL"/>
            </w:pPr>
            <w:r w:rsidRPr="003906F4">
              <w:t>Ryu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98216" w14:textId="77777777" w:rsidR="00743C47" w:rsidRPr="003906F4" w:rsidRDefault="006F1045" w:rsidP="003906F4">
            <w:pPr>
              <w:pStyle w:val="TAL"/>
            </w:pPr>
            <w:r w:rsidRPr="003906F4">
              <w:t>Jinsook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078A3" w14:textId="77777777" w:rsidR="00743C47" w:rsidRPr="003906F4" w:rsidRDefault="006F1045" w:rsidP="003906F4">
            <w:pPr>
              <w:pStyle w:val="TAL"/>
            </w:pPr>
            <w:r w:rsidRPr="003906F4">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B53E"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5F5EC" w14:textId="77777777" w:rsidR="00743C47" w:rsidRPr="003906F4" w:rsidRDefault="006F1045" w:rsidP="003906F4">
            <w:pPr>
              <w:pStyle w:val="TAL"/>
            </w:pPr>
            <w:r w:rsidRPr="003906F4">
              <w:t>3GPPMEMBER</w:t>
            </w:r>
          </w:p>
        </w:tc>
      </w:tr>
      <w:tr w:rsidR="00743C47" w:rsidRPr="003906F4" w14:paraId="5C8A630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7B5BB"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9B60" w14:textId="77777777" w:rsidR="00743C47" w:rsidRPr="003906F4" w:rsidRDefault="006F1045" w:rsidP="003906F4">
            <w:pPr>
              <w:pStyle w:val="TAL"/>
            </w:pPr>
            <w:r w:rsidRPr="003906F4">
              <w:t>Sabater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CA6EA" w14:textId="77777777" w:rsidR="00743C47" w:rsidRPr="003906F4" w:rsidRDefault="006F1045" w:rsidP="003906F4">
            <w:pPr>
              <w:pStyle w:val="TAL"/>
            </w:pPr>
            <w:r w:rsidRPr="003906F4">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C2E35" w14:textId="77777777" w:rsidR="00743C47" w:rsidRPr="003906F4" w:rsidRDefault="006F1045" w:rsidP="003906F4">
            <w:pPr>
              <w:pStyle w:val="TAL"/>
            </w:pPr>
            <w:r w:rsidRPr="003906F4">
              <w:t xml:space="preserve">Vodafone Italia </w:t>
            </w:r>
            <w:proofErr w:type="spellStart"/>
            <w:r w:rsidRPr="003906F4">
              <w:t>SpA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80D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DA7C7" w14:textId="77777777" w:rsidR="00743C47" w:rsidRPr="003906F4" w:rsidRDefault="006F1045" w:rsidP="003906F4">
            <w:pPr>
              <w:pStyle w:val="TAL"/>
            </w:pPr>
            <w:r w:rsidRPr="003906F4">
              <w:t>3GPPMEMBER</w:t>
            </w:r>
          </w:p>
        </w:tc>
      </w:tr>
      <w:tr w:rsidR="00743C47" w:rsidRPr="003906F4" w14:paraId="3A12B84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6909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694ED" w14:textId="77777777" w:rsidR="00743C47" w:rsidRPr="003906F4" w:rsidRDefault="006F1045" w:rsidP="003906F4">
            <w:pPr>
              <w:pStyle w:val="TAL"/>
            </w:pPr>
            <w:r w:rsidRPr="003906F4">
              <w:t>Saboorian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C234A" w14:textId="77777777" w:rsidR="00743C47" w:rsidRPr="003906F4" w:rsidRDefault="006F1045" w:rsidP="003906F4">
            <w:pPr>
              <w:pStyle w:val="TAL"/>
            </w:pPr>
            <w:r w:rsidRPr="003906F4">
              <w:t>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28389" w14:textId="77777777" w:rsidR="00743C47" w:rsidRPr="003906F4" w:rsidRDefault="006F1045" w:rsidP="003906F4">
            <w:pPr>
              <w:pStyle w:val="TAL"/>
            </w:pPr>
            <w:proofErr w:type="spellStart"/>
            <w:r w:rsidRPr="003906F4">
              <w:t>Futurewei</w:t>
            </w:r>
            <w:proofErr w:type="spellEnd"/>
            <w:r w:rsidRPr="003906F4">
              <w:t xml:space="preserve">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CD459"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B08EF" w14:textId="77777777" w:rsidR="00743C47" w:rsidRPr="003906F4" w:rsidRDefault="006F1045" w:rsidP="003906F4">
            <w:pPr>
              <w:pStyle w:val="TAL"/>
            </w:pPr>
            <w:r w:rsidRPr="003906F4">
              <w:t>3GPPMEMBER</w:t>
            </w:r>
          </w:p>
        </w:tc>
      </w:tr>
      <w:tr w:rsidR="00743C47" w:rsidRPr="003906F4" w14:paraId="2B47C96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4601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676B" w14:textId="77777777" w:rsidR="00743C47" w:rsidRPr="003906F4" w:rsidRDefault="006F1045" w:rsidP="003906F4">
            <w:pPr>
              <w:pStyle w:val="TAL"/>
            </w:pPr>
            <w:r w:rsidRPr="003906F4">
              <w:t>Sadeghi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44BEA" w14:textId="77777777" w:rsidR="00743C47" w:rsidRPr="003906F4" w:rsidRDefault="006F1045" w:rsidP="003906F4">
            <w:pPr>
              <w:pStyle w:val="TAL"/>
            </w:pPr>
            <w:proofErr w:type="spellStart"/>
            <w:r w:rsidRPr="003906F4">
              <w:t>Bahar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113E5" w14:textId="77777777" w:rsidR="00743C47" w:rsidRPr="003906F4" w:rsidRDefault="006F1045" w:rsidP="003906F4">
            <w:pPr>
              <w:pStyle w:val="TAL"/>
            </w:pPr>
            <w:r w:rsidRPr="003906F4">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5016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6B4A" w14:textId="77777777" w:rsidR="00743C47" w:rsidRPr="003906F4" w:rsidRDefault="006F1045" w:rsidP="003906F4">
            <w:pPr>
              <w:pStyle w:val="TAL"/>
            </w:pPr>
            <w:r w:rsidRPr="003906F4">
              <w:t>3GPPMEMBER</w:t>
            </w:r>
          </w:p>
        </w:tc>
      </w:tr>
      <w:tr w:rsidR="00743C47" w:rsidRPr="003906F4" w14:paraId="72EA686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748B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E7B50" w14:textId="77777777" w:rsidR="00743C47" w:rsidRPr="003906F4" w:rsidRDefault="006F1045" w:rsidP="003906F4">
            <w:pPr>
              <w:pStyle w:val="TAL"/>
            </w:pPr>
            <w:proofErr w:type="spellStart"/>
            <w:r w:rsidRPr="003906F4">
              <w:t>Sahin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D8142" w14:textId="77777777" w:rsidR="00743C47" w:rsidRPr="003906F4" w:rsidRDefault="006F1045" w:rsidP="003906F4">
            <w:pPr>
              <w:pStyle w:val="TAL"/>
            </w:pPr>
            <w:r w:rsidRPr="003906F4">
              <w:t>Yildirim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889B" w14:textId="77777777" w:rsidR="00743C47" w:rsidRPr="003906F4" w:rsidRDefault="006F1045" w:rsidP="003906F4">
            <w:pPr>
              <w:pStyle w:val="TAL"/>
            </w:pPr>
            <w:r w:rsidRPr="003906F4">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99507"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6E48B" w14:textId="77777777" w:rsidR="00743C47" w:rsidRPr="003906F4" w:rsidRDefault="006F1045" w:rsidP="003906F4">
            <w:pPr>
              <w:pStyle w:val="TAL"/>
            </w:pPr>
            <w:r w:rsidRPr="003906F4">
              <w:t>3GPPMEMBER</w:t>
            </w:r>
          </w:p>
        </w:tc>
      </w:tr>
      <w:tr w:rsidR="00743C47" w:rsidRPr="003906F4" w14:paraId="7B02CB9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672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50E85" w14:textId="77777777" w:rsidR="00743C47" w:rsidRPr="003906F4" w:rsidRDefault="006F1045" w:rsidP="003906F4">
            <w:pPr>
              <w:pStyle w:val="TAL"/>
            </w:pPr>
            <w:r w:rsidRPr="003906F4">
              <w:t>Salkintzis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ABA44" w14:textId="77777777" w:rsidR="00743C47" w:rsidRPr="003906F4" w:rsidRDefault="006F1045" w:rsidP="003906F4">
            <w:pPr>
              <w:pStyle w:val="TAL"/>
            </w:pPr>
            <w:r w:rsidRPr="003906F4">
              <w:t>Apostolis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89426" w14:textId="77777777" w:rsidR="00743C47" w:rsidRPr="003906F4" w:rsidRDefault="006F1045" w:rsidP="003906F4">
            <w:pPr>
              <w:pStyle w:val="TAL"/>
            </w:pPr>
            <w:r w:rsidRPr="003906F4">
              <w:t xml:space="preserve">Motorola Mobility </w:t>
            </w:r>
            <w:proofErr w:type="spellStart"/>
            <w:r w:rsidRPr="003906F4">
              <w:t>España</w:t>
            </w:r>
            <w:proofErr w:type="spellEnd"/>
            <w:r w:rsidRPr="003906F4">
              <w:t xml:space="preserv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860A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0C142" w14:textId="77777777" w:rsidR="00743C47" w:rsidRPr="003906F4" w:rsidRDefault="006F1045" w:rsidP="003906F4">
            <w:pPr>
              <w:pStyle w:val="TAL"/>
            </w:pPr>
            <w:r w:rsidRPr="003906F4">
              <w:t>3GPPMEMBER</w:t>
            </w:r>
          </w:p>
        </w:tc>
      </w:tr>
      <w:tr w:rsidR="00743C47" w:rsidRPr="003906F4" w14:paraId="7F7B2FA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9CFD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7B03D" w14:textId="77777777" w:rsidR="00743C47" w:rsidRPr="003906F4" w:rsidRDefault="006F1045" w:rsidP="003906F4">
            <w:pPr>
              <w:pStyle w:val="TAL"/>
            </w:pPr>
            <w:r w:rsidRPr="003906F4">
              <w:t>Sällberg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11065" w14:textId="77777777" w:rsidR="00743C47" w:rsidRPr="003906F4" w:rsidRDefault="006F1045" w:rsidP="003906F4">
            <w:pPr>
              <w:pStyle w:val="TAL"/>
            </w:pPr>
            <w:r w:rsidRPr="003906F4">
              <w:t>Krister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EAC76" w14:textId="77777777" w:rsidR="00743C47" w:rsidRPr="003906F4" w:rsidRDefault="006F1045" w:rsidP="003906F4">
            <w:pPr>
              <w:pStyle w:val="TAL"/>
            </w:pPr>
            <w:r w:rsidRPr="003906F4">
              <w:t>Ericsson-LG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B066E"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28DEB" w14:textId="77777777" w:rsidR="00743C47" w:rsidRPr="003906F4" w:rsidRDefault="006F1045" w:rsidP="003906F4">
            <w:pPr>
              <w:pStyle w:val="TAL"/>
            </w:pPr>
            <w:r w:rsidRPr="003906F4">
              <w:t>3GPPMEMBER</w:t>
            </w:r>
          </w:p>
        </w:tc>
      </w:tr>
      <w:tr w:rsidR="00743C47" w:rsidRPr="003906F4" w14:paraId="5046CF2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13912"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741FA" w14:textId="77777777" w:rsidR="00743C47" w:rsidRPr="003906F4" w:rsidRDefault="006F1045" w:rsidP="003906F4">
            <w:pPr>
              <w:pStyle w:val="TAL"/>
            </w:pPr>
            <w:proofErr w:type="spellStart"/>
            <w:r w:rsidRPr="003906F4">
              <w:t>Savaglio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AF6E0" w14:textId="77777777" w:rsidR="00743C47" w:rsidRPr="003906F4" w:rsidRDefault="006F1045" w:rsidP="003906F4">
            <w:pPr>
              <w:pStyle w:val="TAL"/>
            </w:pPr>
            <w:r w:rsidRPr="003906F4">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DCE2A" w14:textId="77777777" w:rsidR="00743C47" w:rsidRPr="003906F4" w:rsidRDefault="006F1045" w:rsidP="003906F4">
            <w:pPr>
              <w:pStyle w:val="TAL"/>
            </w:pPr>
            <w:r w:rsidRPr="003906F4">
              <w:t>Telstra Corporation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ACC1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570D8" w14:textId="77777777" w:rsidR="00743C47" w:rsidRPr="003906F4" w:rsidRDefault="006F1045" w:rsidP="003906F4">
            <w:pPr>
              <w:pStyle w:val="TAL"/>
            </w:pPr>
            <w:r w:rsidRPr="003906F4">
              <w:t>3GPPMEMBER</w:t>
            </w:r>
          </w:p>
        </w:tc>
      </w:tr>
      <w:tr w:rsidR="00743C47" w:rsidRPr="003906F4" w14:paraId="1B5EA6B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51BD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4AA3" w14:textId="77777777" w:rsidR="00743C47" w:rsidRPr="003906F4" w:rsidRDefault="006F1045" w:rsidP="003906F4">
            <w:pPr>
              <w:pStyle w:val="TAL"/>
            </w:pPr>
            <w:r w:rsidRPr="003906F4">
              <w:t>Schmitt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13904" w14:textId="77777777" w:rsidR="00743C47" w:rsidRPr="003906F4" w:rsidRDefault="006F1045" w:rsidP="003906F4">
            <w:pPr>
              <w:pStyle w:val="TAL"/>
            </w:pPr>
            <w:r w:rsidRPr="003906F4">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51437" w14:textId="77777777" w:rsidR="00743C47" w:rsidRPr="003906F4" w:rsidRDefault="006F1045" w:rsidP="003906F4">
            <w:pPr>
              <w:pStyle w:val="TAL"/>
            </w:pPr>
            <w:proofErr w:type="spellStart"/>
            <w:r w:rsidRPr="003906F4">
              <w:t>HuaWei</w:t>
            </w:r>
            <w:proofErr w:type="spellEnd"/>
            <w:r w:rsidRPr="003906F4">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53994"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EB410" w14:textId="77777777" w:rsidR="00743C47" w:rsidRPr="003906F4" w:rsidRDefault="006F1045" w:rsidP="003906F4">
            <w:pPr>
              <w:pStyle w:val="TAL"/>
            </w:pPr>
            <w:r w:rsidRPr="003906F4">
              <w:t>3GPPMEMBER</w:t>
            </w:r>
          </w:p>
        </w:tc>
      </w:tr>
      <w:tr w:rsidR="00743C47" w:rsidRPr="003906F4" w14:paraId="6536D51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EEA0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54B83" w14:textId="77777777" w:rsidR="00743C47" w:rsidRPr="003906F4" w:rsidRDefault="006F1045" w:rsidP="003906F4">
            <w:pPr>
              <w:pStyle w:val="TAL"/>
            </w:pPr>
            <w:r w:rsidRPr="003906F4">
              <w:t>Schmitz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EBE2E" w14:textId="77777777" w:rsidR="00743C47" w:rsidRPr="003906F4" w:rsidRDefault="006F1045" w:rsidP="003906F4">
            <w:pPr>
              <w:pStyle w:val="TAL"/>
            </w:pPr>
            <w:r w:rsidRPr="003906F4">
              <w:t>Steffen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2992C" w14:textId="77777777" w:rsidR="00743C47" w:rsidRPr="003906F4" w:rsidRDefault="006F1045" w:rsidP="003906F4">
            <w:pPr>
              <w:pStyle w:val="TAL"/>
            </w:pPr>
            <w:r w:rsidRPr="003906F4">
              <w:t>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D1C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E79E4" w14:textId="77777777" w:rsidR="00743C47" w:rsidRPr="003906F4" w:rsidRDefault="006F1045" w:rsidP="003906F4">
            <w:pPr>
              <w:pStyle w:val="TAL"/>
            </w:pPr>
            <w:r w:rsidRPr="003906F4">
              <w:t>3GPPMEMBER</w:t>
            </w:r>
          </w:p>
        </w:tc>
      </w:tr>
      <w:tr w:rsidR="00743C47" w:rsidRPr="003906F4" w14:paraId="411CCAF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A25E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CF87E" w14:textId="77777777" w:rsidR="00743C47" w:rsidRPr="003906F4" w:rsidRDefault="006F1045" w:rsidP="003906F4">
            <w:pPr>
              <w:pStyle w:val="TAL"/>
            </w:pPr>
            <w:r w:rsidRPr="003906F4">
              <w:t>Sebire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D0FD" w14:textId="77777777" w:rsidR="00743C47" w:rsidRPr="003906F4" w:rsidRDefault="006F1045" w:rsidP="003906F4">
            <w:pPr>
              <w:pStyle w:val="TAL"/>
            </w:pPr>
            <w:r w:rsidRPr="003906F4">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F643C" w14:textId="77777777" w:rsidR="00743C47" w:rsidRPr="003906F4" w:rsidRDefault="006F1045" w:rsidP="003906F4">
            <w:pPr>
              <w:pStyle w:val="TAL"/>
            </w:pPr>
            <w:r w:rsidRPr="003906F4">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521F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50E93" w14:textId="77777777" w:rsidR="00743C47" w:rsidRPr="003906F4" w:rsidRDefault="006F1045" w:rsidP="003906F4">
            <w:pPr>
              <w:pStyle w:val="TAL"/>
            </w:pPr>
            <w:r w:rsidRPr="003906F4">
              <w:t>3GPPMEMBER</w:t>
            </w:r>
          </w:p>
        </w:tc>
      </w:tr>
      <w:tr w:rsidR="00743C47" w:rsidRPr="003906F4" w14:paraId="68B8B2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303A1" w14:textId="77777777" w:rsidR="00743C47" w:rsidRPr="003906F4" w:rsidRDefault="006F1045" w:rsidP="003906F4">
            <w:pPr>
              <w:pStyle w:val="TAL"/>
            </w:pPr>
            <w:r w:rsidRPr="003906F4">
              <w:lastRenderedPageBreak/>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FD2B" w14:textId="77777777" w:rsidR="00743C47" w:rsidRPr="003906F4" w:rsidRDefault="006F1045" w:rsidP="003906F4">
            <w:pPr>
              <w:pStyle w:val="TAL"/>
            </w:pPr>
            <w:proofErr w:type="spellStart"/>
            <w:r w:rsidRPr="003906F4">
              <w:t>shang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357FA" w14:textId="77777777" w:rsidR="00743C47" w:rsidRPr="003906F4" w:rsidRDefault="006F1045" w:rsidP="003906F4">
            <w:pPr>
              <w:pStyle w:val="TAL"/>
            </w:pPr>
            <w:proofErr w:type="spellStart"/>
            <w:r w:rsidRPr="003906F4">
              <w:t>zhengyi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2E74F" w14:textId="77777777" w:rsidR="00743C47" w:rsidRPr="003906F4" w:rsidRDefault="006F1045" w:rsidP="003906F4">
            <w:pPr>
              <w:pStyle w:val="TAL"/>
            </w:pPr>
            <w:r w:rsidRPr="003906F4">
              <w:t>Xiaomi EV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0CB92"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E5BE8" w14:textId="77777777" w:rsidR="00743C47" w:rsidRPr="003906F4" w:rsidRDefault="006F1045" w:rsidP="003906F4">
            <w:pPr>
              <w:pStyle w:val="TAL"/>
            </w:pPr>
            <w:r w:rsidRPr="003906F4">
              <w:t>3GPPMEMBER</w:t>
            </w:r>
          </w:p>
        </w:tc>
      </w:tr>
      <w:tr w:rsidR="00743C47" w:rsidRPr="003906F4" w14:paraId="1A1D33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6E746"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313E4" w14:textId="77777777" w:rsidR="00743C47" w:rsidRPr="003906F4" w:rsidRDefault="006F1045" w:rsidP="003906F4">
            <w:pPr>
              <w:pStyle w:val="TAL"/>
            </w:pPr>
            <w:r w:rsidRPr="003906F4">
              <w:t>She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ED2CB" w14:textId="77777777" w:rsidR="00743C47" w:rsidRPr="003906F4" w:rsidRDefault="006F1045" w:rsidP="003906F4">
            <w:pPr>
              <w:pStyle w:val="TAL"/>
            </w:pPr>
            <w:proofErr w:type="spellStart"/>
            <w:r w:rsidRPr="003906F4">
              <w:t>Xiaoming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97BBB" w14:textId="77777777" w:rsidR="00743C47" w:rsidRPr="003906F4" w:rsidRDefault="006F1045" w:rsidP="003906F4">
            <w:pPr>
              <w:pStyle w:val="TAL"/>
            </w:pPr>
            <w:proofErr w:type="spellStart"/>
            <w:r w:rsidRPr="003906F4">
              <w:t>Chinatelecom</w:t>
            </w:r>
            <w:proofErr w:type="spellEnd"/>
            <w:r w:rsidRPr="003906F4">
              <w:t xml:space="preserve"> Cloud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C816F"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E6A9F" w14:textId="77777777" w:rsidR="00743C47" w:rsidRPr="003906F4" w:rsidRDefault="006F1045" w:rsidP="003906F4">
            <w:pPr>
              <w:pStyle w:val="TAL"/>
            </w:pPr>
            <w:r w:rsidRPr="003906F4">
              <w:t>3GPPMEMBER</w:t>
            </w:r>
          </w:p>
        </w:tc>
      </w:tr>
      <w:tr w:rsidR="00743C47" w:rsidRPr="003906F4" w14:paraId="6914461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8F15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0C8AB" w14:textId="77777777" w:rsidR="00743C47" w:rsidRPr="003906F4" w:rsidRDefault="006F1045" w:rsidP="003906F4">
            <w:pPr>
              <w:pStyle w:val="TAL"/>
            </w:pPr>
            <w:r w:rsidRPr="003906F4">
              <w:t>Shimomura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F0509" w14:textId="77777777" w:rsidR="00743C47" w:rsidRPr="003906F4" w:rsidRDefault="006F1045" w:rsidP="003906F4">
            <w:pPr>
              <w:pStyle w:val="TAL"/>
            </w:pPr>
            <w:r w:rsidRPr="003906F4">
              <w:t>Tsuyoshi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11DF5" w14:textId="77777777" w:rsidR="00743C47" w:rsidRPr="003906F4" w:rsidRDefault="006F1045" w:rsidP="003906F4">
            <w:pPr>
              <w:pStyle w:val="TAL"/>
            </w:pPr>
            <w:r w:rsidRPr="003906F4">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72B3A"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2723" w14:textId="77777777" w:rsidR="00743C47" w:rsidRPr="003906F4" w:rsidRDefault="006F1045" w:rsidP="003906F4">
            <w:pPr>
              <w:pStyle w:val="TAL"/>
            </w:pPr>
            <w:r w:rsidRPr="003906F4">
              <w:t>3GPPMEMBER</w:t>
            </w:r>
          </w:p>
        </w:tc>
      </w:tr>
      <w:tr w:rsidR="00743C47" w:rsidRPr="003906F4" w14:paraId="24D0CB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22BD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97DA7" w14:textId="77777777" w:rsidR="00743C47" w:rsidRPr="003906F4" w:rsidRDefault="006F1045" w:rsidP="003906F4">
            <w:pPr>
              <w:pStyle w:val="TAL"/>
            </w:pPr>
            <w:r w:rsidRPr="003906F4">
              <w:t>Simmons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62444" w14:textId="77777777" w:rsidR="00743C47" w:rsidRPr="003906F4" w:rsidRDefault="006F1045" w:rsidP="003906F4">
            <w:pPr>
              <w:pStyle w:val="TAL"/>
            </w:pPr>
            <w:r w:rsidRPr="003906F4">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A322C" w14:textId="77777777" w:rsidR="00743C47" w:rsidRPr="003906F4" w:rsidRDefault="006F1045" w:rsidP="003906F4">
            <w:pPr>
              <w:pStyle w:val="TAL"/>
            </w:pPr>
            <w:r w:rsidRPr="003906F4">
              <w:t>Eutelsat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AA5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B664E" w14:textId="77777777" w:rsidR="00743C47" w:rsidRPr="003906F4" w:rsidRDefault="006F1045" w:rsidP="003906F4">
            <w:pPr>
              <w:pStyle w:val="TAL"/>
            </w:pPr>
            <w:r w:rsidRPr="003906F4">
              <w:t>3GPPMEMBER</w:t>
            </w:r>
          </w:p>
        </w:tc>
      </w:tr>
      <w:tr w:rsidR="00743C47" w:rsidRPr="003906F4" w14:paraId="01E837F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4FF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7F0C0" w14:textId="77777777" w:rsidR="00743C47" w:rsidRPr="003906F4" w:rsidRDefault="006F1045" w:rsidP="003906F4">
            <w:pPr>
              <w:pStyle w:val="TAL"/>
            </w:pPr>
            <w:r w:rsidRPr="003906F4">
              <w:t>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BB6B6" w14:textId="77777777" w:rsidR="00743C47" w:rsidRPr="003906F4" w:rsidRDefault="006F1045" w:rsidP="003906F4">
            <w:pPr>
              <w:pStyle w:val="TAL"/>
            </w:pPr>
            <w:r w:rsidRPr="003906F4">
              <w:t>Jagdeep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D5078" w14:textId="77777777" w:rsidR="00743C47" w:rsidRPr="003906F4" w:rsidRDefault="006F1045" w:rsidP="003906F4">
            <w:pPr>
              <w:pStyle w:val="TAL"/>
            </w:pPr>
            <w:proofErr w:type="spellStart"/>
            <w:r w:rsidRPr="003906F4">
              <w:t>HiSilicon</w:t>
            </w:r>
            <w:proofErr w:type="spellEnd"/>
            <w:r w:rsidRPr="003906F4">
              <w:t xml:space="preserve">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4C8BC"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5B688" w14:textId="77777777" w:rsidR="00743C47" w:rsidRPr="003906F4" w:rsidRDefault="006F1045" w:rsidP="003906F4">
            <w:pPr>
              <w:pStyle w:val="TAL"/>
            </w:pPr>
            <w:r w:rsidRPr="003906F4">
              <w:t>3GPPMEMBER</w:t>
            </w:r>
          </w:p>
        </w:tc>
      </w:tr>
      <w:tr w:rsidR="00743C47" w:rsidRPr="003906F4" w14:paraId="33089D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850FB"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77AE2" w14:textId="77777777" w:rsidR="00743C47" w:rsidRPr="003906F4" w:rsidRDefault="006F1045" w:rsidP="003906F4">
            <w:pPr>
              <w:pStyle w:val="TAL"/>
            </w:pPr>
            <w:r w:rsidRPr="003906F4">
              <w:t>Sirotkin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22ECE" w14:textId="77777777" w:rsidR="00743C47" w:rsidRPr="003906F4" w:rsidRDefault="006F1045" w:rsidP="003906F4">
            <w:pPr>
              <w:pStyle w:val="TAL"/>
            </w:pPr>
            <w:r w:rsidRPr="003906F4">
              <w:t>Sasha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A74AB" w14:textId="77777777" w:rsidR="00743C47" w:rsidRPr="003906F4" w:rsidRDefault="006F1045" w:rsidP="003906F4">
            <w:pPr>
              <w:pStyle w:val="TAL"/>
            </w:pPr>
            <w:r w:rsidRPr="003906F4">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AAA2D"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F42F6" w14:textId="77777777" w:rsidR="00743C47" w:rsidRPr="003906F4" w:rsidRDefault="006F1045" w:rsidP="003906F4">
            <w:pPr>
              <w:pStyle w:val="TAL"/>
            </w:pPr>
            <w:r w:rsidRPr="003906F4">
              <w:t>3GPPMEMBER</w:t>
            </w:r>
          </w:p>
        </w:tc>
      </w:tr>
      <w:tr w:rsidR="00743C47" w:rsidRPr="003906F4" w14:paraId="13BE660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3927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65FAF" w14:textId="77777777" w:rsidR="00743C47" w:rsidRPr="003906F4" w:rsidRDefault="006F1045" w:rsidP="003906F4">
            <w:pPr>
              <w:pStyle w:val="TAL"/>
            </w:pPr>
            <w:r w:rsidRPr="003906F4">
              <w:t>Soloway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173A6" w14:textId="77777777" w:rsidR="00743C47" w:rsidRPr="003906F4" w:rsidRDefault="006F1045" w:rsidP="003906F4">
            <w:pPr>
              <w:pStyle w:val="TAL"/>
            </w:pPr>
            <w:r w:rsidRPr="003906F4">
              <w:t>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E6E31" w14:textId="77777777" w:rsidR="00743C47" w:rsidRPr="003906F4" w:rsidRDefault="006F1045" w:rsidP="003906F4">
            <w:pPr>
              <w:pStyle w:val="TAL"/>
            </w:pPr>
            <w:r w:rsidRPr="003906F4">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FAD5"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49D97" w14:textId="77777777" w:rsidR="00743C47" w:rsidRPr="003906F4" w:rsidRDefault="006F1045" w:rsidP="003906F4">
            <w:pPr>
              <w:pStyle w:val="TAL"/>
            </w:pPr>
            <w:r w:rsidRPr="003906F4">
              <w:t>3GPPMEMBER</w:t>
            </w:r>
          </w:p>
        </w:tc>
      </w:tr>
      <w:tr w:rsidR="00743C47" w:rsidRPr="003906F4" w14:paraId="01F56B7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CC88D"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690EE" w14:textId="77777777" w:rsidR="00743C47" w:rsidRPr="003906F4" w:rsidRDefault="006F1045" w:rsidP="003906F4">
            <w:pPr>
              <w:pStyle w:val="TAL"/>
            </w:pPr>
            <w:r w:rsidRPr="003906F4">
              <w:t>Stojanovski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2CDC8" w14:textId="77777777" w:rsidR="00743C47" w:rsidRPr="003906F4" w:rsidRDefault="006F1045" w:rsidP="003906F4">
            <w:pPr>
              <w:pStyle w:val="TAL"/>
            </w:pPr>
            <w:r w:rsidRPr="003906F4">
              <w:t>Saso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4AE6" w14:textId="77777777" w:rsidR="00743C47" w:rsidRPr="003906F4" w:rsidRDefault="006F1045" w:rsidP="003906F4">
            <w:pPr>
              <w:pStyle w:val="TAL"/>
            </w:pPr>
            <w:r w:rsidRPr="003906F4">
              <w:t>Intel Finland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F19D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F4777" w14:textId="77777777" w:rsidR="00743C47" w:rsidRPr="003906F4" w:rsidRDefault="006F1045" w:rsidP="003906F4">
            <w:pPr>
              <w:pStyle w:val="TAL"/>
            </w:pPr>
            <w:r w:rsidRPr="003906F4">
              <w:t>3GPPMEMBER</w:t>
            </w:r>
          </w:p>
        </w:tc>
      </w:tr>
      <w:tr w:rsidR="00743C47" w:rsidRPr="003906F4" w14:paraId="74B60CE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84F6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C0655" w14:textId="77777777" w:rsidR="00743C47" w:rsidRPr="003906F4" w:rsidRDefault="006F1045" w:rsidP="003906F4">
            <w:pPr>
              <w:pStyle w:val="TAL"/>
            </w:pPr>
            <w:r w:rsidRPr="003906F4">
              <w:t>Suh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BAD6B" w14:textId="77777777" w:rsidR="00743C47" w:rsidRPr="003906F4" w:rsidRDefault="006F1045" w:rsidP="003906F4">
            <w:pPr>
              <w:pStyle w:val="TAL"/>
            </w:pPr>
            <w:proofErr w:type="spellStart"/>
            <w:r w:rsidRPr="003906F4">
              <w:t>Kyungjoo</w:t>
            </w:r>
            <w:proofErr w:type="spellEnd"/>
            <w:r w:rsidRPr="003906F4">
              <w:t xml:space="preserve"> Grace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8A0BC" w14:textId="77777777" w:rsidR="00743C47" w:rsidRPr="003906F4" w:rsidRDefault="006F1045" w:rsidP="003906F4">
            <w:pPr>
              <w:pStyle w:val="TAL"/>
            </w:pPr>
            <w:r w:rsidRPr="003906F4">
              <w:t>SAMSUNG R&amp;D INSTITUTE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B3559"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A6449" w14:textId="77777777" w:rsidR="00743C47" w:rsidRPr="003906F4" w:rsidRDefault="006F1045" w:rsidP="003906F4">
            <w:pPr>
              <w:pStyle w:val="TAL"/>
            </w:pPr>
            <w:r w:rsidRPr="003906F4">
              <w:t>3GPPMEMBER</w:t>
            </w:r>
          </w:p>
        </w:tc>
      </w:tr>
      <w:tr w:rsidR="00743C47" w:rsidRPr="003906F4" w14:paraId="3FD1EB3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9BF3B"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9EEAA" w14:textId="77777777" w:rsidR="00743C47" w:rsidRPr="003906F4" w:rsidRDefault="006F1045" w:rsidP="003906F4">
            <w:pPr>
              <w:pStyle w:val="TAL"/>
            </w:pPr>
            <w:proofErr w:type="spellStart"/>
            <w:r w:rsidRPr="003906F4">
              <w:t>Sumita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59406" w14:textId="77777777" w:rsidR="00743C47" w:rsidRPr="003906F4" w:rsidRDefault="006F1045" w:rsidP="003906F4">
            <w:pPr>
              <w:pStyle w:val="TAL"/>
            </w:pPr>
            <w:r w:rsidRPr="003906F4">
              <w:t>Masa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C80BA" w14:textId="77777777" w:rsidR="00743C47" w:rsidRPr="003906F4" w:rsidRDefault="006F1045" w:rsidP="003906F4">
            <w:pPr>
              <w:pStyle w:val="TAL"/>
            </w:pPr>
            <w:r w:rsidRPr="003906F4">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3222E"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32AE9" w14:textId="77777777" w:rsidR="00743C47" w:rsidRPr="003906F4" w:rsidRDefault="006F1045" w:rsidP="003906F4">
            <w:pPr>
              <w:pStyle w:val="TAL"/>
            </w:pPr>
            <w:r w:rsidRPr="003906F4">
              <w:t>3GPPMEMBER</w:t>
            </w:r>
          </w:p>
        </w:tc>
      </w:tr>
      <w:tr w:rsidR="00743C47" w:rsidRPr="003906F4" w14:paraId="4FCE412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43CA"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AA007" w14:textId="77777777" w:rsidR="00743C47" w:rsidRPr="003906F4" w:rsidRDefault="006F1045" w:rsidP="003906F4">
            <w:pPr>
              <w:pStyle w:val="TAL"/>
            </w:pPr>
            <w:r w:rsidRPr="003906F4">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A324B" w14:textId="77777777" w:rsidR="00743C47" w:rsidRPr="003906F4" w:rsidRDefault="006F1045" w:rsidP="003906F4">
            <w:pPr>
              <w:pStyle w:val="TAL"/>
            </w:pPr>
            <w:r w:rsidRPr="003906F4">
              <w:t>Haitong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238F" w14:textId="77777777" w:rsidR="00743C47" w:rsidRPr="003906F4" w:rsidRDefault="006F1045" w:rsidP="003906F4">
            <w:pPr>
              <w:pStyle w:val="TAL"/>
            </w:pPr>
            <w:r w:rsidRPr="003906F4">
              <w:t>Apple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92D9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7EC3A" w14:textId="77777777" w:rsidR="00743C47" w:rsidRPr="003906F4" w:rsidRDefault="006F1045" w:rsidP="003906F4">
            <w:pPr>
              <w:pStyle w:val="TAL"/>
            </w:pPr>
            <w:r w:rsidRPr="003906F4">
              <w:t>3GPPMEMBER</w:t>
            </w:r>
          </w:p>
        </w:tc>
      </w:tr>
      <w:tr w:rsidR="00743C47" w:rsidRPr="003906F4" w14:paraId="1C16961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5D446"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D653D" w14:textId="77777777" w:rsidR="00743C47" w:rsidRPr="003906F4" w:rsidRDefault="006F1045" w:rsidP="003906F4">
            <w:pPr>
              <w:pStyle w:val="TAL"/>
            </w:pPr>
            <w:r w:rsidRPr="003906F4">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18689" w14:textId="77777777" w:rsidR="00743C47" w:rsidRPr="003906F4" w:rsidRDefault="006F1045" w:rsidP="003906F4">
            <w:pPr>
              <w:pStyle w:val="TAL"/>
            </w:pPr>
            <w:r w:rsidRPr="003906F4">
              <w:t>Hidetoshi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32A81" w14:textId="77777777" w:rsidR="00743C47" w:rsidRPr="003906F4" w:rsidRDefault="006F1045" w:rsidP="003906F4">
            <w:pPr>
              <w:pStyle w:val="TAL"/>
            </w:pPr>
            <w:r w:rsidRPr="003906F4">
              <w:t>Panasonic Holdings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29711"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A38ED" w14:textId="77777777" w:rsidR="00743C47" w:rsidRPr="003906F4" w:rsidRDefault="006F1045" w:rsidP="003906F4">
            <w:pPr>
              <w:pStyle w:val="TAL"/>
            </w:pPr>
            <w:r w:rsidRPr="003906F4">
              <w:t>3GPPMEMBER</w:t>
            </w:r>
          </w:p>
        </w:tc>
      </w:tr>
      <w:tr w:rsidR="00743C47" w:rsidRPr="003906F4" w14:paraId="335D124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8E0D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5CAC9" w14:textId="77777777" w:rsidR="00743C47" w:rsidRPr="003906F4" w:rsidRDefault="006F1045" w:rsidP="003906F4">
            <w:pPr>
              <w:pStyle w:val="TAL"/>
            </w:pPr>
            <w:r w:rsidRPr="003906F4">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1231C" w14:textId="77777777" w:rsidR="00743C47" w:rsidRPr="003906F4" w:rsidRDefault="006F1045" w:rsidP="003906F4">
            <w:pPr>
              <w:pStyle w:val="TAL"/>
            </w:pPr>
            <w:proofErr w:type="spellStart"/>
            <w:r w:rsidRPr="003906F4">
              <w:t>Rihito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CDBD0" w14:textId="77777777" w:rsidR="00743C47" w:rsidRPr="003906F4" w:rsidRDefault="006F1045" w:rsidP="003906F4">
            <w:pPr>
              <w:pStyle w:val="TAL"/>
            </w:pPr>
            <w:r w:rsidRPr="003906F4">
              <w:t>NTT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9A7F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D4356" w14:textId="77777777" w:rsidR="00743C47" w:rsidRPr="003906F4" w:rsidRDefault="006F1045" w:rsidP="003906F4">
            <w:pPr>
              <w:pStyle w:val="TAL"/>
            </w:pPr>
            <w:r w:rsidRPr="003906F4">
              <w:t>3GPPMEMBER</w:t>
            </w:r>
          </w:p>
        </w:tc>
      </w:tr>
      <w:tr w:rsidR="00743C47" w:rsidRPr="003906F4" w14:paraId="27CD180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33E6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DE4FC" w14:textId="77777777" w:rsidR="00743C47" w:rsidRPr="003906F4" w:rsidRDefault="006F1045" w:rsidP="003906F4">
            <w:pPr>
              <w:pStyle w:val="TAL"/>
            </w:pPr>
            <w:r w:rsidRPr="003906F4">
              <w:t>Takada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68325" w14:textId="77777777" w:rsidR="00743C47" w:rsidRPr="003906F4" w:rsidRDefault="006F1045" w:rsidP="003906F4">
            <w:pPr>
              <w:pStyle w:val="TAL"/>
            </w:pPr>
            <w:proofErr w:type="spellStart"/>
            <w:r w:rsidRPr="003906F4">
              <w:t>Terufumi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1F5FC" w14:textId="77777777" w:rsidR="00743C47" w:rsidRPr="003906F4" w:rsidRDefault="006F1045" w:rsidP="003906F4">
            <w:pPr>
              <w:pStyle w:val="TAL"/>
            </w:pPr>
            <w:r w:rsidRPr="003906F4">
              <w:t>DENSO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6B2B0"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20A96" w14:textId="77777777" w:rsidR="00743C47" w:rsidRPr="003906F4" w:rsidRDefault="006F1045" w:rsidP="003906F4">
            <w:pPr>
              <w:pStyle w:val="TAL"/>
            </w:pPr>
            <w:r w:rsidRPr="003906F4">
              <w:t>3GPPMEMBER</w:t>
            </w:r>
          </w:p>
        </w:tc>
      </w:tr>
      <w:tr w:rsidR="00743C47" w:rsidRPr="003906F4" w14:paraId="74B1ED1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0726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2B948" w14:textId="77777777" w:rsidR="00743C47" w:rsidRPr="003906F4" w:rsidRDefault="006F1045" w:rsidP="003906F4">
            <w:pPr>
              <w:pStyle w:val="TAL"/>
            </w:pPr>
            <w:r w:rsidRPr="003906F4">
              <w:t>Takeda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AD865" w14:textId="77777777" w:rsidR="00743C47" w:rsidRPr="003906F4" w:rsidRDefault="006F1045" w:rsidP="003906F4">
            <w:pPr>
              <w:pStyle w:val="TAL"/>
            </w:pPr>
            <w:r w:rsidRPr="003906F4">
              <w:t>Hiroki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C9859" w14:textId="77777777" w:rsidR="00743C47" w:rsidRPr="003906F4" w:rsidRDefault="006F1045" w:rsidP="003906F4">
            <w:pPr>
              <w:pStyle w:val="TAL"/>
            </w:pPr>
            <w:r w:rsidRPr="003906F4">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D5957" w14:textId="77777777" w:rsidR="00743C47" w:rsidRPr="003906F4" w:rsidRDefault="006F1045" w:rsidP="003906F4">
            <w:pPr>
              <w:pStyle w:val="TAL"/>
            </w:pPr>
            <w:r w:rsidRPr="003906F4">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0B44" w14:textId="77777777" w:rsidR="00743C47" w:rsidRPr="003906F4" w:rsidRDefault="006F1045" w:rsidP="003906F4">
            <w:pPr>
              <w:pStyle w:val="TAL"/>
            </w:pPr>
            <w:r w:rsidRPr="003906F4">
              <w:t>3GPPMEMBER</w:t>
            </w:r>
          </w:p>
        </w:tc>
      </w:tr>
      <w:tr w:rsidR="00743C47" w:rsidRPr="003906F4" w14:paraId="0B84B1E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09C4F"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7BB6" w14:textId="77777777" w:rsidR="00743C47" w:rsidRPr="003906F4" w:rsidRDefault="006F1045" w:rsidP="003906F4">
            <w:pPr>
              <w:pStyle w:val="TAL"/>
            </w:pPr>
            <w:proofErr w:type="spellStart"/>
            <w:r w:rsidRPr="003906F4">
              <w:t>Tatesh</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BB602" w14:textId="77777777" w:rsidR="00743C47" w:rsidRPr="003906F4" w:rsidRDefault="006F1045" w:rsidP="003906F4">
            <w:pPr>
              <w:pStyle w:val="TAL"/>
            </w:pPr>
            <w:r w:rsidRPr="003906F4">
              <w:t>Said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229BF" w14:textId="77777777" w:rsidR="00743C47" w:rsidRPr="003906F4" w:rsidRDefault="006F1045" w:rsidP="003906F4">
            <w:pPr>
              <w:pStyle w:val="TAL"/>
            </w:pPr>
            <w:r w:rsidRPr="003906F4">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82EA5"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25ADD" w14:textId="77777777" w:rsidR="00743C47" w:rsidRPr="003906F4" w:rsidRDefault="006F1045" w:rsidP="003906F4">
            <w:pPr>
              <w:pStyle w:val="TAL"/>
            </w:pPr>
            <w:r w:rsidRPr="003906F4">
              <w:t>3GPPMEMBER</w:t>
            </w:r>
          </w:p>
        </w:tc>
      </w:tr>
      <w:tr w:rsidR="00743C47" w:rsidRPr="003906F4" w14:paraId="7153F94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A51D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2C4A1" w14:textId="77777777" w:rsidR="00743C47" w:rsidRPr="003906F4" w:rsidRDefault="006F1045" w:rsidP="003906F4">
            <w:pPr>
              <w:pStyle w:val="TAL"/>
            </w:pPr>
            <w:proofErr w:type="spellStart"/>
            <w:r w:rsidRPr="003906F4">
              <w:t>Teniou</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E2363" w14:textId="77777777" w:rsidR="00743C47" w:rsidRPr="003906F4" w:rsidRDefault="006F1045" w:rsidP="003906F4">
            <w:pPr>
              <w:pStyle w:val="TAL"/>
            </w:pPr>
            <w:r w:rsidRPr="003906F4">
              <w:t>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07111" w14:textId="77777777" w:rsidR="00743C47" w:rsidRPr="003906F4" w:rsidRDefault="006F1045" w:rsidP="003906F4">
            <w:pPr>
              <w:pStyle w:val="TAL"/>
            </w:pPr>
            <w:r w:rsidRPr="003906F4">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E8CCB"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C05B5" w14:textId="77777777" w:rsidR="00743C47" w:rsidRPr="003906F4" w:rsidRDefault="006F1045" w:rsidP="003906F4">
            <w:pPr>
              <w:pStyle w:val="TAL"/>
            </w:pPr>
            <w:r w:rsidRPr="003906F4">
              <w:t>3GPPMEMBER</w:t>
            </w:r>
          </w:p>
        </w:tc>
      </w:tr>
      <w:tr w:rsidR="00743C47" w:rsidRPr="003906F4" w14:paraId="10C2166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ECA79"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A47EB" w14:textId="77777777" w:rsidR="00743C47" w:rsidRPr="003906F4" w:rsidRDefault="006F1045" w:rsidP="003906F4">
            <w:pPr>
              <w:pStyle w:val="TAL"/>
            </w:pPr>
            <w:proofErr w:type="spellStart"/>
            <w:r w:rsidRPr="003906F4">
              <w:t>Thalanany</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D28C" w14:textId="77777777" w:rsidR="00743C47" w:rsidRPr="003906F4" w:rsidRDefault="006F1045" w:rsidP="003906F4">
            <w:pPr>
              <w:pStyle w:val="TAL"/>
            </w:pPr>
            <w:r w:rsidRPr="003906F4">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B05F9" w14:textId="77777777" w:rsidR="00743C47" w:rsidRPr="003906F4" w:rsidRDefault="006F1045" w:rsidP="003906F4">
            <w:pPr>
              <w:pStyle w:val="TAL"/>
            </w:pPr>
            <w:r w:rsidRPr="003906F4">
              <w:t>US Cellular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0F560"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259F6" w14:textId="77777777" w:rsidR="00743C47" w:rsidRPr="003906F4" w:rsidRDefault="006F1045" w:rsidP="003906F4">
            <w:pPr>
              <w:pStyle w:val="TAL"/>
            </w:pPr>
            <w:r w:rsidRPr="003906F4">
              <w:t>3GPPMEMBER</w:t>
            </w:r>
          </w:p>
        </w:tc>
      </w:tr>
      <w:tr w:rsidR="00743C47" w:rsidRPr="003906F4" w14:paraId="0F5BB3E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20D5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849D" w14:textId="77777777" w:rsidR="00743C47" w:rsidRPr="003906F4" w:rsidRDefault="006F1045" w:rsidP="003906F4">
            <w:pPr>
              <w:pStyle w:val="TAL"/>
            </w:pPr>
            <w:proofErr w:type="spellStart"/>
            <w:r w:rsidRPr="003906F4">
              <w:t>Toche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A7C37" w14:textId="77777777" w:rsidR="00743C47" w:rsidRPr="003906F4" w:rsidRDefault="006F1045" w:rsidP="003906F4">
            <w:pPr>
              <w:pStyle w:val="TAL"/>
            </w:pPr>
            <w:r w:rsidRPr="003906F4">
              <w:t>Christian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C0EB2" w14:textId="77777777" w:rsidR="00743C47" w:rsidRPr="003906F4" w:rsidRDefault="006F1045" w:rsidP="003906F4">
            <w:pPr>
              <w:pStyle w:val="TAL"/>
            </w:pPr>
            <w:r w:rsidRPr="003906F4">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C656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1197" w14:textId="77777777" w:rsidR="00743C47" w:rsidRPr="003906F4" w:rsidRDefault="006F1045" w:rsidP="003906F4">
            <w:pPr>
              <w:pStyle w:val="TAL"/>
            </w:pPr>
            <w:r w:rsidRPr="003906F4">
              <w:t>3GPPMEMBER</w:t>
            </w:r>
          </w:p>
        </w:tc>
      </w:tr>
      <w:tr w:rsidR="00743C47" w:rsidRPr="003906F4" w14:paraId="0B2FF77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B44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D0DCF" w14:textId="77777777" w:rsidR="00743C47" w:rsidRPr="003906F4" w:rsidRDefault="006F1045" w:rsidP="003906F4">
            <w:pPr>
              <w:pStyle w:val="TAL"/>
            </w:pPr>
            <w:proofErr w:type="spellStart"/>
            <w:r w:rsidRPr="003906F4">
              <w:t>Toskala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7A320" w14:textId="77777777" w:rsidR="00743C47" w:rsidRPr="003906F4" w:rsidRDefault="006F1045" w:rsidP="003906F4">
            <w:pPr>
              <w:pStyle w:val="TAL"/>
            </w:pPr>
            <w:r w:rsidRPr="003906F4">
              <w:t>Antti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9F62A" w14:textId="77777777" w:rsidR="00743C47" w:rsidRPr="003906F4" w:rsidRDefault="006F1045" w:rsidP="003906F4">
            <w:pPr>
              <w:pStyle w:val="TAL"/>
            </w:pPr>
            <w:r w:rsidRPr="003906F4">
              <w:t>Nokia Hungary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5868C"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761CD" w14:textId="77777777" w:rsidR="00743C47" w:rsidRPr="003906F4" w:rsidRDefault="006F1045" w:rsidP="003906F4">
            <w:pPr>
              <w:pStyle w:val="TAL"/>
            </w:pPr>
            <w:r w:rsidRPr="003906F4">
              <w:t>3GPPMEMBER</w:t>
            </w:r>
          </w:p>
        </w:tc>
      </w:tr>
      <w:tr w:rsidR="00743C47" w:rsidRPr="003906F4" w14:paraId="21BF8DC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5BC7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CF7F5" w14:textId="77777777" w:rsidR="00743C47" w:rsidRPr="003906F4" w:rsidRDefault="006F1045" w:rsidP="003906F4">
            <w:pPr>
              <w:pStyle w:val="TAL"/>
            </w:pPr>
            <w:r w:rsidRPr="003906F4">
              <w:t>Toufik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11EBC" w14:textId="77777777" w:rsidR="00743C47" w:rsidRPr="003906F4" w:rsidRDefault="006F1045" w:rsidP="003906F4">
            <w:pPr>
              <w:pStyle w:val="TAL"/>
            </w:pPr>
            <w:r w:rsidRPr="003906F4">
              <w:t>Issam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4FCFE"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A8F4A"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7DCD5" w14:textId="77777777" w:rsidR="00743C47" w:rsidRPr="003906F4" w:rsidRDefault="006F1045" w:rsidP="003906F4">
            <w:pPr>
              <w:pStyle w:val="TAL"/>
            </w:pPr>
            <w:r w:rsidRPr="003906F4">
              <w:t>3GPPORG_REP</w:t>
            </w:r>
          </w:p>
        </w:tc>
      </w:tr>
      <w:tr w:rsidR="00743C47" w:rsidRPr="003906F4" w14:paraId="2DAFCE9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EE030"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B638E" w14:textId="77777777" w:rsidR="00743C47" w:rsidRPr="003906F4" w:rsidRDefault="006F1045" w:rsidP="003906F4">
            <w:pPr>
              <w:pStyle w:val="TAL"/>
            </w:pPr>
            <w:r w:rsidRPr="003906F4">
              <w:t>Tovinger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741C9" w14:textId="77777777" w:rsidR="00743C47" w:rsidRPr="003906F4" w:rsidRDefault="006F1045" w:rsidP="003906F4">
            <w:pPr>
              <w:pStyle w:val="TAL"/>
            </w:pPr>
            <w:r w:rsidRPr="003906F4">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397F6" w14:textId="77777777" w:rsidR="00743C47" w:rsidRPr="003906F4" w:rsidRDefault="006F1045" w:rsidP="003906F4">
            <w:pPr>
              <w:pStyle w:val="TAL"/>
            </w:pPr>
            <w:r w:rsidRPr="003906F4">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66F9"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0378B" w14:textId="77777777" w:rsidR="00743C47" w:rsidRPr="003906F4" w:rsidRDefault="006F1045" w:rsidP="003906F4">
            <w:pPr>
              <w:pStyle w:val="TAL"/>
            </w:pPr>
            <w:r w:rsidRPr="003906F4">
              <w:t>3GPPMEMBER</w:t>
            </w:r>
          </w:p>
        </w:tc>
      </w:tr>
      <w:tr w:rsidR="00743C47" w:rsidRPr="003906F4" w14:paraId="4F65056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4B9A3"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29310" w14:textId="77777777" w:rsidR="00743C47" w:rsidRPr="003906F4" w:rsidRDefault="006F1045" w:rsidP="003906F4">
            <w:pPr>
              <w:pStyle w:val="TAL"/>
            </w:pPr>
            <w:proofErr w:type="spellStart"/>
            <w:r w:rsidRPr="003906F4">
              <w:t>Trakinat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6F0D" w14:textId="77777777" w:rsidR="00743C47" w:rsidRPr="003906F4" w:rsidRDefault="006F1045" w:rsidP="003906F4">
            <w:pPr>
              <w:pStyle w:val="TAL"/>
            </w:pPr>
            <w:r w:rsidRPr="003906F4">
              <w:t>Jean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1464D" w14:textId="77777777" w:rsidR="00743C47" w:rsidRPr="003906F4" w:rsidRDefault="006F1045" w:rsidP="003906F4">
            <w:pPr>
              <w:pStyle w:val="TAL"/>
            </w:pPr>
            <w:r w:rsidRPr="003906F4">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2D1AA"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22A7E" w14:textId="77777777" w:rsidR="00743C47" w:rsidRPr="003906F4" w:rsidRDefault="006F1045" w:rsidP="003906F4">
            <w:pPr>
              <w:pStyle w:val="TAL"/>
            </w:pPr>
            <w:r w:rsidRPr="003906F4">
              <w:t>3GPPMEMBER</w:t>
            </w:r>
          </w:p>
        </w:tc>
      </w:tr>
      <w:tr w:rsidR="00743C47" w:rsidRPr="003906F4" w14:paraId="7FFE658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D344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A9AC6" w14:textId="77777777" w:rsidR="00743C47" w:rsidRPr="003906F4" w:rsidRDefault="006F1045" w:rsidP="003906F4">
            <w:pPr>
              <w:pStyle w:val="TAL"/>
            </w:pPr>
            <w:r w:rsidRPr="003906F4">
              <w:t xml:space="preserve">Tsang </w:t>
            </w:r>
            <w:proofErr w:type="spellStart"/>
            <w:r w:rsidRPr="003906F4">
              <w:t>kwong</w:t>
            </w:r>
            <w:proofErr w:type="spellEnd"/>
            <w:r w:rsidRPr="003906F4">
              <w:t xml:space="preserve"> 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06CD5" w14:textId="77777777" w:rsidR="00743C47" w:rsidRPr="003906F4" w:rsidRDefault="006F1045" w:rsidP="003906F4">
            <w:pPr>
              <w:pStyle w:val="TAL"/>
            </w:pPr>
            <w:r w:rsidRPr="003906F4">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BE51E" w14:textId="77777777" w:rsidR="00743C47" w:rsidRPr="003906F4" w:rsidRDefault="006F1045" w:rsidP="003906F4">
            <w:pPr>
              <w:pStyle w:val="TAL"/>
            </w:pPr>
            <w:r w:rsidRPr="003906F4">
              <w:t>Orange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1A38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ABCEB" w14:textId="77777777" w:rsidR="00743C47" w:rsidRPr="003906F4" w:rsidRDefault="006F1045" w:rsidP="003906F4">
            <w:pPr>
              <w:pStyle w:val="TAL"/>
            </w:pPr>
            <w:r w:rsidRPr="003906F4">
              <w:t>3GPPMEMBER</w:t>
            </w:r>
          </w:p>
        </w:tc>
      </w:tr>
      <w:tr w:rsidR="00743C47" w:rsidRPr="003906F4" w14:paraId="6DC3BA3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9C3E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E8437" w14:textId="77777777" w:rsidR="00743C47" w:rsidRPr="003906F4" w:rsidRDefault="006F1045" w:rsidP="003906F4">
            <w:pPr>
              <w:pStyle w:val="TAL"/>
            </w:pPr>
            <w:r w:rsidRPr="003906F4">
              <w:t>van der 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2E408" w14:textId="77777777" w:rsidR="00743C47" w:rsidRPr="003906F4" w:rsidRDefault="006F1045" w:rsidP="003906F4">
            <w:pPr>
              <w:pStyle w:val="TAL"/>
            </w:pPr>
            <w:r w:rsidRPr="003906F4">
              <w:t>Hans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2EDA3" w14:textId="77777777" w:rsidR="00743C47" w:rsidRPr="003906F4" w:rsidRDefault="006F1045" w:rsidP="003906F4">
            <w:pPr>
              <w:pStyle w:val="TAL"/>
            </w:pPr>
            <w:r w:rsidRPr="003906F4">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33AD1"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2B09" w14:textId="77777777" w:rsidR="00743C47" w:rsidRPr="003906F4" w:rsidRDefault="006F1045" w:rsidP="003906F4">
            <w:pPr>
              <w:pStyle w:val="TAL"/>
            </w:pPr>
            <w:r w:rsidRPr="003906F4">
              <w:t>3GPPMEMBER</w:t>
            </w:r>
          </w:p>
        </w:tc>
      </w:tr>
      <w:tr w:rsidR="00743C47" w:rsidRPr="003906F4" w14:paraId="194D768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B571A"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93DCF" w14:textId="77777777" w:rsidR="00743C47" w:rsidRPr="003906F4" w:rsidRDefault="006F1045" w:rsidP="003906F4">
            <w:pPr>
              <w:pStyle w:val="TAL"/>
            </w:pPr>
            <w:proofErr w:type="spellStart"/>
            <w:r w:rsidRPr="003906F4">
              <w:t>Vejlgaard</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2556" w14:textId="77777777" w:rsidR="00743C47" w:rsidRPr="003906F4" w:rsidRDefault="006F1045" w:rsidP="003906F4">
            <w:pPr>
              <w:pStyle w:val="TAL"/>
            </w:pPr>
            <w:r w:rsidRPr="003906F4">
              <w:t>Benny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626E4" w14:textId="77777777" w:rsidR="00743C47" w:rsidRPr="003906F4" w:rsidRDefault="006F1045" w:rsidP="003906F4">
            <w:pPr>
              <w:pStyle w:val="TAL"/>
            </w:pPr>
            <w:r w:rsidRPr="003906F4">
              <w:t>Nokia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EB9B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786DB" w14:textId="77777777" w:rsidR="00743C47" w:rsidRPr="003906F4" w:rsidRDefault="006F1045" w:rsidP="003906F4">
            <w:pPr>
              <w:pStyle w:val="TAL"/>
            </w:pPr>
            <w:r w:rsidRPr="003906F4">
              <w:t>3GPPMEMBER</w:t>
            </w:r>
          </w:p>
        </w:tc>
      </w:tr>
      <w:tr w:rsidR="00743C47" w:rsidRPr="003906F4" w14:paraId="6E2C57A5"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9A8F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39F84" w14:textId="77777777" w:rsidR="00743C47" w:rsidRPr="003906F4" w:rsidRDefault="006F1045" w:rsidP="003906F4">
            <w:pPr>
              <w:pStyle w:val="TAL"/>
            </w:pPr>
            <w:proofErr w:type="spellStart"/>
            <w:r w:rsidRPr="003906F4">
              <w:t>Vogedes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B3CA2" w14:textId="77777777" w:rsidR="00743C47" w:rsidRPr="003906F4" w:rsidRDefault="006F1045" w:rsidP="003906F4">
            <w:pPr>
              <w:pStyle w:val="TAL"/>
            </w:pPr>
            <w:r w:rsidRPr="003906F4">
              <w:t>Jerome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1D6BC" w14:textId="77777777" w:rsidR="00743C47" w:rsidRPr="003906F4" w:rsidRDefault="006F1045" w:rsidP="003906F4">
            <w:pPr>
              <w:pStyle w:val="TAL"/>
            </w:pPr>
            <w:r w:rsidRPr="003906F4">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7D9DE"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DDEE2" w14:textId="77777777" w:rsidR="00743C47" w:rsidRPr="003906F4" w:rsidRDefault="006F1045" w:rsidP="003906F4">
            <w:pPr>
              <w:pStyle w:val="TAL"/>
            </w:pPr>
            <w:r w:rsidRPr="003906F4">
              <w:t>3GPPMEMBER</w:t>
            </w:r>
          </w:p>
        </w:tc>
      </w:tr>
      <w:tr w:rsidR="00743C47" w:rsidRPr="003906F4" w14:paraId="15B9097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B4316"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97D6F" w14:textId="77777777" w:rsidR="00743C47" w:rsidRPr="003906F4" w:rsidRDefault="006F1045" w:rsidP="003906F4">
            <w:pPr>
              <w:pStyle w:val="TAL"/>
            </w:pPr>
            <w:r w:rsidRPr="003906F4">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DC804" w14:textId="77777777" w:rsidR="00743C47" w:rsidRPr="003906F4" w:rsidRDefault="006F1045" w:rsidP="003906F4">
            <w:pPr>
              <w:pStyle w:val="TAL"/>
            </w:pPr>
            <w:proofErr w:type="spellStart"/>
            <w:r w:rsidRPr="003906F4">
              <w:t>Zhaoning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F203C" w14:textId="77777777" w:rsidR="00743C47" w:rsidRPr="003906F4" w:rsidRDefault="006F1045" w:rsidP="003906F4">
            <w:pPr>
              <w:pStyle w:val="TAL"/>
            </w:pPr>
            <w:r w:rsidRPr="003906F4">
              <w:t>CUG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9562"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3A68A" w14:textId="77777777" w:rsidR="00743C47" w:rsidRPr="003906F4" w:rsidRDefault="006F1045" w:rsidP="003906F4">
            <w:pPr>
              <w:pStyle w:val="TAL"/>
            </w:pPr>
            <w:r w:rsidRPr="003906F4">
              <w:t>3GPPMEMBER</w:t>
            </w:r>
          </w:p>
        </w:tc>
      </w:tr>
      <w:tr w:rsidR="00743C47" w:rsidRPr="003906F4" w14:paraId="7C1DCF0C"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C4A6E"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04D01" w14:textId="77777777" w:rsidR="00743C47" w:rsidRPr="003906F4" w:rsidRDefault="006F1045" w:rsidP="003906F4">
            <w:pPr>
              <w:pStyle w:val="TAL"/>
            </w:pPr>
            <w:proofErr w:type="spellStart"/>
            <w:r w:rsidRPr="003906F4">
              <w:t>Watfa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700B1" w14:textId="77777777" w:rsidR="00743C47" w:rsidRPr="003906F4" w:rsidRDefault="006F1045" w:rsidP="003906F4">
            <w:pPr>
              <w:pStyle w:val="TAL"/>
            </w:pPr>
            <w:r w:rsidRPr="003906F4">
              <w:t>Mahmoud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84A2" w14:textId="77777777" w:rsidR="00743C47" w:rsidRPr="003906F4" w:rsidRDefault="006F1045" w:rsidP="003906F4">
            <w:pPr>
              <w:pStyle w:val="TAL"/>
            </w:pPr>
            <w:r w:rsidRPr="003906F4">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F7C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C0DE4" w14:textId="77777777" w:rsidR="00743C47" w:rsidRPr="003906F4" w:rsidRDefault="006F1045" w:rsidP="003906F4">
            <w:pPr>
              <w:pStyle w:val="TAL"/>
            </w:pPr>
            <w:r w:rsidRPr="003906F4">
              <w:t>3GPPMEMBER</w:t>
            </w:r>
          </w:p>
        </w:tc>
      </w:tr>
      <w:tr w:rsidR="00743C47" w:rsidRPr="003906F4" w14:paraId="38183AA8"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CFCD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8DB8" w14:textId="77777777" w:rsidR="00743C47" w:rsidRPr="003906F4" w:rsidRDefault="006F1045" w:rsidP="003906F4">
            <w:pPr>
              <w:pStyle w:val="TAL"/>
            </w:pPr>
            <w:r w:rsidRPr="003906F4">
              <w:t>Webb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280BE" w14:textId="77777777" w:rsidR="00743C47" w:rsidRPr="003906F4" w:rsidRDefault="006F1045" w:rsidP="003906F4">
            <w:pPr>
              <w:pStyle w:val="TAL"/>
            </w:pPr>
            <w:r w:rsidRPr="003906F4">
              <w:t>Matthew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DC00"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1EA2F"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1BC0F" w14:textId="77777777" w:rsidR="00743C47" w:rsidRPr="003906F4" w:rsidRDefault="006F1045" w:rsidP="003906F4">
            <w:pPr>
              <w:pStyle w:val="TAL"/>
            </w:pPr>
            <w:r w:rsidRPr="003906F4">
              <w:t>3GPPMEMBER</w:t>
            </w:r>
          </w:p>
        </w:tc>
      </w:tr>
      <w:tr w:rsidR="00743C47" w:rsidRPr="003906F4" w14:paraId="245AF93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F0325" w14:textId="77777777" w:rsidR="00743C47" w:rsidRPr="003906F4" w:rsidRDefault="006F1045" w:rsidP="003906F4">
            <w:pPr>
              <w:pStyle w:val="TAL"/>
            </w:pPr>
            <w:r w:rsidRPr="003906F4">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85A30" w14:textId="77777777" w:rsidR="00743C47" w:rsidRPr="003906F4" w:rsidRDefault="006F1045" w:rsidP="003906F4">
            <w:pPr>
              <w:pStyle w:val="TAL"/>
            </w:pPr>
            <w:r w:rsidRPr="003906F4">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C2AC" w14:textId="77777777" w:rsidR="00743C47" w:rsidRPr="003906F4" w:rsidRDefault="006F1045" w:rsidP="003906F4">
            <w:pPr>
              <w:pStyle w:val="TAL"/>
            </w:pPr>
            <w:r w:rsidRPr="003906F4">
              <w:t>QUN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11527" w14:textId="77777777" w:rsidR="00743C47" w:rsidRPr="003906F4" w:rsidRDefault="006F1045" w:rsidP="003906F4">
            <w:pPr>
              <w:pStyle w:val="TAL"/>
            </w:pPr>
            <w:r w:rsidRPr="003906F4">
              <w:t>BTPDI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55CBF"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3F495" w14:textId="77777777" w:rsidR="00743C47" w:rsidRPr="003906F4" w:rsidRDefault="006F1045" w:rsidP="003906F4">
            <w:pPr>
              <w:pStyle w:val="TAL"/>
            </w:pPr>
            <w:r w:rsidRPr="003906F4">
              <w:t>3GPPMEMBER</w:t>
            </w:r>
          </w:p>
        </w:tc>
      </w:tr>
      <w:tr w:rsidR="00743C47" w:rsidRPr="003906F4" w14:paraId="2F59A29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82513"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31F2C" w14:textId="77777777" w:rsidR="00743C47" w:rsidRPr="003906F4" w:rsidRDefault="006F1045" w:rsidP="003906F4">
            <w:pPr>
              <w:pStyle w:val="TAL"/>
            </w:pPr>
            <w:r w:rsidRPr="003906F4">
              <w:t>Weiss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FA995" w14:textId="77777777" w:rsidR="00743C47" w:rsidRPr="003906F4" w:rsidRDefault="006F1045" w:rsidP="003906F4">
            <w:pPr>
              <w:pStyle w:val="TAL"/>
            </w:pPr>
            <w:r w:rsidRPr="003906F4">
              <w:t>Mario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9A7B9" w14:textId="77777777" w:rsidR="00743C47" w:rsidRPr="003906F4" w:rsidRDefault="006F1045" w:rsidP="003906F4">
            <w:pPr>
              <w:pStyle w:val="TAL"/>
            </w:pPr>
            <w:r w:rsidRPr="003906F4">
              <w:t>BMWK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441F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29D4E" w14:textId="77777777" w:rsidR="00743C47" w:rsidRPr="003906F4" w:rsidRDefault="006F1045" w:rsidP="003906F4">
            <w:pPr>
              <w:pStyle w:val="TAL"/>
            </w:pPr>
            <w:r w:rsidRPr="003906F4">
              <w:t>3GPPMEMBER</w:t>
            </w:r>
          </w:p>
        </w:tc>
      </w:tr>
      <w:tr w:rsidR="00743C47" w:rsidRPr="003906F4" w14:paraId="0DE6096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01C75"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0698E" w14:textId="77777777" w:rsidR="00743C47" w:rsidRPr="003906F4" w:rsidRDefault="006F1045" w:rsidP="003906F4">
            <w:pPr>
              <w:pStyle w:val="TAL"/>
            </w:pPr>
            <w:r w:rsidRPr="003906F4">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E3724" w14:textId="77777777" w:rsidR="00743C47" w:rsidRPr="003906F4" w:rsidRDefault="006F1045" w:rsidP="003906F4">
            <w:pPr>
              <w:pStyle w:val="TAL"/>
            </w:pPr>
            <w:r w:rsidRPr="003906F4">
              <w:t>Marcus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62FA6" w14:textId="77777777" w:rsidR="00743C47" w:rsidRPr="003906F4" w:rsidRDefault="006F1045" w:rsidP="003906F4">
            <w:pPr>
              <w:pStyle w:val="TAL"/>
            </w:pPr>
            <w:r w:rsidRPr="003906F4">
              <w:t xml:space="preserve">Hangzhou </w:t>
            </w:r>
            <w:proofErr w:type="spellStart"/>
            <w:r w:rsidRPr="003906F4">
              <w:t>Mengyuxiang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EEFC3"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0DA5E" w14:textId="77777777" w:rsidR="00743C47" w:rsidRPr="003906F4" w:rsidRDefault="006F1045" w:rsidP="003906F4">
            <w:pPr>
              <w:pStyle w:val="TAL"/>
            </w:pPr>
            <w:r w:rsidRPr="003906F4">
              <w:t>3GPPMEMBER</w:t>
            </w:r>
          </w:p>
        </w:tc>
      </w:tr>
      <w:tr w:rsidR="00743C47" w:rsidRPr="003906F4" w14:paraId="59B87B6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3E300"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85962" w14:textId="77777777" w:rsidR="00743C47" w:rsidRPr="003906F4" w:rsidRDefault="006F1045" w:rsidP="003906F4">
            <w:pPr>
              <w:pStyle w:val="TAL"/>
            </w:pPr>
            <w:r w:rsidRPr="003906F4">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9CB0A" w14:textId="77777777" w:rsidR="00743C47" w:rsidRPr="003906F4" w:rsidRDefault="006F1045" w:rsidP="003906F4">
            <w:pPr>
              <w:pStyle w:val="TAL"/>
            </w:pPr>
            <w:proofErr w:type="spellStart"/>
            <w:r w:rsidRPr="003906F4">
              <w:t>Jianming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EE839" w14:textId="77777777" w:rsidR="00743C47" w:rsidRPr="003906F4" w:rsidRDefault="006F1045" w:rsidP="003906F4">
            <w:pPr>
              <w:pStyle w:val="TAL"/>
            </w:pPr>
            <w:r w:rsidRPr="003906F4">
              <w:t>vivo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F7EEA"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4B74B" w14:textId="77777777" w:rsidR="00743C47" w:rsidRPr="003906F4" w:rsidRDefault="006F1045" w:rsidP="003906F4">
            <w:pPr>
              <w:pStyle w:val="TAL"/>
            </w:pPr>
            <w:r w:rsidRPr="003906F4">
              <w:t>3GPPMEMBER</w:t>
            </w:r>
          </w:p>
        </w:tc>
      </w:tr>
      <w:tr w:rsidR="00743C47" w:rsidRPr="003906F4" w14:paraId="67E797B6"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22EDA"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C2946" w14:textId="77777777" w:rsidR="00743C47" w:rsidRPr="003906F4" w:rsidRDefault="006F1045" w:rsidP="003906F4">
            <w:pPr>
              <w:pStyle w:val="TAL"/>
            </w:pPr>
            <w:r w:rsidRPr="003906F4">
              <w:t>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85897" w14:textId="77777777" w:rsidR="00743C47" w:rsidRPr="003906F4" w:rsidRDefault="006F1045" w:rsidP="003906F4">
            <w:pPr>
              <w:pStyle w:val="TAL"/>
            </w:pPr>
            <w:proofErr w:type="spellStart"/>
            <w:r w:rsidRPr="003906F4">
              <w:t>Weimin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83EE" w14:textId="77777777" w:rsidR="00743C47" w:rsidRPr="003906F4" w:rsidRDefault="006F1045" w:rsidP="003906F4">
            <w:pPr>
              <w:pStyle w:val="TAL"/>
            </w:pPr>
            <w:proofErr w:type="spellStart"/>
            <w:r w:rsidRPr="003906F4">
              <w:t>Futurewei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10A98"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0277D" w14:textId="77777777" w:rsidR="00743C47" w:rsidRPr="003906F4" w:rsidRDefault="006F1045" w:rsidP="003906F4">
            <w:pPr>
              <w:pStyle w:val="TAL"/>
            </w:pPr>
            <w:r w:rsidRPr="003906F4">
              <w:t>3GPPMEMBER</w:t>
            </w:r>
          </w:p>
        </w:tc>
      </w:tr>
      <w:tr w:rsidR="00743C47" w:rsidRPr="003906F4" w14:paraId="2426434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40EE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F847" w14:textId="77777777" w:rsidR="00743C47" w:rsidRPr="003906F4" w:rsidRDefault="006F1045" w:rsidP="003906F4">
            <w:pPr>
              <w:pStyle w:val="TAL"/>
            </w:pPr>
            <w:r w:rsidRPr="003906F4">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07F27" w14:textId="77777777" w:rsidR="00743C47" w:rsidRPr="003906F4" w:rsidRDefault="006F1045" w:rsidP="003906F4">
            <w:pPr>
              <w:pStyle w:val="TAL"/>
            </w:pPr>
            <w:proofErr w:type="spellStart"/>
            <w:r w:rsidRPr="003906F4">
              <w:t>TianQi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AE052" w14:textId="77777777" w:rsidR="00743C47" w:rsidRPr="003906F4" w:rsidRDefault="006F1045" w:rsidP="003906F4">
            <w:pPr>
              <w:pStyle w:val="TAL"/>
            </w:pPr>
            <w:r w:rsidRPr="003906F4">
              <w:t>CU Digital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8BDF"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EBAEF" w14:textId="77777777" w:rsidR="00743C47" w:rsidRPr="003906F4" w:rsidRDefault="006F1045" w:rsidP="003906F4">
            <w:pPr>
              <w:pStyle w:val="TAL"/>
            </w:pPr>
            <w:r w:rsidRPr="003906F4">
              <w:t>3GPPMEMBER</w:t>
            </w:r>
          </w:p>
        </w:tc>
      </w:tr>
      <w:tr w:rsidR="00743C47" w:rsidRPr="003906F4" w14:paraId="041C362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F0C0C"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E16BA" w14:textId="77777777" w:rsidR="00743C47" w:rsidRPr="003906F4" w:rsidRDefault="006F1045" w:rsidP="003906F4">
            <w:pPr>
              <w:pStyle w:val="TAL"/>
            </w:pPr>
            <w:r w:rsidRPr="003906F4">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ACCD8" w14:textId="77777777" w:rsidR="00743C47" w:rsidRPr="003906F4" w:rsidRDefault="006F1045" w:rsidP="003906F4">
            <w:pPr>
              <w:pStyle w:val="TAL"/>
            </w:pPr>
            <w:r w:rsidRPr="003906F4">
              <w:t>Tang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123E8" w14:textId="77777777" w:rsidR="00743C47" w:rsidRPr="003906F4" w:rsidRDefault="006F1045" w:rsidP="003906F4">
            <w:pPr>
              <w:pStyle w:val="TAL"/>
            </w:pPr>
            <w:r w:rsidRPr="003906F4">
              <w:t>Apple AB NUF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B3FEB"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FDC89" w14:textId="77777777" w:rsidR="00743C47" w:rsidRPr="003906F4" w:rsidRDefault="006F1045" w:rsidP="003906F4">
            <w:pPr>
              <w:pStyle w:val="TAL"/>
            </w:pPr>
            <w:r w:rsidRPr="003906F4">
              <w:t>3GPPMEMBER</w:t>
            </w:r>
          </w:p>
        </w:tc>
      </w:tr>
      <w:tr w:rsidR="00743C47" w:rsidRPr="003906F4" w14:paraId="7724656B"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73D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64794" w14:textId="77777777" w:rsidR="00743C47" w:rsidRPr="003906F4" w:rsidRDefault="006F1045" w:rsidP="003906F4">
            <w:pPr>
              <w:pStyle w:val="TAL"/>
            </w:pPr>
            <w:r w:rsidRPr="003906F4">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4AC77" w14:textId="77777777" w:rsidR="00743C47" w:rsidRPr="003906F4" w:rsidRDefault="006F1045" w:rsidP="003906F4">
            <w:pPr>
              <w:pStyle w:val="TAL"/>
            </w:pPr>
            <w:proofErr w:type="spellStart"/>
            <w:r w:rsidRPr="003906F4">
              <w:t>Weidong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937CF" w14:textId="77777777" w:rsidR="00743C47" w:rsidRPr="003906F4" w:rsidRDefault="006F1045" w:rsidP="003906F4">
            <w:pPr>
              <w:pStyle w:val="TAL"/>
            </w:pPr>
            <w:r w:rsidRPr="003906F4">
              <w:t>Apple Europe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ECD3A"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3F96B" w14:textId="77777777" w:rsidR="00743C47" w:rsidRPr="003906F4" w:rsidRDefault="006F1045" w:rsidP="003906F4">
            <w:pPr>
              <w:pStyle w:val="TAL"/>
            </w:pPr>
            <w:r w:rsidRPr="003906F4">
              <w:t>3GPPMEMBER</w:t>
            </w:r>
          </w:p>
        </w:tc>
      </w:tr>
      <w:tr w:rsidR="00743C47" w:rsidRPr="003906F4" w14:paraId="4897693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BB1F"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7AD8" w14:textId="77777777" w:rsidR="00743C47" w:rsidRPr="003906F4" w:rsidRDefault="006F1045" w:rsidP="003906F4">
            <w:pPr>
              <w:pStyle w:val="TAL"/>
            </w:pPr>
            <w:r w:rsidRPr="003906F4">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B5722" w14:textId="77777777" w:rsidR="00743C47" w:rsidRPr="003906F4" w:rsidRDefault="006F1045" w:rsidP="003906F4">
            <w:pPr>
              <w:pStyle w:val="TAL"/>
            </w:pPr>
            <w:proofErr w:type="spellStart"/>
            <w:r w:rsidRPr="003906F4">
              <w:t>Xiaodong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A82B4" w14:textId="77777777" w:rsidR="00743C47" w:rsidRPr="003906F4" w:rsidRDefault="006F1045" w:rsidP="003906F4">
            <w:pPr>
              <w:pStyle w:val="TAL"/>
            </w:pPr>
            <w:r w:rsidRPr="003906F4">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4F493"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7ACA7" w14:textId="77777777" w:rsidR="00743C47" w:rsidRPr="003906F4" w:rsidRDefault="006F1045" w:rsidP="003906F4">
            <w:pPr>
              <w:pStyle w:val="TAL"/>
            </w:pPr>
            <w:r w:rsidRPr="003906F4">
              <w:t>3GPPMEMBER</w:t>
            </w:r>
          </w:p>
        </w:tc>
      </w:tr>
      <w:tr w:rsidR="00743C47" w:rsidRPr="003906F4" w14:paraId="46F14AE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D62FC"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5A3A" w14:textId="77777777" w:rsidR="00743C47" w:rsidRPr="003906F4" w:rsidRDefault="006F1045" w:rsidP="003906F4">
            <w:pPr>
              <w:pStyle w:val="TAL"/>
            </w:pPr>
            <w:r w:rsidRPr="003906F4">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1467F" w14:textId="77777777" w:rsidR="00743C47" w:rsidRPr="003906F4" w:rsidRDefault="006F1045" w:rsidP="003906F4">
            <w:pPr>
              <w:pStyle w:val="TAL"/>
            </w:pPr>
            <w:r w:rsidRPr="003906F4">
              <w:t>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A77C3" w14:textId="77777777" w:rsidR="00743C47" w:rsidRPr="003906F4" w:rsidRDefault="006F1045" w:rsidP="003906F4">
            <w:pPr>
              <w:pStyle w:val="TAL"/>
            </w:pPr>
            <w:r w:rsidRPr="003906F4">
              <w:t>VSENS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156F9"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24DD8" w14:textId="77777777" w:rsidR="00743C47" w:rsidRPr="003906F4" w:rsidRDefault="006F1045" w:rsidP="003906F4">
            <w:pPr>
              <w:pStyle w:val="TAL"/>
            </w:pPr>
            <w:r w:rsidRPr="003906F4">
              <w:t>3GPPMEMBER</w:t>
            </w:r>
          </w:p>
        </w:tc>
      </w:tr>
      <w:tr w:rsidR="00743C47" w:rsidRPr="003906F4" w14:paraId="2F619DA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48925"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E0D82" w14:textId="77777777" w:rsidR="00743C47" w:rsidRPr="003906F4" w:rsidRDefault="006F1045" w:rsidP="003906F4">
            <w:pPr>
              <w:pStyle w:val="TAL"/>
            </w:pPr>
            <w:r w:rsidRPr="003906F4">
              <w:t>Yilmaz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90F7D" w14:textId="77777777" w:rsidR="00743C47" w:rsidRPr="003906F4" w:rsidRDefault="006F1045" w:rsidP="003906F4">
            <w:pPr>
              <w:pStyle w:val="TAL"/>
            </w:pPr>
            <w:r w:rsidRPr="003906F4">
              <w:t>Osman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41164" w14:textId="77777777" w:rsidR="00743C47" w:rsidRPr="003906F4" w:rsidRDefault="006F1045" w:rsidP="003906F4">
            <w:pPr>
              <w:pStyle w:val="TAL"/>
            </w:pPr>
            <w:r w:rsidRPr="003906F4">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C0124"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4BDCA" w14:textId="77777777" w:rsidR="00743C47" w:rsidRPr="003906F4" w:rsidRDefault="006F1045" w:rsidP="003906F4">
            <w:pPr>
              <w:pStyle w:val="TAL"/>
            </w:pPr>
            <w:r w:rsidRPr="003906F4">
              <w:t>3GPPMEMBER</w:t>
            </w:r>
          </w:p>
        </w:tc>
      </w:tr>
      <w:tr w:rsidR="00743C47" w:rsidRPr="003906F4" w14:paraId="1C7D4494"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A4DD6" w14:textId="77777777" w:rsidR="00743C47" w:rsidRPr="003906F4" w:rsidRDefault="006F1045" w:rsidP="003906F4">
            <w:pPr>
              <w:pStyle w:val="TAL"/>
            </w:pPr>
            <w:r w:rsidRPr="003906F4">
              <w:lastRenderedPageBreak/>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8E4BC" w14:textId="77777777" w:rsidR="00743C47" w:rsidRPr="003906F4" w:rsidRDefault="006F1045" w:rsidP="003906F4">
            <w:pPr>
              <w:pStyle w:val="TAL"/>
            </w:pPr>
            <w:proofErr w:type="spellStart"/>
            <w:r w:rsidRPr="003906F4">
              <w:t>Yoo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BB98C" w14:textId="77777777" w:rsidR="00743C47" w:rsidRPr="003906F4" w:rsidRDefault="006F1045" w:rsidP="003906F4">
            <w:pPr>
              <w:pStyle w:val="TAL"/>
            </w:pPr>
            <w:proofErr w:type="spellStart"/>
            <w:r w:rsidRPr="003906F4">
              <w:t>Jinho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9DAA4" w14:textId="77777777" w:rsidR="00743C47" w:rsidRPr="003906F4" w:rsidRDefault="006F1045" w:rsidP="003906F4">
            <w:pPr>
              <w:pStyle w:val="TAL"/>
            </w:pPr>
            <w:r w:rsidRPr="003906F4">
              <w:t>Korean Register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5BAEA" w14:textId="77777777" w:rsidR="00743C47" w:rsidRPr="003906F4" w:rsidRDefault="006F1045" w:rsidP="003906F4">
            <w:pPr>
              <w:pStyle w:val="TAL"/>
            </w:pPr>
            <w:r w:rsidRPr="003906F4">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08E3C" w14:textId="77777777" w:rsidR="00743C47" w:rsidRPr="003906F4" w:rsidRDefault="006F1045" w:rsidP="003906F4">
            <w:pPr>
              <w:pStyle w:val="TAL"/>
            </w:pPr>
            <w:r w:rsidRPr="003906F4">
              <w:t>3GPPMEMBER</w:t>
            </w:r>
          </w:p>
        </w:tc>
      </w:tr>
      <w:tr w:rsidR="00743C47" w:rsidRPr="003906F4" w14:paraId="24070EA9"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C9EC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34CC6" w14:textId="77777777" w:rsidR="00743C47" w:rsidRPr="003906F4" w:rsidRDefault="006F1045" w:rsidP="003906F4">
            <w:pPr>
              <w:pStyle w:val="TAL"/>
            </w:pPr>
            <w:r w:rsidRPr="003906F4">
              <w:t>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508AB" w14:textId="77777777" w:rsidR="00743C47" w:rsidRPr="003906F4" w:rsidRDefault="006F1045" w:rsidP="003906F4">
            <w:pPr>
              <w:pStyle w:val="TAL"/>
            </w:pPr>
            <w:r w:rsidRPr="003906F4">
              <w:t>Gordon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A5F8F" w14:textId="77777777" w:rsidR="00743C47" w:rsidRPr="003906F4" w:rsidRDefault="006F1045" w:rsidP="003906F4">
            <w:pPr>
              <w:pStyle w:val="TAL"/>
            </w:pPr>
            <w:r w:rsidRPr="003906F4">
              <w:t>Beijing Xiaomi Mobile Software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0F02D"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AD8AC" w14:textId="77777777" w:rsidR="00743C47" w:rsidRPr="003906F4" w:rsidRDefault="006F1045" w:rsidP="003906F4">
            <w:pPr>
              <w:pStyle w:val="TAL"/>
            </w:pPr>
            <w:r w:rsidRPr="003906F4">
              <w:t>3GPPMEMBER</w:t>
            </w:r>
          </w:p>
        </w:tc>
      </w:tr>
      <w:tr w:rsidR="00743C47" w:rsidRPr="003906F4" w14:paraId="20A0A62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A2A82"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D9126" w14:textId="77777777" w:rsidR="00743C47" w:rsidRPr="003906F4" w:rsidRDefault="006F1045" w:rsidP="003906F4">
            <w:pPr>
              <w:pStyle w:val="TAL"/>
            </w:pPr>
            <w:r w:rsidRPr="003906F4">
              <w:t>Younge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62310" w14:textId="77777777" w:rsidR="00743C47" w:rsidRPr="003906F4" w:rsidRDefault="006F1045" w:rsidP="003906F4">
            <w:pPr>
              <w:pStyle w:val="TAL"/>
            </w:pPr>
            <w:r w:rsidRPr="003906F4">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C08DD" w14:textId="77777777" w:rsidR="00743C47" w:rsidRPr="003906F4" w:rsidRDefault="006F1045" w:rsidP="003906F4">
            <w:pPr>
              <w:pStyle w:val="TAL"/>
            </w:pPr>
            <w:r w:rsidRPr="003906F4">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CB6EB" w14:textId="77777777" w:rsidR="00743C47" w:rsidRPr="003906F4" w:rsidRDefault="006F1045" w:rsidP="003906F4">
            <w:pPr>
              <w:pStyle w:val="TAL"/>
            </w:pPr>
            <w:r w:rsidRPr="003906F4">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2046D" w14:textId="77777777" w:rsidR="00743C47" w:rsidRPr="003906F4" w:rsidRDefault="006F1045" w:rsidP="003906F4">
            <w:pPr>
              <w:pStyle w:val="TAL"/>
            </w:pPr>
            <w:r w:rsidRPr="003906F4">
              <w:t>3GPPMEMBER</w:t>
            </w:r>
          </w:p>
        </w:tc>
      </w:tr>
      <w:tr w:rsidR="00743C47" w:rsidRPr="003906F4" w14:paraId="4FC7369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24CB4"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73E0" w14:textId="77777777" w:rsidR="00743C47" w:rsidRPr="003906F4" w:rsidRDefault="006F1045" w:rsidP="003906F4">
            <w:pPr>
              <w:pStyle w:val="TAL"/>
            </w:pPr>
            <w:proofErr w:type="spellStart"/>
            <w:r w:rsidRPr="003906F4">
              <w:t>Yuda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B3416" w14:textId="77777777" w:rsidR="00743C47" w:rsidRPr="003906F4" w:rsidRDefault="006F1045" w:rsidP="003906F4">
            <w:pPr>
              <w:pStyle w:val="TAL"/>
            </w:pPr>
            <w:r w:rsidRPr="003906F4">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A166A" w14:textId="77777777" w:rsidR="00743C47" w:rsidRPr="003906F4" w:rsidRDefault="006F1045" w:rsidP="003906F4">
            <w:pPr>
              <w:pStyle w:val="TAL"/>
            </w:pPr>
            <w:r w:rsidRPr="003906F4">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EC53"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903E4" w14:textId="77777777" w:rsidR="00743C47" w:rsidRPr="003906F4" w:rsidRDefault="006F1045" w:rsidP="003906F4">
            <w:pPr>
              <w:pStyle w:val="TAL"/>
            </w:pPr>
            <w:r w:rsidRPr="003906F4">
              <w:t>3GPPMEMBER</w:t>
            </w:r>
          </w:p>
        </w:tc>
      </w:tr>
      <w:tr w:rsidR="00743C47" w:rsidRPr="003906F4" w14:paraId="524D96B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5325E"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A03E3" w14:textId="77777777" w:rsidR="00743C47" w:rsidRPr="003906F4" w:rsidRDefault="006F1045" w:rsidP="003906F4">
            <w:pPr>
              <w:pStyle w:val="TAL"/>
            </w:pPr>
            <w:r w:rsidRPr="003906F4">
              <w:t>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3D6BB" w14:textId="77777777" w:rsidR="00743C47" w:rsidRPr="003906F4" w:rsidRDefault="006F1045" w:rsidP="003906F4">
            <w:pPr>
              <w:pStyle w:val="TAL"/>
            </w:pPr>
            <w:proofErr w:type="spellStart"/>
            <w:r w:rsidRPr="003906F4">
              <w:t>Youngwoo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1B7C5" w14:textId="77777777" w:rsidR="00743C47" w:rsidRPr="003906F4" w:rsidRDefault="006F1045" w:rsidP="003906F4">
            <w:pPr>
              <w:pStyle w:val="TAL"/>
            </w:pPr>
            <w:r w:rsidRPr="003906F4">
              <w:t>LG Electronics Finland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3F9BA"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02377" w14:textId="77777777" w:rsidR="00743C47" w:rsidRPr="003906F4" w:rsidRDefault="006F1045" w:rsidP="003906F4">
            <w:pPr>
              <w:pStyle w:val="TAL"/>
            </w:pPr>
            <w:r w:rsidRPr="003906F4">
              <w:t>3GPPMEMBER</w:t>
            </w:r>
          </w:p>
        </w:tc>
      </w:tr>
      <w:tr w:rsidR="00743C47" w:rsidRPr="003906F4" w14:paraId="32867DFA"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B1E48"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56E0C" w14:textId="77777777" w:rsidR="00743C47" w:rsidRPr="003906F4" w:rsidRDefault="006F1045" w:rsidP="003906F4">
            <w:pPr>
              <w:pStyle w:val="TAL"/>
            </w:pPr>
            <w:proofErr w:type="spellStart"/>
            <w:r w:rsidRPr="003906F4">
              <w:t>Zarri</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B9D8C" w14:textId="77777777" w:rsidR="00743C47" w:rsidRPr="003906F4" w:rsidRDefault="006F1045" w:rsidP="003906F4">
            <w:pPr>
              <w:pStyle w:val="TAL"/>
            </w:pPr>
            <w:r w:rsidRPr="003906F4">
              <w:t>Michele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7DFDF" w14:textId="77777777" w:rsidR="00743C47" w:rsidRPr="003906F4" w:rsidRDefault="006F1045" w:rsidP="003906F4">
            <w:pPr>
              <w:pStyle w:val="TAL"/>
            </w:pPr>
            <w:r w:rsidRPr="003906F4">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449F2"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5C43E" w14:textId="77777777" w:rsidR="00743C47" w:rsidRPr="003906F4" w:rsidRDefault="006F1045" w:rsidP="003906F4">
            <w:pPr>
              <w:pStyle w:val="TAL"/>
            </w:pPr>
            <w:r w:rsidRPr="003906F4">
              <w:t>3GPPMEMBER</w:t>
            </w:r>
          </w:p>
        </w:tc>
      </w:tr>
      <w:tr w:rsidR="00743C47" w:rsidRPr="003906F4" w14:paraId="338BF79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B89C"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61BE1" w14:textId="77777777" w:rsidR="00743C47" w:rsidRPr="003906F4" w:rsidRDefault="006F1045" w:rsidP="003906F4">
            <w:pPr>
              <w:pStyle w:val="TAL"/>
            </w:pPr>
            <w:r w:rsidRPr="003906F4">
              <w:t>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84D18" w14:textId="77777777" w:rsidR="00743C47" w:rsidRPr="003906F4" w:rsidRDefault="006F1045" w:rsidP="003906F4">
            <w:pPr>
              <w:pStyle w:val="TAL"/>
            </w:pPr>
            <w:r w:rsidRPr="003906F4">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2810F" w14:textId="77777777" w:rsidR="00743C47" w:rsidRPr="003906F4" w:rsidRDefault="006F1045" w:rsidP="003906F4">
            <w:pPr>
              <w:pStyle w:val="TAL"/>
            </w:pPr>
            <w:r w:rsidRPr="003906F4">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E1980"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49C5" w14:textId="77777777" w:rsidR="00743C47" w:rsidRPr="003906F4" w:rsidRDefault="006F1045" w:rsidP="003906F4">
            <w:pPr>
              <w:pStyle w:val="TAL"/>
            </w:pPr>
            <w:r w:rsidRPr="003906F4">
              <w:t>3GPPMEMBER</w:t>
            </w:r>
          </w:p>
        </w:tc>
      </w:tr>
      <w:tr w:rsidR="00743C47" w:rsidRPr="003906F4" w14:paraId="2B92EE4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61A59" w14:textId="77777777" w:rsidR="00743C47" w:rsidRPr="003906F4" w:rsidRDefault="006F1045" w:rsidP="003906F4">
            <w:pPr>
              <w:pStyle w:val="TAL"/>
            </w:pPr>
            <w:proofErr w:type="spellStart"/>
            <w:r w:rsidRPr="003906F4">
              <w:t>Dr.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D8E8A" w14:textId="77777777" w:rsidR="00743C47" w:rsidRPr="003906F4" w:rsidRDefault="006F1045" w:rsidP="003906F4">
            <w:pPr>
              <w:pStyle w:val="TAL"/>
            </w:pPr>
            <w:r w:rsidRPr="003906F4">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2258B" w14:textId="77777777" w:rsidR="00743C47" w:rsidRPr="003906F4" w:rsidRDefault="006F1045" w:rsidP="003906F4">
            <w:pPr>
              <w:pStyle w:val="TAL"/>
            </w:pPr>
            <w:r w:rsidRPr="003906F4">
              <w:t>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6FE12" w14:textId="77777777" w:rsidR="00743C47" w:rsidRPr="003906F4" w:rsidRDefault="006F1045" w:rsidP="003906F4">
            <w:pPr>
              <w:pStyle w:val="TAL"/>
            </w:pPr>
            <w:r w:rsidRPr="003906F4">
              <w:t>VIVO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B155"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8FDF0" w14:textId="77777777" w:rsidR="00743C47" w:rsidRPr="003906F4" w:rsidRDefault="006F1045" w:rsidP="003906F4">
            <w:pPr>
              <w:pStyle w:val="TAL"/>
            </w:pPr>
            <w:r w:rsidRPr="003906F4">
              <w:t>3GPPMEMBER</w:t>
            </w:r>
          </w:p>
        </w:tc>
      </w:tr>
      <w:tr w:rsidR="00743C47" w:rsidRPr="003906F4" w14:paraId="348F6862"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AF613"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F152A" w14:textId="77777777" w:rsidR="00743C47" w:rsidRPr="003906F4" w:rsidRDefault="006F1045" w:rsidP="003906F4">
            <w:pPr>
              <w:pStyle w:val="TAL"/>
            </w:pPr>
            <w:r w:rsidRPr="003906F4">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BB310" w14:textId="77777777" w:rsidR="00743C47" w:rsidRPr="003906F4" w:rsidRDefault="006F1045" w:rsidP="003906F4">
            <w:pPr>
              <w:pStyle w:val="TAL"/>
            </w:pPr>
            <w:r w:rsidRPr="003906F4">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5F9B" w14:textId="77777777" w:rsidR="00743C47" w:rsidRPr="003906F4" w:rsidRDefault="006F1045" w:rsidP="003906F4">
            <w:pPr>
              <w:pStyle w:val="TAL"/>
            </w:pPr>
            <w:r w:rsidRPr="003906F4">
              <w:t>HUAWEI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D7B46" w14:textId="77777777" w:rsidR="00743C47" w:rsidRPr="003906F4" w:rsidRDefault="006F1045" w:rsidP="003906F4">
            <w:pPr>
              <w:pStyle w:val="TAL"/>
            </w:pPr>
            <w:r w:rsidRPr="003906F4">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F0E95" w14:textId="77777777" w:rsidR="00743C47" w:rsidRPr="003906F4" w:rsidRDefault="006F1045" w:rsidP="003906F4">
            <w:pPr>
              <w:pStyle w:val="TAL"/>
            </w:pPr>
            <w:r w:rsidRPr="003906F4">
              <w:t>3GPPMEMBER</w:t>
            </w:r>
          </w:p>
        </w:tc>
      </w:tr>
      <w:tr w:rsidR="00743C47" w:rsidRPr="003906F4" w14:paraId="0E815D00"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53FC"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6E953" w14:textId="77777777" w:rsidR="00743C47" w:rsidRPr="003906F4" w:rsidRDefault="006F1045" w:rsidP="003906F4">
            <w:pPr>
              <w:pStyle w:val="TAL"/>
            </w:pPr>
            <w:r w:rsidRPr="003906F4">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1FBE2" w14:textId="77777777" w:rsidR="00743C47" w:rsidRPr="003906F4" w:rsidRDefault="006F1045" w:rsidP="003906F4">
            <w:pPr>
              <w:pStyle w:val="TAL"/>
            </w:pPr>
            <w:proofErr w:type="spellStart"/>
            <w:r w:rsidRPr="003906F4">
              <w:t>Wenfeng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8C1B5" w14:textId="77777777" w:rsidR="00743C47" w:rsidRPr="003906F4" w:rsidRDefault="006F1045" w:rsidP="003906F4">
            <w:pPr>
              <w:pStyle w:val="TAL"/>
            </w:pPr>
            <w:r w:rsidRPr="003906F4">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BDD7F"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D3971" w14:textId="77777777" w:rsidR="00743C47" w:rsidRPr="003906F4" w:rsidRDefault="006F1045" w:rsidP="003906F4">
            <w:pPr>
              <w:pStyle w:val="TAL"/>
            </w:pPr>
            <w:r w:rsidRPr="003906F4">
              <w:t>3GPPMEMBER</w:t>
            </w:r>
          </w:p>
        </w:tc>
      </w:tr>
      <w:tr w:rsidR="00743C47" w:rsidRPr="003906F4" w14:paraId="3E8753DE"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97E47"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E22E4" w14:textId="77777777" w:rsidR="00743C47" w:rsidRPr="003906F4" w:rsidRDefault="006F1045" w:rsidP="003906F4">
            <w:pPr>
              <w:pStyle w:val="TAL"/>
            </w:pPr>
            <w:r w:rsidRPr="003906F4">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D480B" w14:textId="77777777" w:rsidR="00743C47" w:rsidRPr="003906F4" w:rsidRDefault="006F1045" w:rsidP="003906F4">
            <w:pPr>
              <w:pStyle w:val="TAL"/>
            </w:pPr>
            <w:r w:rsidRPr="003906F4">
              <w:t>Xutao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17ED9" w14:textId="77777777" w:rsidR="00743C47" w:rsidRPr="003906F4" w:rsidRDefault="006F1045" w:rsidP="003906F4">
            <w:pPr>
              <w:pStyle w:val="TAL"/>
            </w:pPr>
            <w:r w:rsidRPr="003906F4">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C3528" w14:textId="77777777" w:rsidR="00743C47" w:rsidRPr="003906F4" w:rsidRDefault="006F1045" w:rsidP="003906F4">
            <w:pPr>
              <w:pStyle w:val="TAL"/>
            </w:pPr>
            <w:r w:rsidRPr="003906F4">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00FB4" w14:textId="77777777" w:rsidR="00743C47" w:rsidRPr="003906F4" w:rsidRDefault="006F1045" w:rsidP="003906F4">
            <w:pPr>
              <w:pStyle w:val="TAL"/>
            </w:pPr>
            <w:r w:rsidRPr="003906F4">
              <w:t>3GPPMEMBER</w:t>
            </w:r>
          </w:p>
        </w:tc>
      </w:tr>
      <w:tr w:rsidR="00743C47" w:rsidRPr="003906F4" w14:paraId="275A1541"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93F91" w14:textId="77777777" w:rsidR="00743C47" w:rsidRPr="003906F4" w:rsidRDefault="006F1045" w:rsidP="003906F4">
            <w:pPr>
              <w:pStyle w:val="TAL"/>
            </w:pPr>
            <w:r w:rsidRPr="003906F4">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884D" w14:textId="77777777" w:rsidR="00743C47" w:rsidRPr="003906F4" w:rsidRDefault="006F1045" w:rsidP="003906F4">
            <w:pPr>
              <w:pStyle w:val="TAL"/>
            </w:pPr>
            <w:r w:rsidRPr="003906F4">
              <w:t>Zisimopoulos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B7A8" w14:textId="77777777" w:rsidR="00743C47" w:rsidRPr="003906F4" w:rsidRDefault="006F1045" w:rsidP="003906F4">
            <w:pPr>
              <w:pStyle w:val="TAL"/>
            </w:pPr>
            <w:r w:rsidRPr="003906F4">
              <w:t>Haris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F7F06" w14:textId="77777777" w:rsidR="00743C47" w:rsidRPr="003906F4" w:rsidRDefault="006F1045" w:rsidP="003906F4">
            <w:pPr>
              <w:pStyle w:val="TAL"/>
            </w:pPr>
            <w:r w:rsidRPr="003906F4">
              <w:t>QUALCOMM JAPAN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DE99" w14:textId="77777777" w:rsidR="00743C47" w:rsidRPr="003906F4" w:rsidRDefault="006F1045" w:rsidP="003906F4">
            <w:pPr>
              <w:pStyle w:val="TAL"/>
            </w:pPr>
            <w:r w:rsidRPr="003906F4">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0701F" w14:textId="77777777" w:rsidR="00743C47" w:rsidRPr="003906F4" w:rsidRDefault="006F1045" w:rsidP="003906F4">
            <w:pPr>
              <w:pStyle w:val="TAL"/>
            </w:pPr>
            <w:r w:rsidRPr="003906F4">
              <w:t>3GPPMEMBER</w:t>
            </w:r>
          </w:p>
        </w:tc>
      </w:tr>
    </w:tbl>
    <w:p w14:paraId="45EE16BC" w14:textId="77777777" w:rsidR="00743C47" w:rsidRDefault="006F1045">
      <w:pPr>
        <w:rPr>
          <w:rFonts w:eastAsia="Times New Roman"/>
        </w:rPr>
      </w:pPr>
      <w:r>
        <w:rPr>
          <w:rFonts w:eastAsia="Times New Roman"/>
        </w:rPr>
        <w:br/>
        <w:t>217 Entries</w:t>
      </w:r>
    </w:p>
    <w:p w14:paraId="59EB0602" w14:textId="108EB02B" w:rsidR="00743C47" w:rsidRDefault="006F1045" w:rsidP="00991F4C">
      <w:pPr>
        <w:pStyle w:val="Heading9"/>
        <w:rPr>
          <w:rFonts w:eastAsiaTheme="minorEastAsia"/>
        </w:rPr>
      </w:pPr>
      <w:bookmarkStart w:id="0" w:name="_Hlk105821092"/>
      <w:r>
        <w:lastRenderedPageBreak/>
        <w:t>Annex D</w:t>
      </w:r>
      <w:r w:rsidR="00991F4C">
        <w:tab/>
      </w:r>
      <w:r>
        <w:t>Incoming and Outgoing Liaison Statements</w:t>
      </w:r>
    </w:p>
    <w:p w14:paraId="28526128" w14:textId="1C5B9283" w:rsidR="00743C47" w:rsidRDefault="006F1045" w:rsidP="00991F4C">
      <w:pPr>
        <w:pStyle w:val="Heading1"/>
      </w:pPr>
      <w:r>
        <w:t>D.1</w:t>
      </w:r>
      <w:r w:rsidR="00991F4C">
        <w:tab/>
      </w:r>
      <w:r>
        <w:t>Incoming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275"/>
        <w:gridCol w:w="4111"/>
        <w:gridCol w:w="1701"/>
        <w:gridCol w:w="1985"/>
        <w:gridCol w:w="1902"/>
        <w:gridCol w:w="1121"/>
        <w:gridCol w:w="946"/>
        <w:gridCol w:w="974"/>
      </w:tblGrid>
      <w:tr w:rsidR="00991F4C" w:rsidRPr="003906F4" w14:paraId="75288AA1" w14:textId="77777777" w:rsidTr="00991F4C">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7B65FA9E" w14:textId="77777777" w:rsidR="00743C47" w:rsidRPr="003906F4" w:rsidRDefault="006F1045" w:rsidP="003906F4">
            <w:pPr>
              <w:pStyle w:val="TAH"/>
            </w:pPr>
            <w:r w:rsidRPr="003906F4">
              <w:lastRenderedPageBreak/>
              <w:t>TD#</w:t>
            </w:r>
          </w:p>
        </w:tc>
        <w:tc>
          <w:tcPr>
            <w:tcW w:w="1275" w:type="dxa"/>
            <w:tcBorders>
              <w:top w:val="outset" w:sz="6" w:space="0" w:color="000000"/>
              <w:left w:val="outset" w:sz="6" w:space="0" w:color="000000"/>
              <w:bottom w:val="outset" w:sz="6" w:space="0" w:color="000000"/>
              <w:right w:val="outset" w:sz="6" w:space="0" w:color="000000"/>
            </w:tcBorders>
            <w:shd w:val="clear" w:color="auto" w:fill="C0C0C0"/>
            <w:hideMark/>
          </w:tcPr>
          <w:p w14:paraId="124C7D5B" w14:textId="77777777" w:rsidR="00743C47" w:rsidRPr="003906F4" w:rsidRDefault="006F1045" w:rsidP="003906F4">
            <w:pPr>
              <w:pStyle w:val="TAH"/>
            </w:pPr>
            <w:proofErr w:type="spellStart"/>
            <w:r w:rsidRPr="003906F4">
              <w:t>LS_From</w:t>
            </w:r>
            <w:proofErr w:type="spellEnd"/>
          </w:p>
        </w:tc>
        <w:tc>
          <w:tcPr>
            <w:tcW w:w="4111" w:type="dxa"/>
            <w:tcBorders>
              <w:top w:val="outset" w:sz="6" w:space="0" w:color="000000"/>
              <w:left w:val="outset" w:sz="6" w:space="0" w:color="000000"/>
              <w:bottom w:val="outset" w:sz="6" w:space="0" w:color="000000"/>
              <w:right w:val="outset" w:sz="6" w:space="0" w:color="000000"/>
            </w:tcBorders>
            <w:shd w:val="clear" w:color="auto" w:fill="C0C0C0"/>
            <w:hideMark/>
          </w:tcPr>
          <w:p w14:paraId="1B71CC93" w14:textId="77777777" w:rsidR="00743C47" w:rsidRPr="003906F4" w:rsidRDefault="006F1045" w:rsidP="003906F4">
            <w:pPr>
              <w:pStyle w:val="TAH"/>
            </w:pPr>
            <w:r w:rsidRPr="003906F4">
              <w:t>Title</w:t>
            </w:r>
          </w:p>
        </w:tc>
        <w:tc>
          <w:tcPr>
            <w:tcW w:w="1701" w:type="dxa"/>
            <w:tcBorders>
              <w:top w:val="outset" w:sz="6" w:space="0" w:color="000000"/>
              <w:left w:val="outset" w:sz="6" w:space="0" w:color="000000"/>
              <w:bottom w:val="outset" w:sz="6" w:space="0" w:color="000000"/>
              <w:right w:val="outset" w:sz="6" w:space="0" w:color="000000"/>
            </w:tcBorders>
            <w:shd w:val="clear" w:color="auto" w:fill="C0C0C0"/>
            <w:hideMark/>
          </w:tcPr>
          <w:p w14:paraId="77C1E5F0" w14:textId="77777777" w:rsidR="00743C47" w:rsidRPr="003906F4" w:rsidRDefault="006F1045" w:rsidP="003906F4">
            <w:pPr>
              <w:pStyle w:val="TAH"/>
            </w:pPr>
            <w:proofErr w:type="spellStart"/>
            <w:r w:rsidRPr="003906F4">
              <w:t>LS_Source_file</w:t>
            </w:r>
            <w:proofErr w:type="spellEnd"/>
          </w:p>
        </w:tc>
        <w:tc>
          <w:tcPr>
            <w:tcW w:w="1985" w:type="dxa"/>
            <w:tcBorders>
              <w:top w:val="outset" w:sz="6" w:space="0" w:color="000000"/>
              <w:left w:val="outset" w:sz="6" w:space="0" w:color="000000"/>
              <w:bottom w:val="outset" w:sz="6" w:space="0" w:color="000000"/>
              <w:right w:val="outset" w:sz="6" w:space="0" w:color="000000"/>
            </w:tcBorders>
            <w:shd w:val="clear" w:color="auto" w:fill="C0C0C0"/>
            <w:hideMark/>
          </w:tcPr>
          <w:p w14:paraId="649F0D6A" w14:textId="77777777" w:rsidR="00743C47" w:rsidRPr="003906F4" w:rsidRDefault="006F1045" w:rsidP="003906F4">
            <w:pPr>
              <w:pStyle w:val="TAH"/>
            </w:pPr>
            <w:r w:rsidRPr="003906F4">
              <w:t>To</w:t>
            </w:r>
          </w:p>
        </w:tc>
        <w:tc>
          <w:tcPr>
            <w:tcW w:w="1902" w:type="dxa"/>
            <w:tcBorders>
              <w:top w:val="outset" w:sz="6" w:space="0" w:color="000000"/>
              <w:left w:val="outset" w:sz="6" w:space="0" w:color="000000"/>
              <w:bottom w:val="outset" w:sz="6" w:space="0" w:color="000000"/>
              <w:right w:val="outset" w:sz="6" w:space="0" w:color="000000"/>
            </w:tcBorders>
            <w:shd w:val="clear" w:color="auto" w:fill="C0C0C0"/>
            <w:hideMark/>
          </w:tcPr>
          <w:p w14:paraId="44D284A2" w14:textId="77777777" w:rsidR="00743C47" w:rsidRPr="003906F4" w:rsidRDefault="006F1045" w:rsidP="003906F4">
            <w:pPr>
              <w:pStyle w:val="TAH"/>
            </w:pPr>
            <w:r w:rsidRPr="003906F4">
              <w:t>CC</w:t>
            </w:r>
          </w:p>
        </w:tc>
        <w:tc>
          <w:tcPr>
            <w:tcW w:w="1121" w:type="dxa"/>
            <w:tcBorders>
              <w:top w:val="outset" w:sz="6" w:space="0" w:color="000000"/>
              <w:left w:val="outset" w:sz="6" w:space="0" w:color="000000"/>
              <w:bottom w:val="outset" w:sz="6" w:space="0" w:color="000000"/>
              <w:right w:val="outset" w:sz="6" w:space="0" w:color="000000"/>
            </w:tcBorders>
            <w:shd w:val="clear" w:color="auto" w:fill="C0C0C0"/>
            <w:hideMark/>
          </w:tcPr>
          <w:p w14:paraId="5B370E9F" w14:textId="77777777" w:rsidR="00743C47" w:rsidRPr="003906F4" w:rsidRDefault="006F1045" w:rsidP="003906F4">
            <w:pPr>
              <w:pStyle w:val="TAH"/>
            </w:pPr>
            <w:r w:rsidRPr="003906F4">
              <w:t>Attachments</w:t>
            </w:r>
          </w:p>
        </w:tc>
        <w:tc>
          <w:tcPr>
            <w:tcW w:w="946" w:type="dxa"/>
            <w:tcBorders>
              <w:top w:val="outset" w:sz="6" w:space="0" w:color="000000"/>
              <w:left w:val="outset" w:sz="6" w:space="0" w:color="000000"/>
              <w:bottom w:val="outset" w:sz="6" w:space="0" w:color="000000"/>
              <w:right w:val="outset" w:sz="6" w:space="0" w:color="000000"/>
            </w:tcBorders>
            <w:shd w:val="clear" w:color="auto" w:fill="C0C0C0"/>
            <w:hideMark/>
          </w:tcPr>
          <w:p w14:paraId="6A38C672" w14:textId="77777777" w:rsidR="00743C47" w:rsidRPr="003906F4" w:rsidRDefault="006F1045" w:rsidP="003906F4">
            <w:pPr>
              <w:pStyle w:val="TAH"/>
            </w:pPr>
            <w:proofErr w:type="spellStart"/>
            <w:r w:rsidRPr="003906F4">
              <w:t>ResponseTD</w:t>
            </w:r>
            <w:proofErr w:type="spellEnd"/>
          </w:p>
        </w:tc>
        <w:tc>
          <w:tcPr>
            <w:tcW w:w="974" w:type="dxa"/>
            <w:tcBorders>
              <w:top w:val="outset" w:sz="6" w:space="0" w:color="000000"/>
              <w:left w:val="outset" w:sz="6" w:space="0" w:color="000000"/>
              <w:bottom w:val="outset" w:sz="6" w:space="0" w:color="000000"/>
              <w:right w:val="outset" w:sz="6" w:space="0" w:color="000000"/>
            </w:tcBorders>
            <w:shd w:val="clear" w:color="auto" w:fill="C0C0C0"/>
            <w:hideMark/>
          </w:tcPr>
          <w:p w14:paraId="1F21F7B5" w14:textId="77777777" w:rsidR="00743C47" w:rsidRPr="003906F4" w:rsidRDefault="006F1045" w:rsidP="003906F4">
            <w:pPr>
              <w:pStyle w:val="TAH"/>
            </w:pPr>
            <w:r w:rsidRPr="003906F4">
              <w:t>Decision</w:t>
            </w:r>
          </w:p>
        </w:tc>
      </w:tr>
      <w:tr w:rsidR="00991F4C" w:rsidRPr="003906F4" w14:paraId="3CF5911E"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F5B4550" w14:textId="77777777" w:rsidR="00743C47" w:rsidRPr="003906F4" w:rsidRDefault="006F1045" w:rsidP="003906F4">
            <w:pPr>
              <w:pStyle w:val="TAL"/>
            </w:pPr>
            <w:r w:rsidRPr="003906F4">
              <w:t>SP-220362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B7EED98" w14:textId="77777777" w:rsidR="00743C47" w:rsidRPr="003906F4" w:rsidRDefault="006F1045" w:rsidP="003906F4">
            <w:pPr>
              <w:pStyle w:val="TAL"/>
            </w:pPr>
            <w:r w:rsidRPr="003906F4">
              <w:t>CT WG1</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2F6DD0C3" w14:textId="77777777" w:rsidR="00743C47" w:rsidRPr="003906F4" w:rsidRDefault="006F1045" w:rsidP="003906F4">
            <w:pPr>
              <w:pStyle w:val="TAL"/>
            </w:pPr>
            <w:r w:rsidRPr="003906F4">
              <w:t>LS from CT WG1: LS on spoofing using national numbers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2EE9BF0" w14:textId="77777777" w:rsidR="00743C47" w:rsidRPr="003906F4" w:rsidRDefault="006F1045" w:rsidP="003906F4">
            <w:pPr>
              <w:pStyle w:val="TAL"/>
            </w:pPr>
            <w:r w:rsidRPr="003906F4">
              <w:t>C1-223042</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6E10A86" w14:textId="77777777" w:rsidR="00743C47" w:rsidRPr="003906F4" w:rsidRDefault="006F1045" w:rsidP="003906F4">
            <w:pPr>
              <w:pStyle w:val="TAL"/>
            </w:pPr>
            <w:r w:rsidRPr="003906F4">
              <w:t>ITU-T SG2</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725D8354" w14:textId="77777777" w:rsidR="00743C47" w:rsidRPr="003906F4" w:rsidRDefault="006F1045" w:rsidP="003906F4">
            <w:pPr>
              <w:pStyle w:val="TAL"/>
            </w:pPr>
            <w:r w:rsidRPr="003906F4">
              <w:t>TSG CT, 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088426C1"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50CF69B1"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40169241" w14:textId="77777777" w:rsidR="00743C47" w:rsidRPr="003906F4" w:rsidRDefault="006F1045" w:rsidP="003906F4">
            <w:pPr>
              <w:pStyle w:val="TAL"/>
            </w:pPr>
            <w:r w:rsidRPr="003906F4">
              <w:t>Noted</w:t>
            </w:r>
          </w:p>
        </w:tc>
      </w:tr>
      <w:tr w:rsidR="00991F4C" w:rsidRPr="003906F4" w14:paraId="6CC9D413"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3CD0D02" w14:textId="77777777" w:rsidR="00743C47" w:rsidRPr="003906F4" w:rsidRDefault="006F1045" w:rsidP="003906F4">
            <w:pPr>
              <w:pStyle w:val="TAL"/>
            </w:pPr>
            <w:r w:rsidRPr="003906F4">
              <w:t>SP-220363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78C8C9" w14:textId="77777777" w:rsidR="00743C47" w:rsidRPr="003906F4" w:rsidRDefault="006F1045" w:rsidP="003906F4">
            <w:pPr>
              <w:pStyle w:val="TAL"/>
            </w:pPr>
            <w:r w:rsidRPr="003906F4">
              <w:t>ETSI ISG MEC</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20BBB6AA" w14:textId="77777777" w:rsidR="00743C47" w:rsidRPr="003906F4" w:rsidRDefault="006F1045" w:rsidP="003906F4">
            <w:pPr>
              <w:pStyle w:val="TAL"/>
            </w:pPr>
            <w:r w:rsidRPr="003906F4">
              <w:t>LS from ETSI ISG MEC: LS to 3GPP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C5B63F5" w14:textId="77777777" w:rsidR="00743C47" w:rsidRPr="003906F4" w:rsidRDefault="006F1045" w:rsidP="003906F4">
            <w:pPr>
              <w:pStyle w:val="TAL"/>
            </w:pPr>
            <w:r w:rsidRPr="003906F4">
              <w:t>MEC(22)000127r5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916A3CB" w14:textId="77777777" w:rsidR="00743C47" w:rsidRPr="003906F4" w:rsidRDefault="006F1045" w:rsidP="003906F4">
            <w:pPr>
              <w:pStyle w:val="TAL"/>
            </w:pPr>
            <w:r w:rsidRPr="003906F4">
              <w:t>SA WG6</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34966AE7" w14:textId="77777777" w:rsidR="00743C47" w:rsidRPr="003906F4" w:rsidRDefault="006F1045" w:rsidP="003906F4">
            <w:pPr>
              <w:pStyle w:val="TAL"/>
            </w:pPr>
            <w:r w:rsidRPr="003906F4">
              <w:t>TSG SA, SA WG5, SA WG2, ETSI NFV, GSMA OPG, GSMA OPAG</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098FF6B0"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72F77E73"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1BBAEAAE" w14:textId="77777777" w:rsidR="00743C47" w:rsidRPr="003906F4" w:rsidRDefault="006F1045" w:rsidP="003906F4">
            <w:pPr>
              <w:pStyle w:val="TAL"/>
            </w:pPr>
            <w:r w:rsidRPr="003906F4">
              <w:t>Noted</w:t>
            </w:r>
          </w:p>
        </w:tc>
      </w:tr>
      <w:tr w:rsidR="00991F4C" w:rsidRPr="003906F4" w14:paraId="749C4F8D"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5D9C5F4" w14:textId="77777777" w:rsidR="00743C47" w:rsidRPr="003906F4" w:rsidRDefault="006F1045" w:rsidP="003906F4">
            <w:pPr>
              <w:pStyle w:val="TAL"/>
            </w:pPr>
            <w:r w:rsidRPr="003906F4">
              <w:t>SP-220364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E8BEE97" w14:textId="77777777" w:rsidR="00743C47" w:rsidRPr="003906F4" w:rsidRDefault="006F1045" w:rsidP="003906F4">
            <w:pPr>
              <w:pStyle w:val="TAL"/>
            </w:pPr>
            <w:r w:rsidRPr="003906F4">
              <w:t>ONAP</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394D059A" w14:textId="77777777" w:rsidR="00743C47" w:rsidRPr="003906F4" w:rsidRDefault="006F1045" w:rsidP="003906F4">
            <w:pPr>
              <w:pStyle w:val="TAL"/>
            </w:pPr>
            <w:r w:rsidRPr="003906F4">
              <w:t>LS from ONAP: Request to clarify whether there are IPR issues with using 3GPP terminology and information objects and names in code contributed to ONAP</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DCAA41" w14:textId="77777777" w:rsidR="00743C47" w:rsidRPr="003906F4" w:rsidRDefault="006F1045" w:rsidP="003906F4">
            <w:pPr>
              <w:pStyle w:val="TAL"/>
            </w:pPr>
            <w:r w:rsidRPr="003906F4">
              <w:t>LS ONAP TSC 2022-03-31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E7C5A20" w14:textId="77777777" w:rsidR="00743C47" w:rsidRPr="003906F4" w:rsidRDefault="006F1045" w:rsidP="003906F4">
            <w:pPr>
              <w:pStyle w:val="TAL"/>
            </w:pPr>
            <w:r w:rsidRPr="003906F4">
              <w:t>TSG SA</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639A67A6" w14:textId="77777777" w:rsidR="00743C47" w:rsidRPr="003906F4" w:rsidRDefault="006F1045" w:rsidP="003906F4">
            <w:pPr>
              <w:pStyle w:val="TAL"/>
            </w:pPr>
            <w:r w:rsidRPr="003906F4">
              <w:t>SA WG5, CT WG1, CT WG4, CT WG6, RAN WG2, TSG SA, TSG CT, TSG RAN</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358725F8"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1CC86CB1" w14:textId="77777777" w:rsidR="00743C47" w:rsidRPr="003906F4" w:rsidRDefault="006F1045" w:rsidP="003906F4">
            <w:pPr>
              <w:pStyle w:val="TAL"/>
            </w:pPr>
            <w:r w:rsidRPr="003906F4">
              <w:t>SP-220712</w:t>
            </w: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4FFE94B9" w14:textId="77777777" w:rsidR="00743C47" w:rsidRPr="003906F4" w:rsidRDefault="006F1045" w:rsidP="003906F4">
            <w:pPr>
              <w:pStyle w:val="TAL"/>
            </w:pPr>
            <w:r w:rsidRPr="003906F4">
              <w:t>Replied to</w:t>
            </w:r>
          </w:p>
        </w:tc>
      </w:tr>
      <w:tr w:rsidR="00991F4C" w:rsidRPr="003906F4" w14:paraId="3157EA0D"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BA4C5F7" w14:textId="77777777" w:rsidR="00743C47" w:rsidRPr="003906F4" w:rsidRDefault="006F1045" w:rsidP="003906F4">
            <w:pPr>
              <w:pStyle w:val="TAL"/>
            </w:pPr>
            <w:r w:rsidRPr="003906F4">
              <w:t>SP-220365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B4B6460" w14:textId="77777777" w:rsidR="00743C47" w:rsidRPr="003906F4" w:rsidRDefault="006F1045" w:rsidP="003906F4">
            <w:pPr>
              <w:pStyle w:val="TAL"/>
            </w:pPr>
            <w:r w:rsidRPr="003906F4">
              <w:t>SA WG3</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4656BA4D" w14:textId="77777777" w:rsidR="00743C47" w:rsidRPr="003906F4" w:rsidRDefault="006F1045" w:rsidP="003906F4">
            <w:pPr>
              <w:pStyle w:val="TAL"/>
            </w:pPr>
            <w:r w:rsidRPr="003906F4">
              <w:t>LS from SA WG3: Reply LS on Reply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835E688" w14:textId="77777777" w:rsidR="00743C47" w:rsidRPr="003906F4" w:rsidRDefault="006F1045" w:rsidP="003906F4">
            <w:pPr>
              <w:pStyle w:val="TAL"/>
            </w:pPr>
            <w:r w:rsidRPr="003906F4">
              <w:t>S3-220518</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6D9989F" w14:textId="77777777" w:rsidR="00743C47" w:rsidRPr="003906F4" w:rsidRDefault="006F1045" w:rsidP="003906F4">
            <w:pPr>
              <w:pStyle w:val="TAL"/>
            </w:pPr>
            <w:r w:rsidRPr="003906F4">
              <w:t>SA WG2</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34C0BB7E" w14:textId="77777777" w:rsidR="00743C47" w:rsidRPr="003906F4" w:rsidRDefault="006F1045" w:rsidP="003906F4">
            <w:pPr>
              <w:pStyle w:val="TAL"/>
            </w:pPr>
            <w:r w:rsidRPr="003906F4">
              <w:t>SA WG5, CT WG1, CT WG4, CT WG6, RAN WG2, TSG SA, TSG CT</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0E59F4C"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641D0E3C"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49B7F5A7" w14:textId="77777777" w:rsidR="00743C47" w:rsidRPr="003906F4" w:rsidRDefault="006F1045" w:rsidP="003906F4">
            <w:pPr>
              <w:pStyle w:val="TAL"/>
            </w:pPr>
            <w:r w:rsidRPr="003906F4">
              <w:t>Noted</w:t>
            </w:r>
          </w:p>
        </w:tc>
      </w:tr>
      <w:tr w:rsidR="00991F4C" w:rsidRPr="003906F4" w14:paraId="2957A5A4"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4BABB29" w14:textId="77777777" w:rsidR="00743C47" w:rsidRPr="003906F4" w:rsidRDefault="006F1045" w:rsidP="003906F4">
            <w:pPr>
              <w:pStyle w:val="TAL"/>
            </w:pPr>
            <w:r w:rsidRPr="003906F4">
              <w:t>SP-220366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AAABD7A" w14:textId="77777777" w:rsidR="00743C47" w:rsidRPr="003906F4" w:rsidRDefault="006F1045" w:rsidP="003906F4">
            <w:pPr>
              <w:pStyle w:val="TAL"/>
            </w:pPr>
            <w:r w:rsidRPr="003906F4">
              <w:t>SA WG5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6333EA41" w14:textId="77777777" w:rsidR="00743C47" w:rsidRPr="003906F4" w:rsidRDefault="006F1045" w:rsidP="003906F4">
            <w:pPr>
              <w:pStyle w:val="TAL"/>
            </w:pPr>
            <w:r w:rsidRPr="003906F4">
              <w:t>LS from SA WG5: Reply LS to ITU-T on the first deliverable on use cases for autonomous networks from ITU FG-AN (ITU FG-AN)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9AE9FE5" w14:textId="77777777" w:rsidR="00743C47" w:rsidRPr="003906F4" w:rsidRDefault="006F1045" w:rsidP="003906F4">
            <w:pPr>
              <w:pStyle w:val="TAL"/>
            </w:pPr>
            <w:r w:rsidRPr="003906F4">
              <w:t>S5-222560</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B38FDB1" w14:textId="77777777" w:rsidR="00743C47" w:rsidRPr="003906F4" w:rsidRDefault="006F1045" w:rsidP="003906F4">
            <w:pPr>
              <w:pStyle w:val="TAL"/>
            </w:pPr>
            <w:r w:rsidRPr="003906F4">
              <w:t>ITU-T SG2, SG3, SG5, SG9, SG11, SG12, SG15, SG16, SG17, SG20, CITS, FG-AI4EE, FG-AI4NDM, FG-AI4AD, GSMA, IEEE, ETSI ISG ZSM, ETSI ISG NFV, ETSI TC INT, TM Forum, IETF, IRTF, Linux Foundation Networking, Open Networking Foundation, LF AI &amp; Data Foundation, O-RAN Alliance, NGMN</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74693F8C" w14:textId="77777777" w:rsidR="00743C47" w:rsidRPr="003906F4" w:rsidRDefault="006F1045" w:rsidP="003906F4">
            <w:pPr>
              <w:pStyle w:val="TAL"/>
            </w:pPr>
            <w:r w:rsidRPr="003906F4">
              <w:t>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04B7CC4F"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1A259C49"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FE96F18" w14:textId="77777777" w:rsidR="00743C47" w:rsidRPr="003906F4" w:rsidRDefault="006F1045" w:rsidP="003906F4">
            <w:pPr>
              <w:pStyle w:val="TAL"/>
            </w:pPr>
            <w:r w:rsidRPr="003906F4">
              <w:t>Noted</w:t>
            </w:r>
          </w:p>
        </w:tc>
      </w:tr>
      <w:tr w:rsidR="00991F4C" w:rsidRPr="003906F4" w14:paraId="6C9FF2DF"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27A47B7" w14:textId="77777777" w:rsidR="00743C47" w:rsidRPr="003906F4" w:rsidRDefault="006F1045" w:rsidP="003906F4">
            <w:pPr>
              <w:pStyle w:val="TAL"/>
            </w:pPr>
            <w:r w:rsidRPr="003906F4">
              <w:t>SP-220367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81E07BA" w14:textId="77777777" w:rsidR="00743C47" w:rsidRPr="003906F4" w:rsidRDefault="006F1045" w:rsidP="003906F4">
            <w:pPr>
              <w:pStyle w:val="TAL"/>
            </w:pPr>
            <w:r w:rsidRPr="003906F4">
              <w:t>SA WG5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431B5904" w14:textId="77777777" w:rsidR="00743C47" w:rsidRPr="003906F4" w:rsidRDefault="006F1045" w:rsidP="003906F4">
            <w:pPr>
              <w:pStyle w:val="TAL"/>
            </w:pPr>
            <w:r w:rsidRPr="003906F4">
              <w:t>LS from SA WG5: LS on MINT functionality for Disaster Roaming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B32BE41" w14:textId="77777777" w:rsidR="00743C47" w:rsidRPr="003906F4" w:rsidRDefault="006F1045" w:rsidP="003906F4">
            <w:pPr>
              <w:pStyle w:val="TAL"/>
            </w:pPr>
            <w:r w:rsidRPr="003906F4">
              <w:t>S5-222575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4B98840" w14:textId="77777777" w:rsidR="00743C47" w:rsidRPr="003906F4" w:rsidRDefault="006F1045" w:rsidP="003906F4">
            <w:pPr>
              <w:pStyle w:val="TAL"/>
            </w:pPr>
            <w:r w:rsidRPr="003906F4">
              <w:t>SA WG2</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4CACC169" w14:textId="77777777" w:rsidR="00743C47" w:rsidRPr="003906F4" w:rsidRDefault="006F1045" w:rsidP="003906F4">
            <w:pPr>
              <w:pStyle w:val="TAL"/>
            </w:pPr>
            <w:r w:rsidRPr="003906F4">
              <w:t>TSG SA, SA WG3, TSG CT, CT WG1, CT WG4, CT WG6, TSG RAN, RAN WG2</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A84C1E6"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720F457B"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4EE970F9" w14:textId="77777777" w:rsidR="00743C47" w:rsidRPr="003906F4" w:rsidRDefault="006F1045" w:rsidP="003906F4">
            <w:pPr>
              <w:pStyle w:val="TAL"/>
            </w:pPr>
            <w:r w:rsidRPr="003906F4">
              <w:t>Noted</w:t>
            </w:r>
          </w:p>
        </w:tc>
      </w:tr>
      <w:tr w:rsidR="00991F4C" w:rsidRPr="003906F4" w14:paraId="020DCD9F"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F353CDD" w14:textId="77777777" w:rsidR="00743C47" w:rsidRPr="003906F4" w:rsidRDefault="006F1045" w:rsidP="003906F4">
            <w:pPr>
              <w:pStyle w:val="TAL"/>
            </w:pPr>
            <w:r w:rsidRPr="003906F4">
              <w:t>SP-220368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86CBAD5" w14:textId="77777777" w:rsidR="00743C47" w:rsidRPr="003906F4" w:rsidRDefault="006F1045" w:rsidP="003906F4">
            <w:pPr>
              <w:pStyle w:val="TAL"/>
            </w:pPr>
            <w:r w:rsidRPr="003906F4">
              <w:t>SA WG5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0E486156" w14:textId="77777777" w:rsidR="00743C47" w:rsidRPr="003906F4" w:rsidRDefault="006F1045" w:rsidP="003906F4">
            <w:pPr>
              <w:pStyle w:val="TAL"/>
            </w:pPr>
            <w:r w:rsidRPr="003906F4">
              <w:t>LS from SA WG5: Reply LS to GSMA NG ENSWI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CADF8F" w14:textId="77777777" w:rsidR="00743C47" w:rsidRPr="003906F4" w:rsidRDefault="006F1045" w:rsidP="003906F4">
            <w:pPr>
              <w:pStyle w:val="TAL"/>
            </w:pPr>
            <w:r w:rsidRPr="003906F4">
              <w:t>S5-222814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6EF3715" w14:textId="77777777" w:rsidR="00743C47" w:rsidRPr="003906F4" w:rsidRDefault="006F1045" w:rsidP="003906F4">
            <w:pPr>
              <w:pStyle w:val="TAL"/>
            </w:pPr>
            <w:r w:rsidRPr="003906F4">
              <w:t>GSMA NG ENSWI</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6220FB11" w14:textId="77777777" w:rsidR="00743C47" w:rsidRPr="003906F4" w:rsidRDefault="006F1045" w:rsidP="003906F4">
            <w:pPr>
              <w:pStyle w:val="TAL"/>
            </w:pPr>
            <w:r w:rsidRPr="003906F4">
              <w:t>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264C9E3C"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645F1C37"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FCA6191" w14:textId="77777777" w:rsidR="00743C47" w:rsidRPr="003906F4" w:rsidRDefault="006F1045" w:rsidP="003906F4">
            <w:pPr>
              <w:pStyle w:val="TAL"/>
            </w:pPr>
            <w:r w:rsidRPr="003906F4">
              <w:t>Noted</w:t>
            </w:r>
          </w:p>
        </w:tc>
      </w:tr>
      <w:tr w:rsidR="00991F4C" w:rsidRPr="003906F4" w14:paraId="21ECD10D"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6960D59" w14:textId="77777777" w:rsidR="00743C47" w:rsidRPr="003906F4" w:rsidRDefault="006F1045" w:rsidP="003906F4">
            <w:pPr>
              <w:pStyle w:val="TAL"/>
            </w:pPr>
            <w:r w:rsidRPr="003906F4">
              <w:t>SP-220369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58AFF34" w14:textId="77777777" w:rsidR="00743C47" w:rsidRPr="003906F4" w:rsidRDefault="006F1045" w:rsidP="003906F4">
            <w:pPr>
              <w:pStyle w:val="TAL"/>
            </w:pPr>
            <w:r w:rsidRPr="003906F4">
              <w:t>SA WG5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606D3FA3" w14:textId="77777777" w:rsidR="00743C47" w:rsidRPr="003906F4" w:rsidRDefault="006F1045" w:rsidP="003906F4">
            <w:pPr>
              <w:pStyle w:val="TAL"/>
            </w:pPr>
            <w:r w:rsidRPr="003906F4">
              <w:t>LS from SA WG5: Reply LS to TM Forum on overall architecture for network slice ordering, provisioning and assurance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A2F3092" w14:textId="77777777" w:rsidR="00743C47" w:rsidRPr="003906F4" w:rsidRDefault="006F1045" w:rsidP="003906F4">
            <w:pPr>
              <w:pStyle w:val="TAL"/>
            </w:pPr>
            <w:r w:rsidRPr="003906F4">
              <w:t>S5-222815</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F674181" w14:textId="77777777" w:rsidR="00743C47" w:rsidRPr="003906F4" w:rsidRDefault="006F1045" w:rsidP="003906F4">
            <w:pPr>
              <w:pStyle w:val="TAL"/>
            </w:pPr>
            <w:r w:rsidRPr="003906F4">
              <w:t>TM Forum</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1748E45B" w14:textId="77777777" w:rsidR="00743C47" w:rsidRPr="003906F4" w:rsidRDefault="006F1045" w:rsidP="003906F4">
            <w:pPr>
              <w:pStyle w:val="TAL"/>
            </w:pPr>
            <w:r w:rsidRPr="003906F4">
              <w:t>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26D3F83"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142A773C"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3C2CE8D4" w14:textId="77777777" w:rsidR="00743C47" w:rsidRPr="003906F4" w:rsidRDefault="006F1045" w:rsidP="003906F4">
            <w:pPr>
              <w:pStyle w:val="TAL"/>
            </w:pPr>
            <w:r w:rsidRPr="003906F4">
              <w:t>Noted</w:t>
            </w:r>
          </w:p>
        </w:tc>
      </w:tr>
      <w:tr w:rsidR="00991F4C" w:rsidRPr="003906F4" w14:paraId="42FC2E9D"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51CB6DE" w14:textId="77777777" w:rsidR="00743C47" w:rsidRPr="003906F4" w:rsidRDefault="006F1045" w:rsidP="003906F4">
            <w:pPr>
              <w:pStyle w:val="TAL"/>
            </w:pPr>
            <w:r w:rsidRPr="003906F4">
              <w:t>SP-220370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9A01FA5" w14:textId="77777777" w:rsidR="00743C47" w:rsidRPr="003906F4" w:rsidRDefault="006F1045" w:rsidP="003906F4">
            <w:pPr>
              <w:pStyle w:val="TAL"/>
            </w:pPr>
            <w:r w:rsidRPr="003906F4">
              <w:t>SA WG6</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5EEAAADF" w14:textId="77777777" w:rsidR="00743C47" w:rsidRPr="003906F4" w:rsidRDefault="006F1045" w:rsidP="003906F4">
            <w:pPr>
              <w:pStyle w:val="TAL"/>
            </w:pPr>
            <w:r w:rsidRPr="003906F4">
              <w:t>LS from SA WG6: Reply LS to ETSI MEC on MEC Federation and interest to collaborate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BAA141C" w14:textId="77777777" w:rsidR="00743C47" w:rsidRPr="003906F4" w:rsidRDefault="006F1045" w:rsidP="003906F4">
            <w:pPr>
              <w:pStyle w:val="TAL"/>
            </w:pPr>
            <w:r w:rsidRPr="003906F4">
              <w:t>S6-220931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6D273F9" w14:textId="77777777" w:rsidR="00743C47" w:rsidRPr="003906F4" w:rsidRDefault="006F1045" w:rsidP="003906F4">
            <w:pPr>
              <w:pStyle w:val="TAL"/>
            </w:pPr>
            <w:r w:rsidRPr="003906F4">
              <w:t>ETSI ISG MEC</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2B816C4" w14:textId="77777777" w:rsidR="00743C47" w:rsidRPr="003906F4" w:rsidRDefault="006F1045" w:rsidP="003906F4">
            <w:pPr>
              <w:pStyle w:val="TAL"/>
            </w:pPr>
            <w:r w:rsidRPr="003906F4">
              <w:t>TSG SA, SA WG2, SA WG3, SA WG5, ETSI NFV, GSMA OPG, GSMA OPAG</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B4E01B1"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2AA3CEC0"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693F786F" w14:textId="77777777" w:rsidR="00743C47" w:rsidRPr="003906F4" w:rsidRDefault="006F1045" w:rsidP="003906F4">
            <w:pPr>
              <w:pStyle w:val="TAL"/>
            </w:pPr>
            <w:r w:rsidRPr="003906F4">
              <w:t>Noted</w:t>
            </w:r>
          </w:p>
        </w:tc>
      </w:tr>
      <w:tr w:rsidR="00991F4C" w:rsidRPr="003906F4" w14:paraId="2500C955"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F951347" w14:textId="77777777" w:rsidR="00743C47" w:rsidRPr="003906F4" w:rsidRDefault="006F1045" w:rsidP="003906F4">
            <w:pPr>
              <w:pStyle w:val="TAL"/>
            </w:pPr>
            <w:r w:rsidRPr="003906F4">
              <w:t>SP-220371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5116740" w14:textId="77777777" w:rsidR="00743C47" w:rsidRPr="003906F4" w:rsidRDefault="006F1045" w:rsidP="003906F4">
            <w:pPr>
              <w:pStyle w:val="TAL"/>
            </w:pPr>
            <w:r w:rsidRPr="003906F4">
              <w:t>SA WG2</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37B307FF" w14:textId="77777777" w:rsidR="00743C47" w:rsidRPr="003906F4" w:rsidRDefault="006F1045" w:rsidP="003906F4">
            <w:pPr>
              <w:pStyle w:val="TAL"/>
            </w:pPr>
            <w:r w:rsidRPr="003906F4">
              <w:t xml:space="preserve">LS from SA WG2: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A46A451" w14:textId="77777777" w:rsidR="00743C47" w:rsidRPr="003906F4" w:rsidRDefault="006F1045" w:rsidP="003906F4">
            <w:pPr>
              <w:pStyle w:val="TAL"/>
            </w:pPr>
            <w:r w:rsidRPr="003906F4">
              <w:t>S2-2204904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31A99BC" w14:textId="77777777" w:rsidR="00743C47" w:rsidRPr="003906F4" w:rsidRDefault="006F1045" w:rsidP="003906F4">
            <w:pPr>
              <w:pStyle w:val="TAL"/>
            </w:pPr>
            <w:r w:rsidRPr="003906F4">
              <w:t>SA WG3, TSG SA</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1E8880C3" w14:textId="77777777" w:rsidR="00743C47" w:rsidRPr="003906F4" w:rsidRDefault="006F1045" w:rsidP="003906F4">
            <w:pPr>
              <w:pStyle w:val="TAL"/>
            </w:pPr>
            <w:r w:rsidRPr="003906F4">
              <w:t>CT WG1</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75C08CE8"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76EA98D6" w14:textId="77777777" w:rsidR="00743C47" w:rsidRPr="003906F4" w:rsidRDefault="006F1045" w:rsidP="003906F4">
            <w:pPr>
              <w:pStyle w:val="TAL"/>
            </w:pPr>
            <w:r w:rsidRPr="003906F4">
              <w:t>SP-220716</w:t>
            </w: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0F653FD" w14:textId="77777777" w:rsidR="00743C47" w:rsidRPr="003906F4" w:rsidRDefault="006F1045" w:rsidP="003906F4">
            <w:pPr>
              <w:pStyle w:val="TAL"/>
            </w:pPr>
            <w:r w:rsidRPr="003906F4">
              <w:t>Replied to</w:t>
            </w:r>
          </w:p>
        </w:tc>
      </w:tr>
      <w:tr w:rsidR="00991F4C" w:rsidRPr="003906F4" w14:paraId="42AF130D"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A38931A" w14:textId="77777777" w:rsidR="00743C47" w:rsidRPr="003906F4" w:rsidRDefault="006F1045" w:rsidP="003906F4">
            <w:pPr>
              <w:pStyle w:val="TAL"/>
            </w:pPr>
            <w:r w:rsidRPr="003906F4">
              <w:lastRenderedPageBreak/>
              <w:t>SP-220372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7702263" w14:textId="77777777" w:rsidR="00743C47" w:rsidRPr="003906F4" w:rsidRDefault="006F1045" w:rsidP="003906F4">
            <w:pPr>
              <w:pStyle w:val="TAL"/>
            </w:pPr>
            <w:r w:rsidRPr="003906F4">
              <w:t>ETSI TC ITS STF585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03E416EC" w14:textId="77777777" w:rsidR="00743C47" w:rsidRPr="003906F4" w:rsidRDefault="006F1045" w:rsidP="003906F4">
            <w:pPr>
              <w:pStyle w:val="TAL"/>
            </w:pPr>
            <w:r w:rsidRPr="003906F4">
              <w:t>LS from ETSI TC ITS STF585: Open contribution or Review of the MCO set of specifications (TS 103 697, TS 103 141, TS 103 836-4-1, TS 103 695) for C-ITS Release 2</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04FFEE0" w14:textId="77777777" w:rsidR="00743C47" w:rsidRPr="003906F4" w:rsidRDefault="006F1045" w:rsidP="003906F4">
            <w:pPr>
              <w:pStyle w:val="TAL"/>
            </w:pPr>
            <w:r w:rsidRPr="003906F4">
              <w:t>MCO LS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7F1B87B" w14:textId="77777777" w:rsidR="00743C47" w:rsidRPr="003906F4" w:rsidRDefault="006F1045" w:rsidP="003906F4">
            <w:pPr>
              <w:pStyle w:val="TAL"/>
            </w:pPr>
            <w:r w:rsidRPr="003906F4">
              <w:t xml:space="preserve">TSG </w:t>
            </w:r>
            <w:proofErr w:type="spellStart"/>
            <w:r w:rsidRPr="003906F4">
              <w:t>TSG</w:t>
            </w:r>
            <w:proofErr w:type="spellEnd"/>
            <w:r w:rsidRPr="003906F4">
              <w:t xml:space="preserve"> RAN, TSG SA, …</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F3F301C" w14:textId="77777777" w:rsidR="00743C47" w:rsidRPr="003906F4" w:rsidRDefault="00743C47" w:rsidP="003906F4">
            <w:pPr>
              <w:pStyle w:val="TAL"/>
            </w:pP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06256B88"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649AED36"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68B2249" w14:textId="77777777" w:rsidR="00743C47" w:rsidRPr="003906F4" w:rsidRDefault="006F1045" w:rsidP="003906F4">
            <w:pPr>
              <w:pStyle w:val="TAL"/>
            </w:pPr>
            <w:r w:rsidRPr="003906F4">
              <w:t>Noted</w:t>
            </w:r>
          </w:p>
        </w:tc>
      </w:tr>
      <w:tr w:rsidR="00991F4C" w:rsidRPr="003906F4" w14:paraId="77DFD8A1"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17AACF8" w14:textId="77777777" w:rsidR="00743C47" w:rsidRPr="003906F4" w:rsidRDefault="006F1045" w:rsidP="003906F4">
            <w:pPr>
              <w:pStyle w:val="TAL"/>
            </w:pPr>
            <w:r w:rsidRPr="003906F4">
              <w:t>SP-220373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A4A785D" w14:textId="77777777" w:rsidR="00743C47" w:rsidRPr="003906F4" w:rsidRDefault="006F1045" w:rsidP="003906F4">
            <w:pPr>
              <w:pStyle w:val="TAL"/>
            </w:pPr>
            <w:r w:rsidRPr="003906F4">
              <w:t>SA WG1</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45F8728F" w14:textId="77777777" w:rsidR="00743C47" w:rsidRPr="003906F4" w:rsidRDefault="006F1045" w:rsidP="003906F4">
            <w:pPr>
              <w:pStyle w:val="TAL"/>
            </w:pPr>
            <w:r w:rsidRPr="003906F4">
              <w:t>LS from SA WG1: Reply LS on IMS emergency communication improvement-SM</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674FAB91" w14:textId="77777777" w:rsidR="00743C47" w:rsidRPr="003906F4" w:rsidRDefault="006F1045" w:rsidP="003906F4">
            <w:pPr>
              <w:pStyle w:val="TAL"/>
            </w:pPr>
            <w:r w:rsidRPr="003906F4">
              <w:t>S1-221221</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675CEC9" w14:textId="77777777" w:rsidR="00743C47" w:rsidRPr="003906F4" w:rsidRDefault="006F1045" w:rsidP="003906F4">
            <w:pPr>
              <w:pStyle w:val="TAL"/>
            </w:pPr>
            <w:r w:rsidRPr="003906F4">
              <w:t>GSMA NRG</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208AF18D" w14:textId="77777777" w:rsidR="00743C47" w:rsidRPr="003906F4" w:rsidRDefault="006F1045" w:rsidP="003906F4">
            <w:pPr>
              <w:pStyle w:val="TAL"/>
            </w:pPr>
            <w:r w:rsidRPr="003906F4">
              <w:t>CT WG1, SA WG2, ETSI EMTEL, 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0D6183DE"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710CA6B9"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0D650790" w14:textId="77777777" w:rsidR="00743C47" w:rsidRPr="003906F4" w:rsidRDefault="006F1045" w:rsidP="003906F4">
            <w:pPr>
              <w:pStyle w:val="TAL"/>
            </w:pPr>
            <w:r w:rsidRPr="003906F4">
              <w:t>Noted</w:t>
            </w:r>
          </w:p>
        </w:tc>
      </w:tr>
      <w:tr w:rsidR="00991F4C" w:rsidRPr="003906F4" w14:paraId="7C1B9C2A"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18696F7" w14:textId="77777777" w:rsidR="00743C47" w:rsidRPr="003906F4" w:rsidRDefault="006F1045" w:rsidP="003906F4">
            <w:pPr>
              <w:pStyle w:val="TAL"/>
            </w:pPr>
            <w:r w:rsidRPr="003906F4">
              <w:t>SP-220374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35A72F3" w14:textId="77777777" w:rsidR="00743C47" w:rsidRPr="003906F4" w:rsidRDefault="006F1045" w:rsidP="003906F4">
            <w:pPr>
              <w:pStyle w:val="TAL"/>
            </w:pPr>
            <w:r w:rsidRPr="003906F4">
              <w:t>SA WG5</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3FF8995D" w14:textId="77777777" w:rsidR="00743C47" w:rsidRPr="003906F4" w:rsidRDefault="006F1045" w:rsidP="003906F4">
            <w:pPr>
              <w:pStyle w:val="TAL"/>
            </w:pPr>
            <w:r w:rsidRPr="003906F4">
              <w:t>LS from SA WG5: Reply LS on Issues Network Slice information delivery to a 3rd party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F204A65" w14:textId="77777777" w:rsidR="00743C47" w:rsidRPr="003906F4" w:rsidRDefault="006F1045" w:rsidP="003906F4">
            <w:pPr>
              <w:pStyle w:val="TAL"/>
            </w:pPr>
            <w:r w:rsidRPr="003906F4">
              <w:t>S5-223516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4D2D4B7" w14:textId="77777777" w:rsidR="00743C47" w:rsidRPr="003906F4" w:rsidRDefault="006F1045" w:rsidP="003906F4">
            <w:pPr>
              <w:pStyle w:val="TAL"/>
            </w:pPr>
            <w:r w:rsidRPr="003906F4">
              <w:t>SA WG6</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37374A05" w14:textId="77777777" w:rsidR="00743C47" w:rsidRPr="003906F4" w:rsidRDefault="006F1045" w:rsidP="003906F4">
            <w:pPr>
              <w:pStyle w:val="TAL"/>
            </w:pPr>
            <w:r w:rsidRPr="003906F4">
              <w:t>SA WG1, SA WG2</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5F1F7DFA"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5630C9B1"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8B67E64" w14:textId="77777777" w:rsidR="00743C47" w:rsidRPr="003906F4" w:rsidRDefault="006F1045" w:rsidP="003906F4">
            <w:pPr>
              <w:pStyle w:val="TAL"/>
            </w:pPr>
            <w:r w:rsidRPr="003906F4">
              <w:t>Noted</w:t>
            </w:r>
          </w:p>
        </w:tc>
      </w:tr>
      <w:tr w:rsidR="00991F4C" w:rsidRPr="003906F4" w14:paraId="2074F512"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A42EF4B" w14:textId="77777777" w:rsidR="00743C47" w:rsidRPr="003906F4" w:rsidRDefault="006F1045" w:rsidP="003906F4">
            <w:pPr>
              <w:pStyle w:val="TAL"/>
            </w:pPr>
            <w:r w:rsidRPr="003906F4">
              <w:t>SP-220375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4E2E9CA" w14:textId="77777777" w:rsidR="00743C47" w:rsidRPr="003906F4" w:rsidRDefault="006F1045" w:rsidP="003906F4">
            <w:pPr>
              <w:pStyle w:val="TAL"/>
            </w:pPr>
            <w:r w:rsidRPr="003906F4">
              <w:t>SA WG6</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102FA02F" w14:textId="77777777" w:rsidR="00743C47" w:rsidRPr="003906F4" w:rsidRDefault="006F1045" w:rsidP="003906F4">
            <w:pPr>
              <w:pStyle w:val="TAL"/>
            </w:pPr>
            <w:r w:rsidRPr="003906F4">
              <w:t>LS from SA WG6: LS on Alignment of EDGEAPP and ETSI MEC</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E20EE97" w14:textId="77777777" w:rsidR="00743C47" w:rsidRPr="003906F4" w:rsidRDefault="006F1045" w:rsidP="003906F4">
            <w:pPr>
              <w:pStyle w:val="TAL"/>
            </w:pPr>
            <w:r w:rsidRPr="003906F4">
              <w:t>S6-221436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06DBD39" w14:textId="77777777" w:rsidR="00743C47" w:rsidRPr="003906F4" w:rsidRDefault="006F1045" w:rsidP="003906F4">
            <w:pPr>
              <w:pStyle w:val="TAL"/>
            </w:pPr>
            <w:r w:rsidRPr="003906F4">
              <w:t>ETSI MEC ISG</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2D00E72F" w14:textId="77777777" w:rsidR="00743C47" w:rsidRPr="003906F4" w:rsidRDefault="006F1045" w:rsidP="003906F4">
            <w:pPr>
              <w:pStyle w:val="TAL"/>
            </w:pPr>
            <w:r w:rsidRPr="003906F4">
              <w:t>TSG SA</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16B1C7C0"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3D48C3C7"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2B8B7785" w14:textId="77777777" w:rsidR="00743C47" w:rsidRPr="003906F4" w:rsidRDefault="006F1045" w:rsidP="003906F4">
            <w:pPr>
              <w:pStyle w:val="TAL"/>
            </w:pPr>
            <w:r w:rsidRPr="003906F4">
              <w:t>Noted</w:t>
            </w:r>
          </w:p>
        </w:tc>
      </w:tr>
      <w:tr w:rsidR="00991F4C" w:rsidRPr="003906F4" w14:paraId="3BAA1467"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1EA7F84" w14:textId="77777777" w:rsidR="00743C47" w:rsidRPr="003906F4" w:rsidRDefault="006F1045" w:rsidP="003906F4">
            <w:pPr>
              <w:pStyle w:val="TAL"/>
            </w:pPr>
            <w:r w:rsidRPr="003906F4">
              <w:t>SP-220376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2ACBD6" w14:textId="77777777" w:rsidR="00743C47" w:rsidRPr="003906F4" w:rsidRDefault="006F1045" w:rsidP="003906F4">
            <w:pPr>
              <w:pStyle w:val="TAL"/>
            </w:pPr>
            <w:r w:rsidRPr="003906F4">
              <w:t>ETSI ISG IPE</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70DAA542" w14:textId="77777777" w:rsidR="00743C47" w:rsidRPr="003906F4" w:rsidRDefault="006F1045" w:rsidP="003906F4">
            <w:pPr>
              <w:pStyle w:val="TAL"/>
            </w:pPr>
            <w:r w:rsidRPr="003906F4">
              <w:t xml:space="preserve">LS from ETSI ISG IPE: Liaison Statement announcing publication of IPE-002: IPv6 based Data </w:t>
            </w:r>
            <w:proofErr w:type="spellStart"/>
            <w:r w:rsidRPr="003906F4">
              <w:t>Centers</w:t>
            </w:r>
            <w:proofErr w:type="spellEnd"/>
            <w:r w:rsidRPr="003906F4">
              <w:t>, Network and Cloud Integration</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F02D0FC" w14:textId="77777777" w:rsidR="00743C47" w:rsidRPr="003906F4" w:rsidRDefault="006F1045" w:rsidP="003906F4">
            <w:pPr>
              <w:pStyle w:val="TAL"/>
            </w:pPr>
            <w:r w:rsidRPr="003906F4">
              <w:t>IPE(22)R15003</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A181EB2" w14:textId="77777777" w:rsidR="00743C47" w:rsidRPr="003906F4" w:rsidRDefault="006F1045" w:rsidP="003906F4">
            <w:pPr>
              <w:pStyle w:val="TAL"/>
            </w:pPr>
            <w:r w:rsidRPr="003906F4">
              <w:t xml:space="preserve">ETSI TC CABLE, TC CYBER, TC INT WG AFI, TC MSG, TC SmartM2M, TC LI, ISG NIN, ISG ENI, ISG ZSM, ISG NFV, ISG F5G, oneM2M ETSI Board, TSG CT, TSG SA, 3GPP OP, 3GPP PCG, GAIA-X, ITU-T SGs, ISO/IEC JTC, GSMA, MEF, OMA, IEC </w:t>
            </w:r>
            <w:proofErr w:type="spellStart"/>
            <w:r w:rsidRPr="003906F4">
              <w:t>SyC</w:t>
            </w:r>
            <w:proofErr w:type="spellEnd"/>
            <w:r w:rsidRPr="003906F4">
              <w:t xml:space="preserve"> COMM</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A5E99FD" w14:textId="77777777" w:rsidR="00743C47" w:rsidRPr="003906F4" w:rsidRDefault="00743C47" w:rsidP="003906F4">
            <w:pPr>
              <w:pStyle w:val="TAL"/>
            </w:pP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A46342F"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224CCE89"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779C20FA" w14:textId="77777777" w:rsidR="00743C47" w:rsidRPr="003906F4" w:rsidRDefault="006F1045" w:rsidP="003906F4">
            <w:pPr>
              <w:pStyle w:val="TAL"/>
            </w:pPr>
            <w:r w:rsidRPr="003906F4">
              <w:t>Noted</w:t>
            </w:r>
          </w:p>
        </w:tc>
      </w:tr>
      <w:tr w:rsidR="00991F4C" w:rsidRPr="003906F4" w14:paraId="5DE3E31B"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6DD7762" w14:textId="77777777" w:rsidR="00743C47" w:rsidRPr="003906F4" w:rsidRDefault="006F1045" w:rsidP="003906F4">
            <w:pPr>
              <w:pStyle w:val="TAL"/>
            </w:pPr>
            <w:r w:rsidRPr="003906F4">
              <w:t>SP-220377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9399469" w14:textId="77777777" w:rsidR="00743C47" w:rsidRPr="003906F4" w:rsidRDefault="006F1045" w:rsidP="003906F4">
            <w:pPr>
              <w:pStyle w:val="TAL"/>
            </w:pPr>
            <w:r w:rsidRPr="003906F4">
              <w:t>O-RAN WG9</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30FF679F" w14:textId="77777777" w:rsidR="00743C47" w:rsidRPr="003906F4" w:rsidRDefault="006F1045" w:rsidP="003906F4">
            <w:pPr>
              <w:pStyle w:val="TAL"/>
            </w:pPr>
            <w:r w:rsidRPr="003906F4">
              <w:t>LS from O-RAN WG9: LS on O-RAN Transport Network Slicing Enhancement IM/DM TS28.541</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513712C1" w14:textId="77777777" w:rsidR="00743C47" w:rsidRPr="003906F4" w:rsidRDefault="006F1045" w:rsidP="003906F4">
            <w:pPr>
              <w:pStyle w:val="TAL"/>
            </w:pPr>
            <w:r w:rsidRPr="003906F4">
              <w:t>S-2022003</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8D767B4" w14:textId="77777777" w:rsidR="00743C47" w:rsidRPr="003906F4" w:rsidRDefault="006F1045" w:rsidP="003906F4">
            <w:pPr>
              <w:pStyle w:val="TAL"/>
            </w:pPr>
            <w:r w:rsidRPr="003906F4">
              <w:t>SA WG5</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AB24C52" w14:textId="77777777" w:rsidR="00743C47" w:rsidRPr="003906F4" w:rsidRDefault="006F1045" w:rsidP="003906F4">
            <w:pPr>
              <w:pStyle w:val="TAL"/>
            </w:pPr>
            <w:r w:rsidRPr="003906F4">
              <w:t>TSG SA, TSG RAN</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752696CA"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6473BBA4"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46F270F3" w14:textId="77777777" w:rsidR="00743C47" w:rsidRPr="003906F4" w:rsidRDefault="006F1045" w:rsidP="003906F4">
            <w:pPr>
              <w:pStyle w:val="TAL"/>
            </w:pPr>
            <w:r w:rsidRPr="003906F4">
              <w:t>Noted</w:t>
            </w:r>
          </w:p>
        </w:tc>
      </w:tr>
      <w:tr w:rsidR="00991F4C" w:rsidRPr="003906F4" w14:paraId="1B650FE9"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A8C71EE" w14:textId="77777777" w:rsidR="00743C47" w:rsidRPr="003906F4" w:rsidRDefault="006F1045" w:rsidP="003906F4">
            <w:pPr>
              <w:pStyle w:val="TAL"/>
            </w:pPr>
            <w:r w:rsidRPr="003906F4">
              <w:t>SP-220378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8FB793F" w14:textId="77777777" w:rsidR="00743C47" w:rsidRPr="003906F4" w:rsidRDefault="006F1045" w:rsidP="003906F4">
            <w:pPr>
              <w:pStyle w:val="TAL"/>
            </w:pPr>
            <w:r w:rsidRPr="003906F4">
              <w:t xml:space="preserve">MITRE </w:t>
            </w:r>
            <w:proofErr w:type="spellStart"/>
            <w:r w:rsidRPr="003906F4">
              <w:t>Engenuity</w:t>
            </w:r>
            <w:proofErr w:type="spellEnd"/>
            <w:r w:rsidRPr="003906F4">
              <w:t xml:space="preserve"> Open Generation Consortium</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72675228" w14:textId="77777777" w:rsidR="00743C47" w:rsidRPr="003906F4" w:rsidRDefault="006F1045" w:rsidP="003906F4">
            <w:pPr>
              <w:pStyle w:val="TAL"/>
            </w:pPr>
            <w:r w:rsidRPr="003906F4">
              <w:t xml:space="preserve">MITRE </w:t>
            </w:r>
            <w:proofErr w:type="spellStart"/>
            <w:r w:rsidRPr="003906F4">
              <w:t>Engenuity</w:t>
            </w:r>
            <w:proofErr w:type="spellEnd"/>
            <w:r w:rsidRPr="003906F4">
              <w:t xml:space="preserve"> Open Generation Consortium: Re: Intro MITRE-</w:t>
            </w:r>
            <w:proofErr w:type="spellStart"/>
            <w:r w:rsidRPr="003906F4">
              <w:t>Engenuity</w:t>
            </w:r>
            <w:proofErr w:type="spellEnd"/>
            <w:r w:rsidRPr="003906F4">
              <w:t xml:space="preserve"> Open Generation and input on TSG SA Release-19 planning</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0C7B46F" w14:textId="77777777" w:rsidR="00743C47" w:rsidRPr="003906F4" w:rsidRDefault="006F1045" w:rsidP="003906F4">
            <w:pPr>
              <w:pStyle w:val="TAL"/>
            </w:pPr>
            <w:r w:rsidRPr="003906F4">
              <w:t>Intro MITRE-</w:t>
            </w:r>
            <w:proofErr w:type="spellStart"/>
            <w:r w:rsidRPr="003906F4">
              <w:t>Engenuity</w:t>
            </w:r>
            <w:proofErr w:type="spellEnd"/>
            <w:r w:rsidRPr="003906F4">
              <w:t xml:space="preserve"> Open Generation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861A905" w14:textId="77777777" w:rsidR="00743C47" w:rsidRPr="003906F4" w:rsidRDefault="006F1045" w:rsidP="003906F4">
            <w:pPr>
              <w:pStyle w:val="TAL"/>
            </w:pPr>
            <w:r w:rsidRPr="003906F4">
              <w:t>TSG SA</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259DDC1E" w14:textId="77777777" w:rsidR="00743C47" w:rsidRPr="003906F4" w:rsidRDefault="00743C47" w:rsidP="003906F4">
            <w:pPr>
              <w:pStyle w:val="TAL"/>
            </w:pP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34122BD3"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38281355"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747A859F" w14:textId="77777777" w:rsidR="00743C47" w:rsidRPr="003906F4" w:rsidRDefault="006F1045" w:rsidP="003906F4">
            <w:pPr>
              <w:pStyle w:val="TAL"/>
            </w:pPr>
            <w:r w:rsidRPr="003906F4">
              <w:t>Noted</w:t>
            </w:r>
          </w:p>
        </w:tc>
      </w:tr>
      <w:tr w:rsidR="00991F4C" w:rsidRPr="003906F4" w14:paraId="65D72F84"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F202DE5" w14:textId="77777777" w:rsidR="00743C47" w:rsidRPr="003906F4" w:rsidRDefault="006F1045" w:rsidP="003906F4">
            <w:pPr>
              <w:pStyle w:val="TAL"/>
            </w:pPr>
            <w:r w:rsidRPr="003906F4">
              <w:t>SP-220379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08D7245" w14:textId="77777777" w:rsidR="00743C47" w:rsidRPr="003906F4" w:rsidRDefault="006F1045" w:rsidP="003906F4">
            <w:pPr>
              <w:pStyle w:val="TAL"/>
            </w:pPr>
            <w:r w:rsidRPr="003906F4">
              <w:t>TSG CT</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2D65B73B" w14:textId="77777777" w:rsidR="00743C47" w:rsidRPr="003906F4" w:rsidRDefault="006F1045" w:rsidP="003906F4">
            <w:pPr>
              <w:pStyle w:val="TAL"/>
            </w:pPr>
            <w:r w:rsidRPr="003906F4">
              <w:t>LS from TSG CT: LS on Priority given to Rel-17 LSs from CT</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2331712" w14:textId="77777777" w:rsidR="00743C47" w:rsidRPr="003906F4" w:rsidRDefault="006F1045" w:rsidP="003906F4">
            <w:pPr>
              <w:pStyle w:val="TAL"/>
            </w:pPr>
            <w:r w:rsidRPr="003906F4">
              <w:t>CP-221319</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D08CFB3" w14:textId="77777777" w:rsidR="00743C47" w:rsidRPr="003906F4" w:rsidRDefault="006F1045" w:rsidP="003906F4">
            <w:pPr>
              <w:pStyle w:val="TAL"/>
            </w:pPr>
            <w:r w:rsidRPr="003906F4">
              <w:t>SA WG2, SA WG4, RAN WG2</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614EEC8" w14:textId="77777777" w:rsidR="00743C47" w:rsidRPr="003906F4" w:rsidRDefault="006F1045" w:rsidP="003906F4">
            <w:pPr>
              <w:pStyle w:val="TAL"/>
            </w:pPr>
            <w:r w:rsidRPr="003906F4">
              <w:t>TSG SA, TSG RAN</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C191FBB"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1AE3482A"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1C543738" w14:textId="77777777" w:rsidR="00743C47" w:rsidRPr="003906F4" w:rsidRDefault="006F1045" w:rsidP="003906F4">
            <w:pPr>
              <w:pStyle w:val="TAL"/>
            </w:pPr>
            <w:r w:rsidRPr="003906F4">
              <w:t>Noted</w:t>
            </w:r>
          </w:p>
        </w:tc>
      </w:tr>
      <w:tr w:rsidR="00991F4C" w:rsidRPr="003906F4" w14:paraId="393F4210"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B46C26F" w14:textId="77777777" w:rsidR="00743C47" w:rsidRPr="003906F4" w:rsidRDefault="006F1045" w:rsidP="003906F4">
            <w:pPr>
              <w:pStyle w:val="TAL"/>
            </w:pPr>
            <w:r w:rsidRPr="003906F4">
              <w:t>SP-220380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9DC9E2" w14:textId="77777777" w:rsidR="00743C47" w:rsidRPr="003906F4" w:rsidRDefault="006F1045" w:rsidP="003906F4">
            <w:pPr>
              <w:pStyle w:val="TAL"/>
            </w:pPr>
            <w:r w:rsidRPr="003906F4">
              <w:t>TSG CT</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2456A75D" w14:textId="77777777" w:rsidR="00743C47" w:rsidRPr="003906F4" w:rsidRDefault="006F1045" w:rsidP="003906F4">
            <w:pPr>
              <w:pStyle w:val="TAL"/>
            </w:pPr>
            <w:r w:rsidRPr="003906F4">
              <w:t xml:space="preserve">LS from TSG CT: LS on CT specification on Control Plane based security procedures for 5G </w:t>
            </w:r>
            <w:proofErr w:type="spellStart"/>
            <w:r w:rsidRPr="003906F4">
              <w:t>ProSe</w:t>
            </w:r>
            <w:proofErr w:type="spellEnd"/>
            <w:r w:rsidRPr="003906F4">
              <w:t xml:space="preserve"> UE-to-network relay</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2B5F6078" w14:textId="77777777" w:rsidR="00743C47" w:rsidRPr="003906F4" w:rsidRDefault="006F1045" w:rsidP="003906F4">
            <w:pPr>
              <w:pStyle w:val="TAL"/>
            </w:pPr>
            <w:r w:rsidRPr="003906F4">
              <w:t>CP-221322</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504B297" w14:textId="77777777" w:rsidR="00743C47" w:rsidRPr="003906F4" w:rsidRDefault="006F1045" w:rsidP="003906F4">
            <w:pPr>
              <w:pStyle w:val="TAL"/>
            </w:pPr>
            <w:r w:rsidRPr="003906F4">
              <w:t>TSG SA</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2043F9EA" w14:textId="77777777" w:rsidR="00743C47" w:rsidRPr="003906F4" w:rsidRDefault="006F1045" w:rsidP="003906F4">
            <w:pPr>
              <w:pStyle w:val="TAL"/>
            </w:pPr>
            <w:r w:rsidRPr="003906F4">
              <w:t>SA WG2, SA WG3, CT WG1, CT WG3, CT WG4, CT WG6</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AD73C2E"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5E2C9710"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6FAC1F72" w14:textId="77777777" w:rsidR="00743C47" w:rsidRPr="003906F4" w:rsidRDefault="006F1045" w:rsidP="003906F4">
            <w:pPr>
              <w:pStyle w:val="TAL"/>
            </w:pPr>
            <w:r w:rsidRPr="003906F4">
              <w:t>Noted</w:t>
            </w:r>
          </w:p>
        </w:tc>
      </w:tr>
      <w:tr w:rsidR="00991F4C" w:rsidRPr="003906F4" w14:paraId="38E48FBF"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AD63E26" w14:textId="77777777" w:rsidR="00743C47" w:rsidRPr="003906F4" w:rsidRDefault="006F1045" w:rsidP="003906F4">
            <w:pPr>
              <w:pStyle w:val="TAL"/>
            </w:pPr>
            <w:r w:rsidRPr="003906F4">
              <w:t>SP-220381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81B0595" w14:textId="77777777" w:rsidR="00743C47" w:rsidRPr="003906F4" w:rsidRDefault="006F1045" w:rsidP="003906F4">
            <w:pPr>
              <w:pStyle w:val="TAL"/>
            </w:pPr>
            <w:r w:rsidRPr="003906F4">
              <w:t>TSG CT</w:t>
            </w:r>
          </w:p>
        </w:tc>
        <w:tc>
          <w:tcPr>
            <w:tcW w:w="4111" w:type="dxa"/>
            <w:tcBorders>
              <w:top w:val="outset" w:sz="6" w:space="0" w:color="000000"/>
              <w:left w:val="outset" w:sz="6" w:space="0" w:color="000000"/>
              <w:bottom w:val="outset" w:sz="6" w:space="0" w:color="000000"/>
              <w:right w:val="outset" w:sz="6" w:space="0" w:color="000000"/>
            </w:tcBorders>
            <w:shd w:val="clear" w:color="auto" w:fill="FFFFFF"/>
            <w:hideMark/>
          </w:tcPr>
          <w:p w14:paraId="5FB1ED6F" w14:textId="77777777" w:rsidR="00743C47" w:rsidRPr="003906F4" w:rsidRDefault="006F1045" w:rsidP="003906F4">
            <w:pPr>
              <w:pStyle w:val="TAL"/>
            </w:pPr>
            <w:r w:rsidRPr="003906F4">
              <w:t>LS from TSG CT: LS on allowing sufficient time for stage 3 work</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47EEA007" w14:textId="77777777" w:rsidR="00743C47" w:rsidRPr="003906F4" w:rsidRDefault="006F1045" w:rsidP="003906F4">
            <w:pPr>
              <w:pStyle w:val="TAL"/>
            </w:pPr>
            <w:r w:rsidRPr="003906F4">
              <w:t>CP-221324</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87E0B2E" w14:textId="77777777" w:rsidR="00743C47" w:rsidRPr="003906F4" w:rsidRDefault="006F1045" w:rsidP="003906F4">
            <w:pPr>
              <w:pStyle w:val="TAL"/>
            </w:pPr>
            <w:r w:rsidRPr="003906F4">
              <w:t>TSG SA</w:t>
            </w:r>
          </w:p>
        </w:tc>
        <w:tc>
          <w:tcPr>
            <w:tcW w:w="1902" w:type="dxa"/>
            <w:tcBorders>
              <w:top w:val="outset" w:sz="6" w:space="0" w:color="000000"/>
              <w:left w:val="outset" w:sz="6" w:space="0" w:color="000000"/>
              <w:bottom w:val="outset" w:sz="6" w:space="0" w:color="000000"/>
              <w:right w:val="outset" w:sz="6" w:space="0" w:color="000000"/>
            </w:tcBorders>
            <w:shd w:val="clear" w:color="auto" w:fill="FFFFFF"/>
            <w:hideMark/>
          </w:tcPr>
          <w:p w14:paraId="067FA700" w14:textId="77777777" w:rsidR="00743C47" w:rsidRPr="003906F4" w:rsidRDefault="006F1045" w:rsidP="003906F4">
            <w:pPr>
              <w:pStyle w:val="TAL"/>
            </w:pPr>
            <w:r w:rsidRPr="003906F4">
              <w:t>TSG RAN</w:t>
            </w:r>
          </w:p>
        </w:tc>
        <w:tc>
          <w:tcPr>
            <w:tcW w:w="1121" w:type="dxa"/>
            <w:tcBorders>
              <w:top w:val="outset" w:sz="6" w:space="0" w:color="000000"/>
              <w:left w:val="outset" w:sz="6" w:space="0" w:color="000000"/>
              <w:bottom w:val="outset" w:sz="6" w:space="0" w:color="000000"/>
              <w:right w:val="outset" w:sz="6" w:space="0" w:color="000000"/>
            </w:tcBorders>
            <w:shd w:val="clear" w:color="auto" w:fill="FFFFFF"/>
            <w:hideMark/>
          </w:tcPr>
          <w:p w14:paraId="6A3662D2" w14:textId="77777777" w:rsidR="00743C47" w:rsidRPr="003906F4" w:rsidRDefault="00743C47" w:rsidP="003906F4">
            <w:pPr>
              <w:pStyle w:val="TAL"/>
            </w:pPr>
          </w:p>
        </w:tc>
        <w:tc>
          <w:tcPr>
            <w:tcW w:w="946" w:type="dxa"/>
            <w:tcBorders>
              <w:top w:val="outset" w:sz="6" w:space="0" w:color="000000"/>
              <w:left w:val="outset" w:sz="6" w:space="0" w:color="000000"/>
              <w:bottom w:val="outset" w:sz="6" w:space="0" w:color="000000"/>
              <w:right w:val="outset" w:sz="6" w:space="0" w:color="000000"/>
            </w:tcBorders>
            <w:shd w:val="clear" w:color="auto" w:fill="FFFFFF"/>
            <w:hideMark/>
          </w:tcPr>
          <w:p w14:paraId="4379F87E" w14:textId="77777777" w:rsidR="00743C47" w:rsidRPr="003906F4" w:rsidRDefault="00743C47" w:rsidP="003906F4">
            <w:pPr>
              <w:pStyle w:val="TAL"/>
            </w:pP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393ECA52" w14:textId="77777777" w:rsidR="00743C47" w:rsidRPr="003906F4" w:rsidRDefault="006F1045" w:rsidP="003906F4">
            <w:pPr>
              <w:pStyle w:val="TAL"/>
            </w:pPr>
            <w:r w:rsidRPr="003906F4">
              <w:t>Noted</w:t>
            </w:r>
          </w:p>
        </w:tc>
      </w:tr>
    </w:tbl>
    <w:p w14:paraId="336B51B4" w14:textId="77777777" w:rsidR="00743C47" w:rsidRDefault="006F1045">
      <w:pPr>
        <w:rPr>
          <w:rFonts w:eastAsia="Times New Roman"/>
        </w:rPr>
      </w:pPr>
      <w:r>
        <w:rPr>
          <w:rFonts w:eastAsia="Times New Roman"/>
        </w:rPr>
        <w:br/>
        <w:t>20 Entries</w:t>
      </w:r>
    </w:p>
    <w:p w14:paraId="372A2C86" w14:textId="5DE7F0BD" w:rsidR="00743C47" w:rsidRDefault="006F1045" w:rsidP="00991F4C">
      <w:pPr>
        <w:pStyle w:val="Heading1"/>
        <w:rPr>
          <w:rFonts w:eastAsiaTheme="minorEastAsia"/>
        </w:rPr>
      </w:pPr>
      <w:r>
        <w:lastRenderedPageBreak/>
        <w:t>D.2</w:t>
      </w:r>
      <w:r w:rsidR="00991F4C">
        <w:tab/>
      </w:r>
      <w:r>
        <w:t>Outgoing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86"/>
        <w:gridCol w:w="1701"/>
        <w:gridCol w:w="1985"/>
        <w:gridCol w:w="1984"/>
        <w:gridCol w:w="1985"/>
        <w:gridCol w:w="974"/>
      </w:tblGrid>
      <w:tr w:rsidR="00991F4C" w:rsidRPr="003906F4" w14:paraId="37E1DCB4" w14:textId="77777777" w:rsidTr="00991F4C">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67FAEB1E" w14:textId="77777777" w:rsidR="00743C47" w:rsidRPr="003906F4" w:rsidRDefault="006F1045" w:rsidP="003906F4">
            <w:pPr>
              <w:pStyle w:val="TAH"/>
            </w:pPr>
            <w:r w:rsidRPr="003906F4">
              <w:t>TD#</w:t>
            </w:r>
          </w:p>
        </w:tc>
        <w:tc>
          <w:tcPr>
            <w:tcW w:w="5386" w:type="dxa"/>
            <w:tcBorders>
              <w:top w:val="outset" w:sz="6" w:space="0" w:color="000000"/>
              <w:left w:val="outset" w:sz="6" w:space="0" w:color="000000"/>
              <w:bottom w:val="outset" w:sz="6" w:space="0" w:color="000000"/>
              <w:right w:val="outset" w:sz="6" w:space="0" w:color="000000"/>
            </w:tcBorders>
            <w:shd w:val="clear" w:color="auto" w:fill="C0C0C0"/>
            <w:hideMark/>
          </w:tcPr>
          <w:p w14:paraId="201AC0F5" w14:textId="77777777" w:rsidR="00743C47" w:rsidRPr="003906F4" w:rsidRDefault="006F1045" w:rsidP="003906F4">
            <w:pPr>
              <w:pStyle w:val="TAH"/>
            </w:pPr>
            <w:r w:rsidRPr="003906F4">
              <w:t>Title</w:t>
            </w:r>
          </w:p>
        </w:tc>
        <w:tc>
          <w:tcPr>
            <w:tcW w:w="1701" w:type="dxa"/>
            <w:tcBorders>
              <w:top w:val="outset" w:sz="6" w:space="0" w:color="000000"/>
              <w:left w:val="outset" w:sz="6" w:space="0" w:color="000000"/>
              <w:bottom w:val="outset" w:sz="6" w:space="0" w:color="000000"/>
              <w:right w:val="outset" w:sz="6" w:space="0" w:color="000000"/>
            </w:tcBorders>
            <w:shd w:val="clear" w:color="auto" w:fill="C0C0C0"/>
            <w:hideMark/>
          </w:tcPr>
          <w:p w14:paraId="3D692F6D" w14:textId="77777777" w:rsidR="00743C47" w:rsidRPr="003906F4" w:rsidRDefault="006F1045" w:rsidP="003906F4">
            <w:pPr>
              <w:pStyle w:val="TAH"/>
            </w:pPr>
            <w:r w:rsidRPr="003906F4">
              <w:t>To</w:t>
            </w:r>
          </w:p>
        </w:tc>
        <w:tc>
          <w:tcPr>
            <w:tcW w:w="1985" w:type="dxa"/>
            <w:tcBorders>
              <w:top w:val="outset" w:sz="6" w:space="0" w:color="000000"/>
              <w:left w:val="outset" w:sz="6" w:space="0" w:color="000000"/>
              <w:bottom w:val="outset" w:sz="6" w:space="0" w:color="000000"/>
              <w:right w:val="outset" w:sz="6" w:space="0" w:color="000000"/>
            </w:tcBorders>
            <w:shd w:val="clear" w:color="auto" w:fill="C0C0C0"/>
            <w:hideMark/>
          </w:tcPr>
          <w:p w14:paraId="074D39D3" w14:textId="77777777" w:rsidR="00743C47" w:rsidRPr="003906F4" w:rsidRDefault="006F1045" w:rsidP="003906F4">
            <w:pPr>
              <w:pStyle w:val="TAH"/>
            </w:pPr>
            <w:r w:rsidRPr="003906F4">
              <w:t>CC</w:t>
            </w:r>
          </w:p>
        </w:tc>
        <w:tc>
          <w:tcPr>
            <w:tcW w:w="1984" w:type="dxa"/>
            <w:tcBorders>
              <w:top w:val="outset" w:sz="6" w:space="0" w:color="000000"/>
              <w:left w:val="outset" w:sz="6" w:space="0" w:color="000000"/>
              <w:bottom w:val="outset" w:sz="6" w:space="0" w:color="000000"/>
              <w:right w:val="outset" w:sz="6" w:space="0" w:color="000000"/>
            </w:tcBorders>
            <w:shd w:val="clear" w:color="auto" w:fill="C0C0C0"/>
            <w:hideMark/>
          </w:tcPr>
          <w:p w14:paraId="38B0033C" w14:textId="77777777" w:rsidR="00743C47" w:rsidRPr="003906F4" w:rsidRDefault="006F1045" w:rsidP="003906F4">
            <w:pPr>
              <w:pStyle w:val="TAH"/>
            </w:pPr>
            <w:r w:rsidRPr="003906F4">
              <w:t>Attachments</w:t>
            </w:r>
          </w:p>
        </w:tc>
        <w:tc>
          <w:tcPr>
            <w:tcW w:w="1985" w:type="dxa"/>
            <w:tcBorders>
              <w:top w:val="outset" w:sz="6" w:space="0" w:color="000000"/>
              <w:left w:val="outset" w:sz="6" w:space="0" w:color="000000"/>
              <w:bottom w:val="outset" w:sz="6" w:space="0" w:color="000000"/>
              <w:right w:val="outset" w:sz="6" w:space="0" w:color="000000"/>
            </w:tcBorders>
            <w:shd w:val="clear" w:color="auto" w:fill="C0C0C0"/>
            <w:hideMark/>
          </w:tcPr>
          <w:p w14:paraId="5378D562" w14:textId="77777777" w:rsidR="00743C47" w:rsidRPr="003906F4" w:rsidRDefault="006F1045" w:rsidP="003906F4">
            <w:pPr>
              <w:pStyle w:val="TAH"/>
            </w:pPr>
            <w:r w:rsidRPr="003906F4">
              <w:t>Response to TD</w:t>
            </w:r>
          </w:p>
        </w:tc>
        <w:tc>
          <w:tcPr>
            <w:tcW w:w="974" w:type="dxa"/>
            <w:tcBorders>
              <w:top w:val="outset" w:sz="6" w:space="0" w:color="000000"/>
              <w:left w:val="outset" w:sz="6" w:space="0" w:color="000000"/>
              <w:bottom w:val="outset" w:sz="6" w:space="0" w:color="000000"/>
              <w:right w:val="outset" w:sz="6" w:space="0" w:color="000000"/>
            </w:tcBorders>
            <w:shd w:val="clear" w:color="auto" w:fill="C0C0C0"/>
            <w:hideMark/>
          </w:tcPr>
          <w:p w14:paraId="5D9F0078" w14:textId="77777777" w:rsidR="00743C47" w:rsidRPr="003906F4" w:rsidRDefault="006F1045" w:rsidP="003906F4">
            <w:pPr>
              <w:pStyle w:val="TAH"/>
            </w:pPr>
            <w:r w:rsidRPr="003906F4">
              <w:t>Decision</w:t>
            </w:r>
          </w:p>
        </w:tc>
      </w:tr>
      <w:tr w:rsidR="00743C47" w:rsidRPr="003906F4" w14:paraId="7E078931"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EDCA873" w14:textId="77777777" w:rsidR="00743C47" w:rsidRPr="003906F4" w:rsidRDefault="006F1045" w:rsidP="003906F4">
            <w:pPr>
              <w:pStyle w:val="TAL"/>
            </w:pPr>
            <w:r w:rsidRPr="003906F4">
              <w:t>SP-220712</w:t>
            </w:r>
          </w:p>
        </w:tc>
        <w:tc>
          <w:tcPr>
            <w:tcW w:w="5386" w:type="dxa"/>
            <w:tcBorders>
              <w:top w:val="outset" w:sz="6" w:space="0" w:color="000000"/>
              <w:left w:val="outset" w:sz="6" w:space="0" w:color="000000"/>
              <w:bottom w:val="outset" w:sz="6" w:space="0" w:color="000000"/>
              <w:right w:val="outset" w:sz="6" w:space="0" w:color="000000"/>
            </w:tcBorders>
            <w:shd w:val="clear" w:color="auto" w:fill="FFFFFF"/>
            <w:hideMark/>
          </w:tcPr>
          <w:p w14:paraId="2237336C" w14:textId="77777777" w:rsidR="00743C47" w:rsidRPr="003906F4" w:rsidRDefault="006F1045" w:rsidP="003906F4">
            <w:pPr>
              <w:pStyle w:val="TAL"/>
            </w:pPr>
            <w:r w:rsidRPr="003906F4">
              <w:t>LS on potential IPR issues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3ABC8296" w14:textId="77777777" w:rsidR="00743C47" w:rsidRPr="003906F4" w:rsidRDefault="006F1045" w:rsidP="003906F4">
            <w:pPr>
              <w:pStyle w:val="TAL"/>
            </w:pPr>
            <w:r w:rsidRPr="003906F4">
              <w:t>ONAP (Technical Community Coordinator)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CEA91DA" w14:textId="77777777" w:rsidR="00743C47" w:rsidRPr="003906F4" w:rsidRDefault="006F1045" w:rsidP="003906F4">
            <w:pPr>
              <w:pStyle w:val="TAL"/>
            </w:pPr>
            <w:r w:rsidRPr="003906F4">
              <w:t>3GPP PCG, SA WG5</w:t>
            </w: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7DEA3E78" w14:textId="77777777" w:rsidR="00743C47" w:rsidRPr="003906F4" w:rsidRDefault="00743C47" w:rsidP="003906F4">
            <w:pPr>
              <w:pStyle w:val="TAL"/>
            </w:pP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E6B7F8D" w14:textId="77777777" w:rsidR="00743C47" w:rsidRPr="003906F4" w:rsidRDefault="006F1045" w:rsidP="003906F4">
            <w:pPr>
              <w:pStyle w:val="TAL"/>
            </w:pPr>
            <w:r w:rsidRPr="003906F4">
              <w:t>SP-220364 (LS ONAP TSC 2022-03-31)</w:t>
            </w: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1D0904BD" w14:textId="77777777" w:rsidR="00743C47" w:rsidRPr="003906F4" w:rsidRDefault="006F1045" w:rsidP="003906F4">
            <w:pPr>
              <w:pStyle w:val="TAL"/>
            </w:pPr>
            <w:r w:rsidRPr="003906F4">
              <w:t>Approved</w:t>
            </w:r>
          </w:p>
        </w:tc>
      </w:tr>
      <w:tr w:rsidR="00743C47" w:rsidRPr="003906F4" w14:paraId="41DE903C" w14:textId="77777777" w:rsidTr="00991F4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2272865" w14:textId="77777777" w:rsidR="00743C47" w:rsidRPr="003906F4" w:rsidRDefault="006F1045" w:rsidP="003906F4">
            <w:pPr>
              <w:pStyle w:val="TAL"/>
            </w:pPr>
            <w:r w:rsidRPr="003906F4">
              <w:t>SP-220716</w:t>
            </w:r>
          </w:p>
        </w:tc>
        <w:tc>
          <w:tcPr>
            <w:tcW w:w="5386" w:type="dxa"/>
            <w:tcBorders>
              <w:top w:val="outset" w:sz="6" w:space="0" w:color="000000"/>
              <w:left w:val="outset" w:sz="6" w:space="0" w:color="000000"/>
              <w:bottom w:val="outset" w:sz="6" w:space="0" w:color="000000"/>
              <w:right w:val="outset" w:sz="6" w:space="0" w:color="000000"/>
            </w:tcBorders>
            <w:shd w:val="clear" w:color="auto" w:fill="FFFFFF"/>
            <w:hideMark/>
          </w:tcPr>
          <w:p w14:paraId="33456D74" w14:textId="77777777" w:rsidR="00743C47" w:rsidRPr="003906F4" w:rsidRDefault="006F1045" w:rsidP="003906F4">
            <w:pPr>
              <w:pStyle w:val="TAL"/>
            </w:pPr>
            <w:r w:rsidRPr="003906F4">
              <w:t xml:space="preserve">Reply LS on 5G </w:t>
            </w:r>
            <w:proofErr w:type="spellStart"/>
            <w:r w:rsidRPr="003906F4">
              <w:t>ProSe</w:t>
            </w:r>
            <w:proofErr w:type="spellEnd"/>
            <w:r w:rsidRPr="003906F4">
              <w:t xml:space="preserve"> security open items</w:t>
            </w:r>
          </w:p>
        </w:tc>
        <w:tc>
          <w:tcPr>
            <w:tcW w:w="1701" w:type="dxa"/>
            <w:tcBorders>
              <w:top w:val="outset" w:sz="6" w:space="0" w:color="000000"/>
              <w:left w:val="outset" w:sz="6" w:space="0" w:color="000000"/>
              <w:bottom w:val="outset" w:sz="6" w:space="0" w:color="000000"/>
              <w:right w:val="outset" w:sz="6" w:space="0" w:color="000000"/>
            </w:tcBorders>
            <w:shd w:val="clear" w:color="auto" w:fill="FFFFFF"/>
            <w:hideMark/>
          </w:tcPr>
          <w:p w14:paraId="0984CEEB" w14:textId="77777777" w:rsidR="00743C47" w:rsidRPr="003906F4" w:rsidRDefault="006F1045" w:rsidP="003906F4">
            <w:pPr>
              <w:pStyle w:val="TAL"/>
            </w:pPr>
            <w:r w:rsidRPr="003906F4">
              <w:t>SA WG2 SA WG3, CT, CT WG1, CT WG3, CT WG4, CT WG6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702B455" w14:textId="77777777" w:rsidR="00743C47" w:rsidRPr="003906F4" w:rsidRDefault="00743C47" w:rsidP="003906F4">
            <w:pPr>
              <w:pStyle w:val="TAL"/>
            </w:pPr>
          </w:p>
        </w:tc>
        <w:tc>
          <w:tcPr>
            <w:tcW w:w="1984" w:type="dxa"/>
            <w:tcBorders>
              <w:top w:val="outset" w:sz="6" w:space="0" w:color="000000"/>
              <w:left w:val="outset" w:sz="6" w:space="0" w:color="000000"/>
              <w:bottom w:val="outset" w:sz="6" w:space="0" w:color="000000"/>
              <w:right w:val="outset" w:sz="6" w:space="0" w:color="000000"/>
            </w:tcBorders>
            <w:shd w:val="clear" w:color="auto" w:fill="FFFFFF"/>
            <w:hideMark/>
          </w:tcPr>
          <w:p w14:paraId="4DCD0C1A" w14:textId="77777777" w:rsidR="00743C47" w:rsidRPr="003906F4" w:rsidRDefault="006F1045" w:rsidP="003906F4">
            <w:pPr>
              <w:pStyle w:val="TAL"/>
            </w:pPr>
            <w:r w:rsidRPr="003906F4">
              <w:t>SP-220713 TS 23.304 CR 0102rev7</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E561883" w14:textId="77777777" w:rsidR="00743C47" w:rsidRPr="003906F4" w:rsidRDefault="006F1045" w:rsidP="003906F4">
            <w:pPr>
              <w:pStyle w:val="TAL"/>
            </w:pPr>
            <w:r w:rsidRPr="003906F4">
              <w:t>SP-220371 (S2-2204904)</w:t>
            </w:r>
          </w:p>
        </w:tc>
        <w:tc>
          <w:tcPr>
            <w:tcW w:w="974" w:type="dxa"/>
            <w:tcBorders>
              <w:top w:val="outset" w:sz="6" w:space="0" w:color="000000"/>
              <w:left w:val="outset" w:sz="6" w:space="0" w:color="000000"/>
              <w:bottom w:val="outset" w:sz="6" w:space="0" w:color="000000"/>
              <w:right w:val="outset" w:sz="6" w:space="0" w:color="000000"/>
            </w:tcBorders>
            <w:shd w:val="clear" w:color="auto" w:fill="FFFFFF"/>
            <w:hideMark/>
          </w:tcPr>
          <w:p w14:paraId="57F735FA" w14:textId="77777777" w:rsidR="00743C47" w:rsidRPr="003906F4" w:rsidRDefault="006F1045" w:rsidP="003906F4">
            <w:pPr>
              <w:pStyle w:val="TAL"/>
            </w:pPr>
            <w:r w:rsidRPr="003906F4">
              <w:t>Approved</w:t>
            </w:r>
          </w:p>
        </w:tc>
      </w:tr>
    </w:tbl>
    <w:p w14:paraId="12503487" w14:textId="77777777" w:rsidR="00743C47" w:rsidRDefault="006F1045">
      <w:pPr>
        <w:rPr>
          <w:rFonts w:eastAsia="Times New Roman"/>
        </w:rPr>
      </w:pPr>
      <w:r>
        <w:rPr>
          <w:rFonts w:eastAsia="Times New Roman"/>
        </w:rPr>
        <w:br/>
        <w:t>2 Entries</w:t>
      </w:r>
    </w:p>
    <w:bookmarkEnd w:id="0"/>
    <w:p w14:paraId="29FBD3A5" w14:textId="7390A08B" w:rsidR="00743C47" w:rsidRDefault="006F1045" w:rsidP="00991F4C">
      <w:pPr>
        <w:pStyle w:val="Heading9"/>
        <w:rPr>
          <w:rFonts w:eastAsiaTheme="minorEastAsia"/>
        </w:rPr>
      </w:pPr>
      <w:r>
        <w:lastRenderedPageBreak/>
        <w:t>Annex E</w:t>
      </w:r>
      <w:r w:rsidR="00991F4C">
        <w:tab/>
      </w:r>
      <w:r>
        <w:t>TS, TR, WID, SID and CR Lists</w:t>
      </w:r>
    </w:p>
    <w:p w14:paraId="3CF3280D" w14:textId="74E3DCC6" w:rsidR="00743C47" w:rsidRDefault="006F1045" w:rsidP="00991F4C">
      <w:pPr>
        <w:pStyle w:val="Heading1"/>
      </w:pPr>
      <w:r>
        <w:t>E.1</w:t>
      </w:r>
      <w:r w:rsidR="00991F4C">
        <w:tab/>
      </w:r>
      <w:r>
        <w:t>List of newly approved TSs and TRs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1134"/>
        <w:gridCol w:w="7083"/>
        <w:gridCol w:w="1151"/>
        <w:gridCol w:w="321"/>
        <w:gridCol w:w="714"/>
        <w:gridCol w:w="1461"/>
        <w:gridCol w:w="1209"/>
        <w:gridCol w:w="801"/>
      </w:tblGrid>
      <w:tr w:rsidR="00743C47" w:rsidRPr="003906F4" w14:paraId="45600D6D" w14:textId="77777777" w:rsidTr="003906F4">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57543CA9" w14:textId="77777777" w:rsidR="00743C47" w:rsidRPr="003906F4" w:rsidRDefault="006F1045" w:rsidP="003906F4">
            <w:pPr>
              <w:pStyle w:val="TAH"/>
            </w:pPr>
            <w:r w:rsidRPr="003906F4">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14:paraId="55A7F33D" w14:textId="77777777" w:rsidR="00743C47" w:rsidRPr="003906F4" w:rsidRDefault="006F1045" w:rsidP="003906F4">
            <w:pPr>
              <w:pStyle w:val="TAH"/>
            </w:pPr>
            <w:r w:rsidRPr="003906F4">
              <w:t>Type</w:t>
            </w:r>
          </w:p>
        </w:tc>
        <w:tc>
          <w:tcPr>
            <w:tcW w:w="7083" w:type="dxa"/>
            <w:tcBorders>
              <w:top w:val="outset" w:sz="6" w:space="0" w:color="000000"/>
              <w:left w:val="outset" w:sz="6" w:space="0" w:color="000000"/>
              <w:bottom w:val="outset" w:sz="6" w:space="0" w:color="000000"/>
              <w:right w:val="outset" w:sz="6" w:space="0" w:color="000000"/>
            </w:tcBorders>
            <w:shd w:val="clear" w:color="auto" w:fill="C0C0C0"/>
            <w:hideMark/>
          </w:tcPr>
          <w:p w14:paraId="272B4ED1" w14:textId="77777777" w:rsidR="00743C47" w:rsidRPr="003906F4" w:rsidRDefault="006F1045" w:rsidP="003906F4">
            <w:pPr>
              <w:pStyle w:val="TAH"/>
            </w:pPr>
            <w:r w:rsidRPr="003906F4">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37B71BB" w14:textId="77777777" w:rsidR="00743C47" w:rsidRPr="003906F4" w:rsidRDefault="006F1045" w:rsidP="003906F4">
            <w:pPr>
              <w:pStyle w:val="TAH"/>
            </w:pPr>
            <w:r w:rsidRPr="003906F4">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C6E98C" w14:textId="77777777" w:rsidR="00743C47" w:rsidRPr="003906F4" w:rsidRDefault="006F1045" w:rsidP="003906F4">
            <w:pPr>
              <w:pStyle w:val="TAH"/>
            </w:pPr>
            <w:r w:rsidRPr="003906F4">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FA9F29"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B8D91D" w14:textId="77777777" w:rsidR="00743C47" w:rsidRPr="003906F4" w:rsidRDefault="006F1045" w:rsidP="003906F4">
            <w:pPr>
              <w:pStyle w:val="TAH"/>
            </w:pPr>
            <w:r w:rsidRPr="003906F4">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6DF2B1" w14:textId="77777777" w:rsidR="00743C47" w:rsidRPr="003906F4" w:rsidRDefault="006F1045" w:rsidP="003906F4">
            <w:pPr>
              <w:pStyle w:val="TAH"/>
            </w:pPr>
            <w:r w:rsidRPr="003906F4">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A04633D" w14:textId="77777777" w:rsidR="00743C47" w:rsidRPr="003906F4" w:rsidRDefault="006F1045" w:rsidP="003906F4">
            <w:pPr>
              <w:pStyle w:val="TAH"/>
            </w:pPr>
            <w:r w:rsidRPr="003906F4">
              <w:t>Decision</w:t>
            </w:r>
          </w:p>
        </w:tc>
      </w:tr>
      <w:tr w:rsidR="00743C47" w:rsidRPr="003906F4" w14:paraId="267DF39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0EFE884" w14:textId="77777777" w:rsidR="00743C47" w:rsidRPr="003906F4" w:rsidRDefault="006F1045" w:rsidP="003906F4">
            <w:pPr>
              <w:pStyle w:val="TAL"/>
            </w:pPr>
            <w:r w:rsidRPr="003906F4">
              <w:t>SP-220424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B7C23A"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4AA326B4" w14:textId="77777777" w:rsidR="00743C47" w:rsidRPr="003906F4" w:rsidRDefault="006F1045" w:rsidP="003906F4">
            <w:pPr>
              <w:pStyle w:val="TAL"/>
            </w:pPr>
            <w:r w:rsidRPr="003906F4">
              <w:t>Presentation of TR 23.700-61 to TSG SA#96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095FD" w14:textId="77777777" w:rsidR="00743C47" w:rsidRPr="003906F4" w:rsidRDefault="006F1045" w:rsidP="003906F4">
            <w:pPr>
              <w:pStyle w:val="TAL"/>
            </w:pPr>
            <w:r w:rsidRPr="003906F4">
              <w:t>23.700-61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6F981"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EA799" w14:textId="77777777" w:rsidR="00743C47" w:rsidRPr="003906F4" w:rsidRDefault="006F1045" w:rsidP="003906F4">
            <w:pPr>
              <w:pStyle w:val="TAL"/>
            </w:pPr>
            <w:r w:rsidRPr="003906F4">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7B57" w14:textId="77777777" w:rsidR="00743C47" w:rsidRPr="003906F4" w:rsidRDefault="006F1045" w:rsidP="003906F4">
            <w:pPr>
              <w:pStyle w:val="TAL"/>
            </w:pPr>
            <w:r w:rsidRPr="003906F4">
              <w:t>FS_SUECR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87BAB"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D1866" w14:textId="77777777" w:rsidR="00743C47" w:rsidRPr="003906F4" w:rsidRDefault="006F1045" w:rsidP="003906F4">
            <w:pPr>
              <w:pStyle w:val="TAL"/>
            </w:pPr>
            <w:r w:rsidRPr="003906F4">
              <w:t>Approved</w:t>
            </w:r>
          </w:p>
        </w:tc>
      </w:tr>
      <w:tr w:rsidR="00743C47" w:rsidRPr="003906F4" w14:paraId="740DFA43"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8F7EA43" w14:textId="77777777" w:rsidR="00743C47" w:rsidRPr="003906F4" w:rsidRDefault="006F1045" w:rsidP="003906F4">
            <w:pPr>
              <w:pStyle w:val="TAL"/>
            </w:pPr>
            <w:r w:rsidRPr="003906F4">
              <w:t>SP-220464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9E2DB76"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3F0A36E0" w14:textId="77777777" w:rsidR="00743C47" w:rsidRPr="003906F4" w:rsidRDefault="006F1045" w:rsidP="003906F4">
            <w:pPr>
              <w:pStyle w:val="TAL"/>
            </w:pPr>
            <w:r w:rsidRPr="003906F4">
              <w:t>Presentation of TR 23.783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816A1" w14:textId="77777777" w:rsidR="00743C47" w:rsidRPr="003906F4" w:rsidRDefault="006F1045" w:rsidP="003906F4">
            <w:pPr>
              <w:pStyle w:val="TAL"/>
            </w:pPr>
            <w:r w:rsidRPr="003906F4">
              <w:t>23.783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8DD81"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66E7C" w14:textId="77777777" w:rsidR="00743C47" w:rsidRPr="003906F4" w:rsidRDefault="006F1045" w:rsidP="003906F4">
            <w:pPr>
              <w:pStyle w:val="TAL"/>
            </w:pPr>
            <w:r w:rsidRPr="003906F4">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975F8" w14:textId="77777777" w:rsidR="00743C47" w:rsidRPr="003906F4" w:rsidRDefault="006F1045" w:rsidP="003906F4">
            <w:pPr>
              <w:pStyle w:val="TAL"/>
            </w:pPr>
            <w:r w:rsidRPr="003906F4">
              <w:t>FS_MCOver5GS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F8CA6"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3A92E" w14:textId="77777777" w:rsidR="00743C47" w:rsidRPr="003906F4" w:rsidRDefault="006F1045" w:rsidP="003906F4">
            <w:pPr>
              <w:pStyle w:val="TAL"/>
            </w:pPr>
            <w:r w:rsidRPr="003906F4">
              <w:t>Approved</w:t>
            </w:r>
          </w:p>
        </w:tc>
      </w:tr>
      <w:tr w:rsidR="00743C47" w:rsidRPr="003906F4" w14:paraId="386BB6E1"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746D127" w14:textId="77777777" w:rsidR="00743C47" w:rsidRPr="003906F4" w:rsidRDefault="006F1045" w:rsidP="003906F4">
            <w:pPr>
              <w:pStyle w:val="TAL"/>
            </w:pPr>
            <w:r w:rsidRPr="003906F4">
              <w:t>SP-220491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2D2A5E6"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7633557F" w14:textId="77777777" w:rsidR="00743C47" w:rsidRPr="003906F4" w:rsidRDefault="006F1045" w:rsidP="003906F4">
            <w:pPr>
              <w:pStyle w:val="TAL"/>
            </w:pPr>
            <w:r w:rsidRPr="003906F4">
              <w:t>TS 28.312 Management and orchestration; Intent driven management services for mobile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ED63" w14:textId="77777777" w:rsidR="00743C47" w:rsidRPr="003906F4" w:rsidRDefault="006F1045" w:rsidP="003906F4">
            <w:pPr>
              <w:pStyle w:val="TAL"/>
            </w:pPr>
            <w:r w:rsidRPr="003906F4">
              <w:t>28.312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6B95E"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23325" w14:textId="77777777" w:rsidR="00743C47" w:rsidRPr="003906F4" w:rsidRDefault="006F1045" w:rsidP="003906F4">
            <w:pPr>
              <w:pStyle w:val="TAL"/>
            </w:pPr>
            <w:r w:rsidRPr="003906F4">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11724" w14:textId="77777777" w:rsidR="00743C47" w:rsidRPr="003906F4" w:rsidRDefault="006F1045" w:rsidP="003906F4">
            <w:pPr>
              <w:pStyle w:val="TAL"/>
            </w:pPr>
            <w:r w:rsidRPr="003906F4">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8DED"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EB2BB" w14:textId="77777777" w:rsidR="00743C47" w:rsidRPr="003906F4" w:rsidRDefault="006F1045" w:rsidP="003906F4">
            <w:pPr>
              <w:pStyle w:val="TAL"/>
            </w:pPr>
            <w:r w:rsidRPr="003906F4">
              <w:t>Approved</w:t>
            </w:r>
          </w:p>
        </w:tc>
      </w:tr>
      <w:tr w:rsidR="00743C47" w:rsidRPr="003906F4" w14:paraId="4C3518D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753B4D3" w14:textId="77777777" w:rsidR="00743C47" w:rsidRPr="003906F4" w:rsidRDefault="006F1045" w:rsidP="003906F4">
            <w:pPr>
              <w:pStyle w:val="TAL"/>
            </w:pPr>
            <w:r w:rsidRPr="003906F4">
              <w:t>SP-220492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14CC964"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79D6A06C" w14:textId="77777777" w:rsidR="00743C47" w:rsidRPr="003906F4" w:rsidRDefault="006F1045" w:rsidP="003906F4">
            <w:pPr>
              <w:pStyle w:val="TAL"/>
            </w:pPr>
            <w:r w:rsidRPr="003906F4">
              <w:t>TS 28.105 Management and orchestration; Artificial Intelligence/ Machine Learning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537B0" w14:textId="77777777" w:rsidR="00743C47" w:rsidRPr="003906F4" w:rsidRDefault="006F1045" w:rsidP="003906F4">
            <w:pPr>
              <w:pStyle w:val="TAL"/>
            </w:pPr>
            <w:r w:rsidRPr="003906F4">
              <w:t>28.105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621E5"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F288F" w14:textId="77777777" w:rsidR="00743C47" w:rsidRPr="003906F4" w:rsidRDefault="006F1045" w:rsidP="003906F4">
            <w:pPr>
              <w:pStyle w:val="TAL"/>
            </w:pPr>
            <w:r w:rsidRPr="003906F4">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ABAD" w14:textId="77777777" w:rsidR="00743C47" w:rsidRPr="003906F4" w:rsidRDefault="006F1045" w:rsidP="003906F4">
            <w:pPr>
              <w:pStyle w:val="TAL"/>
            </w:pPr>
            <w:proofErr w:type="spellStart"/>
            <w:r w:rsidRPr="003906F4">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DC864"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D752D" w14:textId="77777777" w:rsidR="00743C47" w:rsidRPr="003906F4" w:rsidRDefault="006F1045" w:rsidP="003906F4">
            <w:pPr>
              <w:pStyle w:val="TAL"/>
            </w:pPr>
            <w:r w:rsidRPr="003906F4">
              <w:t>Approved</w:t>
            </w:r>
          </w:p>
        </w:tc>
      </w:tr>
      <w:tr w:rsidR="00743C47" w:rsidRPr="003906F4" w14:paraId="00E732A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C05B8C2" w14:textId="77777777" w:rsidR="00743C47" w:rsidRPr="003906F4" w:rsidRDefault="006F1045" w:rsidP="003906F4">
            <w:pPr>
              <w:pStyle w:val="TAL"/>
            </w:pPr>
            <w:r w:rsidRPr="003906F4">
              <w:t>SP-220493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28DB21B"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40F6A886" w14:textId="77777777" w:rsidR="00743C47" w:rsidRPr="003906F4" w:rsidRDefault="006F1045" w:rsidP="003906F4">
            <w:pPr>
              <w:pStyle w:val="TAL"/>
            </w:pPr>
            <w:r w:rsidRPr="003906F4">
              <w:t>TR 28.819 Study on continuous integration continuous delivery support for 3GPP NFs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FA1D" w14:textId="77777777" w:rsidR="00743C47" w:rsidRPr="003906F4" w:rsidRDefault="006F1045" w:rsidP="003906F4">
            <w:pPr>
              <w:pStyle w:val="TAL"/>
            </w:pPr>
            <w:r w:rsidRPr="003906F4">
              <w:t>28.819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717C8"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8270E" w14:textId="77777777" w:rsidR="00743C47" w:rsidRPr="003906F4" w:rsidRDefault="006F1045" w:rsidP="003906F4">
            <w:pPr>
              <w:pStyle w:val="TAL"/>
            </w:pPr>
            <w:r w:rsidRPr="003906F4">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EFDEE" w14:textId="77777777" w:rsidR="00743C47" w:rsidRPr="003906F4" w:rsidRDefault="006F1045" w:rsidP="003906F4">
            <w:pPr>
              <w:pStyle w:val="TAL"/>
            </w:pPr>
            <w:r w:rsidRPr="003906F4">
              <w:t>FS_CICDNS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075FE"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B65A5" w14:textId="77777777" w:rsidR="00743C47" w:rsidRPr="003906F4" w:rsidRDefault="006F1045" w:rsidP="003906F4">
            <w:pPr>
              <w:pStyle w:val="TAL"/>
            </w:pPr>
            <w:r w:rsidRPr="003906F4">
              <w:t>Approved</w:t>
            </w:r>
          </w:p>
        </w:tc>
      </w:tr>
      <w:tr w:rsidR="00743C47" w:rsidRPr="003906F4" w14:paraId="6F29146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08EDDA0" w14:textId="77777777" w:rsidR="00743C47" w:rsidRPr="003906F4" w:rsidRDefault="006F1045" w:rsidP="003906F4">
            <w:pPr>
              <w:pStyle w:val="TAL"/>
            </w:pPr>
            <w:r w:rsidRPr="003906F4">
              <w:t>SP-220494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3D91C5E"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7B220DE6" w14:textId="77777777" w:rsidR="00743C47" w:rsidRPr="003906F4" w:rsidRDefault="006F1045" w:rsidP="003906F4">
            <w:pPr>
              <w:pStyle w:val="TAL"/>
            </w:pPr>
            <w:r w:rsidRPr="003906F4">
              <w:t>TS 28.104 Management and orchestration; Management Data Analytics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C22E5" w14:textId="77777777" w:rsidR="00743C47" w:rsidRPr="003906F4" w:rsidRDefault="006F1045" w:rsidP="003906F4">
            <w:pPr>
              <w:pStyle w:val="TAL"/>
            </w:pPr>
            <w:r w:rsidRPr="003906F4">
              <w:t>28.104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38C3A"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74929" w14:textId="77777777" w:rsidR="00743C47" w:rsidRPr="003906F4" w:rsidRDefault="006F1045" w:rsidP="003906F4">
            <w:pPr>
              <w:pStyle w:val="TAL"/>
            </w:pPr>
            <w:r w:rsidRPr="003906F4">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E9DA9" w14:textId="77777777" w:rsidR="00743C47" w:rsidRPr="003906F4" w:rsidRDefault="006F1045" w:rsidP="003906F4">
            <w:pPr>
              <w:pStyle w:val="TAL"/>
            </w:pPr>
            <w:proofErr w:type="spellStart"/>
            <w:r w:rsidRPr="003906F4">
              <w:t>eMDAS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3283A"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AE5A7" w14:textId="77777777" w:rsidR="00743C47" w:rsidRPr="003906F4" w:rsidRDefault="006F1045" w:rsidP="003906F4">
            <w:pPr>
              <w:pStyle w:val="TAL"/>
            </w:pPr>
            <w:r w:rsidRPr="003906F4">
              <w:t>Approved</w:t>
            </w:r>
          </w:p>
        </w:tc>
      </w:tr>
      <w:tr w:rsidR="00743C47" w:rsidRPr="003906F4" w14:paraId="61BDE2C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60194DC" w14:textId="77777777" w:rsidR="00743C47" w:rsidRPr="003906F4" w:rsidRDefault="006F1045" w:rsidP="003906F4">
            <w:pPr>
              <w:pStyle w:val="TAL"/>
            </w:pPr>
            <w:r w:rsidRPr="003906F4">
              <w:t>SP-220495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5B867C1"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1E713AEC" w14:textId="77777777" w:rsidR="00743C47" w:rsidRPr="003906F4" w:rsidRDefault="006F1045" w:rsidP="003906F4">
            <w:pPr>
              <w:pStyle w:val="TAL"/>
            </w:pPr>
            <w:r w:rsidRPr="003906F4">
              <w:t>TS 32.257 Telecommunication management; Charging management; Edge Computing domain charging;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E211C" w14:textId="77777777" w:rsidR="00743C47" w:rsidRPr="003906F4" w:rsidRDefault="006F1045" w:rsidP="003906F4">
            <w:pPr>
              <w:pStyle w:val="TAL"/>
            </w:pPr>
            <w:r w:rsidRPr="003906F4">
              <w:t>32.257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923E9"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37B7B" w14:textId="77777777" w:rsidR="00743C47" w:rsidRPr="003906F4" w:rsidRDefault="006F1045" w:rsidP="003906F4">
            <w:pPr>
              <w:pStyle w:val="TAL"/>
            </w:pPr>
            <w:r w:rsidRPr="003906F4">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515B7" w14:textId="77777777" w:rsidR="00743C47" w:rsidRPr="003906F4" w:rsidRDefault="006F1045" w:rsidP="003906F4">
            <w:pPr>
              <w:pStyle w:val="TAL"/>
            </w:pPr>
            <w:r w:rsidRPr="003906F4">
              <w:t>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F0D3B"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B8518" w14:textId="77777777" w:rsidR="00743C47" w:rsidRPr="003906F4" w:rsidRDefault="006F1045" w:rsidP="003906F4">
            <w:pPr>
              <w:pStyle w:val="TAL"/>
            </w:pPr>
            <w:r w:rsidRPr="003906F4">
              <w:t>Approved</w:t>
            </w:r>
          </w:p>
        </w:tc>
      </w:tr>
      <w:tr w:rsidR="00743C47" w:rsidRPr="003906F4" w14:paraId="665009A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CB2C0B1" w14:textId="77777777" w:rsidR="00743C47" w:rsidRPr="003906F4" w:rsidRDefault="006F1045" w:rsidP="003906F4">
            <w:pPr>
              <w:pStyle w:val="TAL"/>
            </w:pPr>
            <w:r w:rsidRPr="003906F4">
              <w:t>SP-220540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0972790"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41D569F2" w14:textId="77777777" w:rsidR="00743C47" w:rsidRPr="003906F4" w:rsidRDefault="006F1045" w:rsidP="003906F4">
            <w:pPr>
              <w:pStyle w:val="TAL"/>
            </w:pPr>
            <w:r w:rsidRPr="003906F4">
              <w:t>TR 33.874 'Study on enhanced security for Phase 2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E5051" w14:textId="77777777" w:rsidR="00743C47" w:rsidRPr="003906F4" w:rsidRDefault="006F1045" w:rsidP="003906F4">
            <w:pPr>
              <w:pStyle w:val="TAL"/>
            </w:pPr>
            <w:r w:rsidRPr="003906F4">
              <w:t>33.874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C0BD7"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F1DD4" w14:textId="77777777" w:rsidR="00743C47" w:rsidRPr="003906F4" w:rsidRDefault="006F1045" w:rsidP="003906F4">
            <w:pPr>
              <w:pStyle w:val="TAL"/>
            </w:pPr>
            <w:r w:rsidRPr="003906F4">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84F57" w14:textId="77777777" w:rsidR="00743C47" w:rsidRPr="003906F4" w:rsidRDefault="006F1045" w:rsidP="003906F4">
            <w:pPr>
              <w:pStyle w:val="TAL"/>
            </w:pPr>
            <w:r w:rsidRPr="003906F4">
              <w:t>FS_eNS2_SEC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8AA39"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742F1" w14:textId="77777777" w:rsidR="00743C47" w:rsidRPr="003906F4" w:rsidRDefault="006F1045" w:rsidP="003906F4">
            <w:pPr>
              <w:pStyle w:val="TAL"/>
            </w:pPr>
            <w:r w:rsidRPr="003906F4">
              <w:t>Approved</w:t>
            </w:r>
          </w:p>
        </w:tc>
      </w:tr>
      <w:tr w:rsidR="00743C47" w:rsidRPr="003906F4" w14:paraId="0BBA618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78FB11A" w14:textId="77777777" w:rsidR="00743C47" w:rsidRPr="003906F4" w:rsidRDefault="006F1045" w:rsidP="003906F4">
            <w:pPr>
              <w:pStyle w:val="TAL"/>
            </w:pPr>
            <w:r w:rsidRPr="003906F4">
              <w:t>SP-220541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89ECF7"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1C549441" w14:textId="77777777" w:rsidR="00743C47" w:rsidRPr="003906F4" w:rsidRDefault="006F1045" w:rsidP="003906F4">
            <w:pPr>
              <w:pStyle w:val="TAL"/>
            </w:pPr>
            <w:r w:rsidRPr="003906F4">
              <w:t>TS 33.503 'Security Aspects of Proximity based Services (</w:t>
            </w:r>
            <w:proofErr w:type="spellStart"/>
            <w:r w:rsidRPr="003906F4">
              <w:t>ProSe</w:t>
            </w:r>
            <w:proofErr w:type="spellEnd"/>
            <w:r w:rsidRPr="003906F4">
              <w:t>)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830E4" w14:textId="77777777" w:rsidR="00743C47" w:rsidRPr="003906F4" w:rsidRDefault="006F1045" w:rsidP="003906F4">
            <w:pPr>
              <w:pStyle w:val="TAL"/>
            </w:pPr>
            <w:r w:rsidRPr="003906F4">
              <w:t>33.503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88C45"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A0D34" w14:textId="77777777" w:rsidR="00743C47" w:rsidRPr="003906F4" w:rsidRDefault="006F1045" w:rsidP="003906F4">
            <w:pPr>
              <w:pStyle w:val="TAL"/>
            </w:pPr>
            <w:r w:rsidRPr="003906F4">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97170" w14:textId="77777777" w:rsidR="00743C47" w:rsidRPr="003906F4" w:rsidRDefault="006F1045" w:rsidP="003906F4">
            <w:pPr>
              <w:pStyle w:val="TAL"/>
            </w:pPr>
            <w:r w:rsidRPr="003906F4">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19EBD"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3BCAF" w14:textId="77777777" w:rsidR="00743C47" w:rsidRPr="003906F4" w:rsidRDefault="006F1045" w:rsidP="003906F4">
            <w:pPr>
              <w:pStyle w:val="TAL"/>
            </w:pPr>
            <w:r w:rsidRPr="003906F4">
              <w:t>Approved</w:t>
            </w:r>
          </w:p>
        </w:tc>
      </w:tr>
      <w:tr w:rsidR="00743C47" w:rsidRPr="003906F4" w14:paraId="5875763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83BB390" w14:textId="77777777" w:rsidR="00743C47" w:rsidRPr="003906F4" w:rsidRDefault="006F1045" w:rsidP="003906F4">
            <w:pPr>
              <w:pStyle w:val="TAL"/>
            </w:pPr>
            <w:r w:rsidRPr="003906F4">
              <w:t>SP-220603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5644E09"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2412AE5A" w14:textId="77777777" w:rsidR="00743C47" w:rsidRPr="003906F4" w:rsidRDefault="006F1045" w:rsidP="003906F4">
            <w:pPr>
              <w:pStyle w:val="TAL"/>
            </w:pPr>
            <w:r w:rsidRPr="003906F4">
              <w:t>TS 26.531, Version 2.1.0, 'Data Collection and Reporting; General Description and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76891" w14:textId="77777777" w:rsidR="00743C47" w:rsidRPr="003906F4" w:rsidRDefault="006F1045" w:rsidP="003906F4">
            <w:pPr>
              <w:pStyle w:val="TAL"/>
            </w:pPr>
            <w:r w:rsidRPr="003906F4">
              <w:t>26.531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7385"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37E12" w14:textId="77777777" w:rsidR="00743C47" w:rsidRPr="003906F4" w:rsidRDefault="006F1045" w:rsidP="003906F4">
            <w:pPr>
              <w:pStyle w:val="TAL"/>
            </w:pPr>
            <w:r w:rsidRPr="003906F4">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860B1" w14:textId="77777777" w:rsidR="00743C47" w:rsidRPr="003906F4" w:rsidRDefault="006F1045" w:rsidP="003906F4">
            <w:pPr>
              <w:pStyle w:val="TAL"/>
            </w:pPr>
            <w:r w:rsidRPr="003906F4">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22C36"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6D927" w14:textId="77777777" w:rsidR="00743C47" w:rsidRPr="003906F4" w:rsidRDefault="006F1045" w:rsidP="003906F4">
            <w:pPr>
              <w:pStyle w:val="TAL"/>
            </w:pPr>
            <w:r w:rsidRPr="003906F4">
              <w:t>Approved</w:t>
            </w:r>
          </w:p>
        </w:tc>
      </w:tr>
      <w:tr w:rsidR="00743C47" w:rsidRPr="003906F4" w14:paraId="018CFF7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D45465E" w14:textId="77777777" w:rsidR="00743C47" w:rsidRPr="003906F4" w:rsidRDefault="006F1045" w:rsidP="003906F4">
            <w:pPr>
              <w:pStyle w:val="TAL"/>
            </w:pPr>
            <w:r w:rsidRPr="003906F4">
              <w:t>SP-220604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5A95FEF"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5DD24138" w14:textId="77777777" w:rsidR="00743C47" w:rsidRPr="003906F4" w:rsidRDefault="006F1045" w:rsidP="003906F4">
            <w:pPr>
              <w:pStyle w:val="TAL"/>
            </w:pPr>
            <w:r w:rsidRPr="003906F4">
              <w:t>TS 26.532, Version 2.0.0,'Data Collection and Reporting;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CE2AC" w14:textId="77777777" w:rsidR="00743C47" w:rsidRPr="003906F4" w:rsidRDefault="006F1045" w:rsidP="003906F4">
            <w:pPr>
              <w:pStyle w:val="TAL"/>
            </w:pPr>
            <w:r w:rsidRPr="003906F4">
              <w:t>26.532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0DECF"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0B4D7" w14:textId="77777777" w:rsidR="00743C47" w:rsidRPr="003906F4" w:rsidRDefault="006F1045" w:rsidP="003906F4">
            <w:pPr>
              <w:pStyle w:val="TAL"/>
            </w:pPr>
            <w:r w:rsidRPr="003906F4">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68FE0" w14:textId="77777777" w:rsidR="00743C47" w:rsidRPr="003906F4" w:rsidRDefault="006F1045" w:rsidP="003906F4">
            <w:pPr>
              <w:pStyle w:val="TAL"/>
            </w:pPr>
            <w:r w:rsidRPr="003906F4">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A29D8"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3F00D" w14:textId="77777777" w:rsidR="00743C47" w:rsidRPr="003906F4" w:rsidRDefault="006F1045" w:rsidP="003906F4">
            <w:pPr>
              <w:pStyle w:val="TAL"/>
            </w:pPr>
            <w:r w:rsidRPr="003906F4">
              <w:t>Approved</w:t>
            </w:r>
          </w:p>
        </w:tc>
      </w:tr>
      <w:tr w:rsidR="00743C47" w:rsidRPr="003906F4" w14:paraId="1E43298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9320CF1" w14:textId="77777777" w:rsidR="00743C47" w:rsidRPr="003906F4" w:rsidRDefault="006F1045" w:rsidP="003906F4">
            <w:pPr>
              <w:pStyle w:val="TAL"/>
            </w:pPr>
            <w:r w:rsidRPr="003906F4">
              <w:t>SP-220605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0274BAD" w14:textId="77777777" w:rsidR="00743C47" w:rsidRPr="003906F4" w:rsidRDefault="006F1045" w:rsidP="003906F4">
            <w:pPr>
              <w:pStyle w:val="TAL"/>
            </w:pPr>
            <w:r w:rsidRPr="003906F4">
              <w:t>DRAFT TS</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6E8EEDD2" w14:textId="77777777" w:rsidR="00743C47" w:rsidRPr="003906F4" w:rsidRDefault="006F1045" w:rsidP="003906F4">
            <w:pPr>
              <w:pStyle w:val="TAL"/>
            </w:pPr>
            <w:r w:rsidRPr="003906F4">
              <w:t>TS 26.517, Version 2.0.0, '5G Multicast Broadcast User Services; Protocols and Formats'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67BCC" w14:textId="77777777" w:rsidR="00743C47" w:rsidRPr="003906F4" w:rsidRDefault="006F1045" w:rsidP="003906F4">
            <w:pPr>
              <w:pStyle w:val="TAL"/>
            </w:pPr>
            <w:r w:rsidRPr="003906F4">
              <w:t>26.517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835EC"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97F77" w14:textId="77777777" w:rsidR="00743C47" w:rsidRPr="003906F4" w:rsidRDefault="006F1045" w:rsidP="003906F4">
            <w:pPr>
              <w:pStyle w:val="TAL"/>
            </w:pPr>
            <w:r w:rsidRPr="003906F4">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BE52C" w14:textId="77777777" w:rsidR="00743C47" w:rsidRPr="003906F4" w:rsidRDefault="006F1045" w:rsidP="003906F4">
            <w:pPr>
              <w:pStyle w:val="TAL"/>
            </w:pPr>
            <w:r w:rsidRPr="003906F4">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3CD3B"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54133" w14:textId="77777777" w:rsidR="00743C47" w:rsidRPr="003906F4" w:rsidRDefault="006F1045" w:rsidP="003906F4">
            <w:pPr>
              <w:pStyle w:val="TAL"/>
            </w:pPr>
            <w:r w:rsidRPr="003906F4">
              <w:t>Approved</w:t>
            </w:r>
          </w:p>
        </w:tc>
      </w:tr>
      <w:tr w:rsidR="00743C47" w:rsidRPr="003906F4" w14:paraId="5BDC74A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19CFE61" w14:textId="77777777" w:rsidR="00743C47" w:rsidRPr="003906F4" w:rsidRDefault="006F1045" w:rsidP="003906F4">
            <w:pPr>
              <w:pStyle w:val="TAL"/>
            </w:pPr>
            <w:r w:rsidRPr="003906F4">
              <w:t>SP-220606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D79D03"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40AF6AC2" w14:textId="77777777" w:rsidR="00743C47" w:rsidRPr="003906F4" w:rsidRDefault="006F1045" w:rsidP="003906F4">
            <w:pPr>
              <w:pStyle w:val="TAL"/>
            </w:pPr>
            <w:r w:rsidRPr="003906F4">
              <w:t>TR 26.805, Version 2.0.0, 'Study on Media Production over 5G NPN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F792F" w14:textId="77777777" w:rsidR="00743C47" w:rsidRPr="003906F4" w:rsidRDefault="006F1045" w:rsidP="003906F4">
            <w:pPr>
              <w:pStyle w:val="TAL"/>
            </w:pPr>
            <w:r w:rsidRPr="003906F4">
              <w:t>26.805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8B859"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4F19F" w14:textId="77777777" w:rsidR="00743C47" w:rsidRPr="003906F4" w:rsidRDefault="006F1045" w:rsidP="003906F4">
            <w:pPr>
              <w:pStyle w:val="TAL"/>
            </w:pPr>
            <w:r w:rsidRPr="003906F4">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61896" w14:textId="77777777" w:rsidR="00743C47" w:rsidRPr="003906F4" w:rsidRDefault="006F1045" w:rsidP="003906F4">
            <w:pPr>
              <w:pStyle w:val="TAL"/>
            </w:pPr>
            <w:r w:rsidRPr="003906F4">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9F254"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2776D" w14:textId="77777777" w:rsidR="00743C47" w:rsidRPr="003906F4" w:rsidRDefault="006F1045" w:rsidP="003906F4">
            <w:pPr>
              <w:pStyle w:val="TAL"/>
            </w:pPr>
            <w:r w:rsidRPr="003906F4">
              <w:t>Approved</w:t>
            </w:r>
          </w:p>
        </w:tc>
      </w:tr>
      <w:tr w:rsidR="00743C47" w:rsidRPr="003906F4" w14:paraId="58DD6B7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3730AC6" w14:textId="77777777" w:rsidR="00743C47" w:rsidRPr="003906F4" w:rsidRDefault="006F1045" w:rsidP="003906F4">
            <w:pPr>
              <w:pStyle w:val="TAL"/>
            </w:pPr>
            <w:r w:rsidRPr="003906F4">
              <w:t>SP-220607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F710FF1" w14:textId="77777777" w:rsidR="00743C47" w:rsidRPr="003906F4" w:rsidRDefault="006F1045" w:rsidP="003906F4">
            <w:pPr>
              <w:pStyle w:val="TAL"/>
            </w:pPr>
            <w:r w:rsidRPr="003906F4">
              <w:t>DRAFT TR</w:t>
            </w:r>
          </w:p>
        </w:tc>
        <w:tc>
          <w:tcPr>
            <w:tcW w:w="7083" w:type="dxa"/>
            <w:tcBorders>
              <w:top w:val="outset" w:sz="6" w:space="0" w:color="000000"/>
              <w:left w:val="outset" w:sz="6" w:space="0" w:color="000000"/>
              <w:bottom w:val="outset" w:sz="6" w:space="0" w:color="000000"/>
              <w:right w:val="outset" w:sz="6" w:space="0" w:color="000000"/>
            </w:tcBorders>
            <w:shd w:val="clear" w:color="auto" w:fill="FFFFFF"/>
            <w:hideMark/>
          </w:tcPr>
          <w:p w14:paraId="0F7D6B5E" w14:textId="77777777" w:rsidR="00743C47" w:rsidRPr="003906F4" w:rsidRDefault="006F1045" w:rsidP="003906F4">
            <w:pPr>
              <w:pStyle w:val="TAL"/>
            </w:pPr>
            <w:r w:rsidRPr="003906F4">
              <w:t>TR 26.955, Version 2.0.0, '5G Video Codec Characteristics'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AE51" w14:textId="77777777" w:rsidR="00743C47" w:rsidRPr="003906F4" w:rsidRDefault="006F1045" w:rsidP="003906F4">
            <w:pPr>
              <w:pStyle w:val="TAL"/>
            </w:pPr>
            <w:r w:rsidRPr="003906F4">
              <w:t>26.955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849F9"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A8231" w14:textId="77777777" w:rsidR="00743C47" w:rsidRPr="003906F4" w:rsidRDefault="006F1045" w:rsidP="003906F4">
            <w:pPr>
              <w:pStyle w:val="TAL"/>
            </w:pPr>
            <w:r w:rsidRPr="003906F4">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15622" w14:textId="77777777" w:rsidR="00743C47" w:rsidRPr="003906F4" w:rsidRDefault="006F1045" w:rsidP="003906F4">
            <w:pPr>
              <w:pStyle w:val="TAL"/>
            </w:pPr>
            <w:r w:rsidRPr="003906F4">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2495E" w14:textId="77777777" w:rsidR="00743C47" w:rsidRPr="003906F4" w:rsidRDefault="006F1045" w:rsidP="003906F4">
            <w:pPr>
              <w:pStyle w:val="TAL"/>
            </w:pPr>
            <w:r w:rsidRPr="003906F4">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6E18" w14:textId="77777777" w:rsidR="00743C47" w:rsidRPr="003906F4" w:rsidRDefault="006F1045" w:rsidP="003906F4">
            <w:pPr>
              <w:pStyle w:val="TAL"/>
            </w:pPr>
            <w:r w:rsidRPr="003906F4">
              <w:t>Approved</w:t>
            </w:r>
          </w:p>
        </w:tc>
      </w:tr>
    </w:tbl>
    <w:p w14:paraId="41712294" w14:textId="77777777" w:rsidR="00743C47" w:rsidRDefault="006F1045">
      <w:pPr>
        <w:rPr>
          <w:rFonts w:eastAsia="Times New Roman"/>
        </w:rPr>
      </w:pPr>
      <w:r>
        <w:rPr>
          <w:rFonts w:eastAsia="Times New Roman"/>
        </w:rPr>
        <w:br/>
        <w:t>14 Entries</w:t>
      </w:r>
    </w:p>
    <w:p w14:paraId="2C4859E3" w14:textId="634D0050" w:rsidR="00743C47" w:rsidRDefault="006F1045" w:rsidP="00991F4C">
      <w:pPr>
        <w:pStyle w:val="Heading1"/>
        <w:rPr>
          <w:rFonts w:eastAsiaTheme="minorEastAsia"/>
        </w:rPr>
      </w:pPr>
      <w:r>
        <w:lastRenderedPageBreak/>
        <w:t>E.2</w:t>
      </w:r>
      <w:r w:rsidR="00991F4C">
        <w:tab/>
      </w:r>
      <w:r>
        <w:t>List of TSs and TRs presented for information</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1136"/>
        <w:gridCol w:w="3249"/>
        <w:gridCol w:w="1151"/>
        <w:gridCol w:w="321"/>
        <w:gridCol w:w="1728"/>
        <w:gridCol w:w="1531"/>
        <w:gridCol w:w="3977"/>
        <w:gridCol w:w="781"/>
      </w:tblGrid>
      <w:tr w:rsidR="00743C47" w:rsidRPr="003906F4" w14:paraId="4C77FEA0" w14:textId="77777777" w:rsidTr="003906F4">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6EAD364C" w14:textId="77777777" w:rsidR="00743C47" w:rsidRPr="003906F4" w:rsidRDefault="006F1045" w:rsidP="003906F4">
            <w:pPr>
              <w:pStyle w:val="TAH"/>
            </w:pPr>
            <w:r w:rsidRPr="003906F4">
              <w:t>TD#</w:t>
            </w:r>
          </w:p>
        </w:tc>
        <w:tc>
          <w:tcPr>
            <w:tcW w:w="1136" w:type="dxa"/>
            <w:tcBorders>
              <w:top w:val="outset" w:sz="6" w:space="0" w:color="000000"/>
              <w:left w:val="outset" w:sz="6" w:space="0" w:color="000000"/>
              <w:bottom w:val="outset" w:sz="6" w:space="0" w:color="000000"/>
              <w:right w:val="outset" w:sz="6" w:space="0" w:color="000000"/>
            </w:tcBorders>
            <w:shd w:val="clear" w:color="auto" w:fill="C0C0C0"/>
            <w:hideMark/>
          </w:tcPr>
          <w:p w14:paraId="060903D7" w14:textId="77777777" w:rsidR="00743C47" w:rsidRPr="003906F4" w:rsidRDefault="006F1045" w:rsidP="003906F4">
            <w:pPr>
              <w:pStyle w:val="TAH"/>
            </w:pPr>
            <w:r w:rsidRPr="003906F4">
              <w:t>Type</w:t>
            </w:r>
          </w:p>
        </w:tc>
        <w:tc>
          <w:tcPr>
            <w:tcW w:w="3249" w:type="dxa"/>
            <w:tcBorders>
              <w:top w:val="outset" w:sz="6" w:space="0" w:color="000000"/>
              <w:left w:val="outset" w:sz="6" w:space="0" w:color="000000"/>
              <w:bottom w:val="outset" w:sz="6" w:space="0" w:color="000000"/>
              <w:right w:val="outset" w:sz="6" w:space="0" w:color="000000"/>
            </w:tcBorders>
            <w:shd w:val="clear" w:color="auto" w:fill="C0C0C0"/>
            <w:hideMark/>
          </w:tcPr>
          <w:p w14:paraId="22E4F6E5" w14:textId="77777777" w:rsidR="00743C47" w:rsidRPr="003906F4" w:rsidRDefault="006F1045" w:rsidP="003906F4">
            <w:pPr>
              <w:pStyle w:val="TAH"/>
            </w:pPr>
            <w:r w:rsidRPr="003906F4">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E073FA" w14:textId="77777777" w:rsidR="00743C47" w:rsidRPr="003906F4" w:rsidRDefault="006F1045" w:rsidP="003906F4">
            <w:pPr>
              <w:pStyle w:val="TAH"/>
            </w:pPr>
            <w:r w:rsidRPr="003906F4">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CE0DEA" w14:textId="77777777" w:rsidR="00743C47" w:rsidRPr="003906F4" w:rsidRDefault="006F1045" w:rsidP="003906F4">
            <w:pPr>
              <w:pStyle w:val="TAH"/>
            </w:pPr>
            <w:r w:rsidRPr="003906F4">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8F8D0E2"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C721FC7" w14:textId="77777777" w:rsidR="00743C47" w:rsidRPr="003906F4" w:rsidRDefault="006F1045" w:rsidP="003906F4">
            <w:pPr>
              <w:pStyle w:val="TAH"/>
            </w:pPr>
            <w:r w:rsidRPr="003906F4">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39FF8A" w14:textId="77777777" w:rsidR="00743C47" w:rsidRPr="003906F4" w:rsidRDefault="006F1045" w:rsidP="003906F4">
            <w:pPr>
              <w:pStyle w:val="TAH"/>
            </w:pPr>
            <w:r w:rsidRPr="003906F4">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90D40B4" w14:textId="77777777" w:rsidR="00743C47" w:rsidRPr="003906F4" w:rsidRDefault="006F1045" w:rsidP="003906F4">
            <w:pPr>
              <w:pStyle w:val="TAH"/>
            </w:pPr>
            <w:r w:rsidRPr="003906F4">
              <w:t>Decision</w:t>
            </w:r>
          </w:p>
        </w:tc>
      </w:tr>
      <w:tr w:rsidR="00743C47" w:rsidRPr="003906F4" w14:paraId="1E49FC3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27013AC" w14:textId="77777777" w:rsidR="00743C47" w:rsidRPr="003906F4" w:rsidRDefault="006F1045" w:rsidP="003906F4">
            <w:pPr>
              <w:pStyle w:val="TAL"/>
            </w:pPr>
            <w:r w:rsidRPr="003906F4">
              <w:t>SP-220421</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10AF7545"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36328BFE" w14:textId="77777777" w:rsidR="00743C47" w:rsidRPr="003906F4" w:rsidRDefault="006F1045" w:rsidP="003906F4">
            <w:pPr>
              <w:pStyle w:val="TAL"/>
            </w:pPr>
            <w:r w:rsidRPr="003906F4">
              <w:t>Presentation of TR 23.700-08 to TSG SA#96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16464" w14:textId="77777777" w:rsidR="00743C47" w:rsidRPr="003906F4" w:rsidRDefault="006F1045" w:rsidP="003906F4">
            <w:pPr>
              <w:pStyle w:val="TAL"/>
            </w:pPr>
            <w:r w:rsidRPr="003906F4">
              <w:t>23.700-08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5375B"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96E87" w14:textId="77777777" w:rsidR="00743C47" w:rsidRPr="003906F4" w:rsidRDefault="006F1045" w:rsidP="003906F4">
            <w:pPr>
              <w:pStyle w:val="TAL"/>
            </w:pPr>
            <w:r w:rsidRPr="003906F4">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23465" w14:textId="77777777" w:rsidR="00743C47" w:rsidRPr="003906F4" w:rsidRDefault="006F1045" w:rsidP="003906F4">
            <w:pPr>
              <w:pStyle w:val="TAL"/>
            </w:pPr>
            <w:r w:rsidRPr="003906F4">
              <w:t>FS_eNPN_Ph2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0CA33" w14:textId="77777777" w:rsidR="00743C47" w:rsidRPr="003906F4" w:rsidRDefault="006F1045" w:rsidP="003906F4">
            <w:pPr>
              <w:pStyle w:val="TAL"/>
            </w:pPr>
            <w:r w:rsidRPr="003906F4">
              <w:t>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9F99E" w14:textId="77777777" w:rsidR="00743C47" w:rsidRPr="003906F4" w:rsidRDefault="006F1045" w:rsidP="003906F4">
            <w:pPr>
              <w:pStyle w:val="TAL"/>
            </w:pPr>
            <w:r w:rsidRPr="003906F4">
              <w:t>Noted</w:t>
            </w:r>
          </w:p>
        </w:tc>
      </w:tr>
      <w:tr w:rsidR="00743C47" w:rsidRPr="003906F4" w14:paraId="31ABA11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75E81D6" w14:textId="77777777" w:rsidR="00743C47" w:rsidRPr="003906F4" w:rsidRDefault="006F1045" w:rsidP="003906F4">
            <w:pPr>
              <w:pStyle w:val="TAL"/>
            </w:pPr>
            <w:r w:rsidRPr="003906F4">
              <w:t>SP-220422</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1FA7A1C5"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7CF5D0CA" w14:textId="77777777" w:rsidR="00743C47" w:rsidRPr="003906F4" w:rsidRDefault="006F1045" w:rsidP="003906F4">
            <w:pPr>
              <w:pStyle w:val="TAL"/>
            </w:pPr>
            <w:r w:rsidRPr="003906F4">
              <w:t>Presentation of TR 23.700-46 to TSG SA#96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7C77F" w14:textId="77777777" w:rsidR="00743C47" w:rsidRPr="003906F4" w:rsidRDefault="006F1045" w:rsidP="003906F4">
            <w:pPr>
              <w:pStyle w:val="TAL"/>
            </w:pPr>
            <w:r w:rsidRPr="003906F4">
              <w:t>23.700-46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D458E"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21A25" w14:textId="77777777" w:rsidR="00743C47" w:rsidRPr="003906F4" w:rsidRDefault="006F1045" w:rsidP="003906F4">
            <w:pPr>
              <w:pStyle w:val="TAL"/>
            </w:pPr>
            <w:r w:rsidRPr="003906F4">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1FB2B" w14:textId="77777777" w:rsidR="00743C47" w:rsidRPr="003906F4" w:rsidRDefault="006F1045" w:rsidP="003906F4">
            <w:pPr>
              <w:pStyle w:val="TAL"/>
            </w:pPr>
            <w:proofErr w:type="spellStart"/>
            <w:r w:rsidRPr="003906F4">
              <w:t>FS_DetNet</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D98E1" w14:textId="77777777" w:rsidR="00743C47" w:rsidRPr="003906F4" w:rsidRDefault="006F1045" w:rsidP="003906F4">
            <w:pPr>
              <w:pStyle w:val="TAL"/>
            </w:pPr>
            <w:r w:rsidRPr="003906F4">
              <w:t>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EDE1C" w14:textId="77777777" w:rsidR="00743C47" w:rsidRPr="003906F4" w:rsidRDefault="006F1045" w:rsidP="003906F4">
            <w:pPr>
              <w:pStyle w:val="TAL"/>
            </w:pPr>
            <w:r w:rsidRPr="003906F4">
              <w:t>Noted</w:t>
            </w:r>
          </w:p>
        </w:tc>
      </w:tr>
      <w:tr w:rsidR="00743C47" w:rsidRPr="003906F4" w14:paraId="717B93A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04F4BFE" w14:textId="77777777" w:rsidR="00743C47" w:rsidRPr="003906F4" w:rsidRDefault="006F1045" w:rsidP="003906F4">
            <w:pPr>
              <w:pStyle w:val="TAL"/>
            </w:pPr>
            <w:r w:rsidRPr="003906F4">
              <w:t>SP-220423</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1D230CF1"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64B43FD5" w14:textId="77777777" w:rsidR="00743C47" w:rsidRPr="003906F4" w:rsidRDefault="006F1045" w:rsidP="003906F4">
            <w:pPr>
              <w:pStyle w:val="TAL"/>
            </w:pPr>
            <w:r w:rsidRPr="003906F4">
              <w:t>Presentation of TR 23.700-68 to TSG SA#96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1B6C0" w14:textId="77777777" w:rsidR="00743C47" w:rsidRPr="003906F4" w:rsidRDefault="006F1045" w:rsidP="003906F4">
            <w:pPr>
              <w:pStyle w:val="TAL"/>
            </w:pPr>
            <w:r w:rsidRPr="003906F4">
              <w:t>23.700-68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CE4ED"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737A2" w14:textId="77777777" w:rsidR="00743C47" w:rsidRPr="003906F4" w:rsidRDefault="006F1045" w:rsidP="003906F4">
            <w:pPr>
              <w:pStyle w:val="TAL"/>
            </w:pPr>
            <w:r w:rsidRPr="003906F4">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0C08" w14:textId="77777777" w:rsidR="00743C47" w:rsidRPr="003906F4" w:rsidRDefault="006F1045" w:rsidP="003906F4">
            <w:pPr>
              <w:pStyle w:val="TAL"/>
            </w:pPr>
            <w:r w:rsidRPr="003906F4">
              <w:t>FS_REDCAP_Ph2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06200" w14:textId="77777777" w:rsidR="00743C47" w:rsidRPr="003906F4" w:rsidRDefault="006F1045" w:rsidP="003906F4">
            <w:pPr>
              <w:pStyle w:val="TAL"/>
            </w:pPr>
            <w:r w:rsidRPr="003906F4">
              <w:t>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C84B4" w14:textId="77777777" w:rsidR="00743C47" w:rsidRPr="003906F4" w:rsidRDefault="006F1045" w:rsidP="003906F4">
            <w:pPr>
              <w:pStyle w:val="TAL"/>
            </w:pPr>
            <w:r w:rsidRPr="003906F4">
              <w:t>Noted</w:t>
            </w:r>
          </w:p>
        </w:tc>
      </w:tr>
      <w:tr w:rsidR="00743C47" w:rsidRPr="003906F4" w14:paraId="35479A6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CDD4D15" w14:textId="77777777" w:rsidR="00743C47" w:rsidRPr="003906F4" w:rsidRDefault="006F1045" w:rsidP="003906F4">
            <w:pPr>
              <w:pStyle w:val="TAL"/>
            </w:pPr>
            <w:r w:rsidRPr="003906F4">
              <w:t>SP-220461</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40E2F492"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5DCD6BFD" w14:textId="77777777" w:rsidR="00743C47" w:rsidRPr="003906F4" w:rsidRDefault="006F1045" w:rsidP="003906F4">
            <w:pPr>
              <w:pStyle w:val="TAL"/>
            </w:pPr>
            <w:r w:rsidRPr="003906F4">
              <w:t>Presentation of TR 23.700-64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4B8C8" w14:textId="77777777" w:rsidR="00743C47" w:rsidRPr="003906F4" w:rsidRDefault="006F1045" w:rsidP="003906F4">
            <w:pPr>
              <w:pStyle w:val="TAL"/>
            </w:pPr>
            <w:r w:rsidRPr="003906F4">
              <w:t>23.700-64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18B67"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DB17B" w14:textId="77777777" w:rsidR="00743C47" w:rsidRPr="003906F4" w:rsidRDefault="006F1045" w:rsidP="003906F4">
            <w:pPr>
              <w:pStyle w:val="TAL"/>
            </w:pPr>
            <w:r w:rsidRPr="003906F4">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84F7" w14:textId="77777777" w:rsidR="00743C47" w:rsidRPr="003906F4" w:rsidRDefault="006F1045" w:rsidP="003906F4">
            <w:pPr>
              <w:pStyle w:val="TAL"/>
            </w:pPr>
            <w:r w:rsidRPr="003906F4">
              <w:t>FS_eV2XAPP2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FC3EF" w14:textId="77777777" w:rsidR="00743C47" w:rsidRPr="003906F4" w:rsidRDefault="006F1045" w:rsidP="003906F4">
            <w:pPr>
              <w:pStyle w:val="TAL"/>
            </w:pPr>
            <w:r w:rsidRPr="003906F4">
              <w:t>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C773F" w14:textId="77777777" w:rsidR="00743C47" w:rsidRPr="003906F4" w:rsidRDefault="006F1045" w:rsidP="003906F4">
            <w:pPr>
              <w:pStyle w:val="TAL"/>
            </w:pPr>
            <w:r w:rsidRPr="003906F4">
              <w:t>Noted</w:t>
            </w:r>
          </w:p>
        </w:tc>
      </w:tr>
      <w:tr w:rsidR="00743C47" w:rsidRPr="003906F4" w14:paraId="5E90744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6FB5EA0" w14:textId="77777777" w:rsidR="00743C47" w:rsidRPr="003906F4" w:rsidRDefault="006F1045" w:rsidP="003906F4">
            <w:pPr>
              <w:pStyle w:val="TAL"/>
            </w:pPr>
            <w:r w:rsidRPr="003906F4">
              <w:t>SP-220462</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4469E79B"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2DE70A17" w14:textId="77777777" w:rsidR="00743C47" w:rsidRPr="003906F4" w:rsidRDefault="006F1045" w:rsidP="003906F4">
            <w:pPr>
              <w:pStyle w:val="TAL"/>
            </w:pPr>
            <w:r w:rsidRPr="003906F4">
              <w:t>Presentation of TR 23.700-76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AD399" w14:textId="77777777" w:rsidR="00743C47" w:rsidRPr="003906F4" w:rsidRDefault="006F1045" w:rsidP="003906F4">
            <w:pPr>
              <w:pStyle w:val="TAL"/>
            </w:pPr>
            <w:r w:rsidRPr="003906F4">
              <w:t>23.700-76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453BF"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DA4F3" w14:textId="77777777" w:rsidR="00743C47" w:rsidRPr="003906F4" w:rsidRDefault="006F1045" w:rsidP="003906F4">
            <w:pPr>
              <w:pStyle w:val="TAL"/>
            </w:pPr>
            <w:r w:rsidRPr="003906F4">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BA98" w14:textId="77777777" w:rsidR="00743C47" w:rsidRPr="003906F4" w:rsidRDefault="006F1045" w:rsidP="003906F4">
            <w:pPr>
              <w:pStyle w:val="TAL"/>
            </w:pPr>
            <w:r w:rsidRPr="003906F4">
              <w:t>FS_MCAHGC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3B86" w14:textId="77777777" w:rsidR="00743C47" w:rsidRPr="003906F4" w:rsidRDefault="006F1045" w:rsidP="003906F4">
            <w:pPr>
              <w:pStyle w:val="TAL"/>
            </w:pPr>
            <w:r w:rsidRPr="003906F4">
              <w:t>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46981" w14:textId="77777777" w:rsidR="00743C47" w:rsidRPr="003906F4" w:rsidRDefault="006F1045" w:rsidP="003906F4">
            <w:pPr>
              <w:pStyle w:val="TAL"/>
            </w:pPr>
            <w:r w:rsidRPr="003906F4">
              <w:t>Noted</w:t>
            </w:r>
          </w:p>
        </w:tc>
      </w:tr>
      <w:tr w:rsidR="00743C47" w:rsidRPr="003906F4" w14:paraId="63E4BC66"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6CA59CE" w14:textId="77777777" w:rsidR="00743C47" w:rsidRPr="003906F4" w:rsidRDefault="006F1045" w:rsidP="003906F4">
            <w:pPr>
              <w:pStyle w:val="TAL"/>
            </w:pPr>
            <w:r w:rsidRPr="003906F4">
              <w:t>SP-220463</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7BE417A3"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786BC651" w14:textId="77777777" w:rsidR="00743C47" w:rsidRPr="003906F4" w:rsidRDefault="006F1045" w:rsidP="003906F4">
            <w:pPr>
              <w:pStyle w:val="TAL"/>
            </w:pPr>
            <w:r w:rsidRPr="003906F4">
              <w:t>Presentation of TR 23.700-98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4063D" w14:textId="77777777" w:rsidR="00743C47" w:rsidRPr="003906F4" w:rsidRDefault="006F1045" w:rsidP="003906F4">
            <w:pPr>
              <w:pStyle w:val="TAL"/>
            </w:pPr>
            <w:r w:rsidRPr="003906F4">
              <w:t>23.700-98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032E6"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D41C7" w14:textId="77777777" w:rsidR="00743C47" w:rsidRPr="003906F4" w:rsidRDefault="006F1045" w:rsidP="003906F4">
            <w:pPr>
              <w:pStyle w:val="TAL"/>
            </w:pPr>
            <w:r w:rsidRPr="003906F4">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126D0" w14:textId="77777777" w:rsidR="00743C47" w:rsidRPr="003906F4" w:rsidRDefault="006F1045" w:rsidP="003906F4">
            <w:pPr>
              <w:pStyle w:val="TAL"/>
            </w:pPr>
            <w:proofErr w:type="spellStart"/>
            <w:r w:rsidRPr="003906F4">
              <w:t>FS_eEDGEAPP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AEA42" w14:textId="77777777" w:rsidR="00743C47" w:rsidRPr="003906F4" w:rsidRDefault="006F1045" w:rsidP="003906F4">
            <w:pPr>
              <w:pStyle w:val="TAL"/>
            </w:pPr>
            <w:r w:rsidRPr="003906F4">
              <w:t>Correction needed to implementation. Revised to SP-220684.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A0A5" w14:textId="77777777" w:rsidR="00743C47" w:rsidRPr="003906F4" w:rsidRDefault="006F1045" w:rsidP="003906F4">
            <w:pPr>
              <w:pStyle w:val="TAL"/>
            </w:pPr>
            <w:r w:rsidRPr="003906F4">
              <w:t>Revised</w:t>
            </w:r>
          </w:p>
        </w:tc>
      </w:tr>
      <w:tr w:rsidR="00743C47" w:rsidRPr="003906F4" w14:paraId="3F7F118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91C7975" w14:textId="77777777" w:rsidR="00743C47" w:rsidRPr="003906F4" w:rsidRDefault="006F1045" w:rsidP="003906F4">
            <w:pPr>
              <w:pStyle w:val="TAL"/>
            </w:pPr>
            <w:r w:rsidRPr="003906F4">
              <w:t>SP-220663</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346C66A1"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3DAA0242" w14:textId="77777777" w:rsidR="00743C47" w:rsidRPr="003906F4" w:rsidRDefault="006F1045" w:rsidP="003906F4">
            <w:pPr>
              <w:pStyle w:val="TAL"/>
            </w:pPr>
            <w:r w:rsidRPr="003906F4">
              <w:t>TR 21.917 v.0.6.0 on Rel-17 description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57AAA" w14:textId="77777777" w:rsidR="00743C47" w:rsidRPr="003906F4" w:rsidRDefault="006F1045" w:rsidP="003906F4">
            <w:pPr>
              <w:pStyle w:val="TAL"/>
            </w:pPr>
            <w:r w:rsidRPr="003906F4">
              <w:t>21.917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F99AF"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A4D2" w14:textId="77777777" w:rsidR="00743C47" w:rsidRPr="003906F4" w:rsidRDefault="006F1045" w:rsidP="003906F4">
            <w:pPr>
              <w:pStyle w:val="TAL"/>
            </w:pPr>
            <w:r w:rsidRPr="003906F4">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AC263" w14:textId="77777777" w:rsidR="00743C47" w:rsidRPr="003906F4" w:rsidRDefault="006F1045" w:rsidP="003906F4">
            <w:pPr>
              <w:pStyle w:val="TAL"/>
            </w:pPr>
            <w:r w:rsidRPr="003906F4">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2F59" w14:textId="77777777" w:rsidR="00743C47" w:rsidRPr="003906F4" w:rsidRDefault="006F1045" w:rsidP="003906F4">
            <w:pPr>
              <w:pStyle w:val="TAL"/>
            </w:pPr>
            <w:r w:rsidRPr="003906F4">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54BF0" w14:textId="77777777" w:rsidR="00743C47" w:rsidRPr="003906F4" w:rsidRDefault="006F1045" w:rsidP="003906F4">
            <w:pPr>
              <w:pStyle w:val="TAL"/>
            </w:pPr>
            <w:r w:rsidRPr="003906F4">
              <w:t>Noted</w:t>
            </w:r>
          </w:p>
        </w:tc>
      </w:tr>
      <w:tr w:rsidR="00743C47" w:rsidRPr="003906F4" w14:paraId="192276D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8D02BA2" w14:textId="77777777" w:rsidR="00743C47" w:rsidRPr="003906F4" w:rsidRDefault="006F1045" w:rsidP="003906F4">
            <w:pPr>
              <w:pStyle w:val="TAL"/>
            </w:pPr>
            <w:r w:rsidRPr="003906F4">
              <w:t>SP-220684</w:t>
            </w:r>
          </w:p>
        </w:tc>
        <w:tc>
          <w:tcPr>
            <w:tcW w:w="1136" w:type="dxa"/>
            <w:tcBorders>
              <w:top w:val="outset" w:sz="6" w:space="0" w:color="000000"/>
              <w:left w:val="outset" w:sz="6" w:space="0" w:color="000000"/>
              <w:bottom w:val="outset" w:sz="6" w:space="0" w:color="000000"/>
              <w:right w:val="outset" w:sz="6" w:space="0" w:color="000000"/>
            </w:tcBorders>
            <w:shd w:val="clear" w:color="auto" w:fill="FFFFFF"/>
            <w:hideMark/>
          </w:tcPr>
          <w:p w14:paraId="3526932F" w14:textId="77777777" w:rsidR="00743C47" w:rsidRPr="003906F4" w:rsidRDefault="006F1045" w:rsidP="003906F4">
            <w:pPr>
              <w:pStyle w:val="TAL"/>
            </w:pPr>
            <w:r w:rsidRPr="003906F4">
              <w:t>DRAFT TR</w:t>
            </w:r>
          </w:p>
        </w:tc>
        <w:tc>
          <w:tcPr>
            <w:tcW w:w="3249" w:type="dxa"/>
            <w:tcBorders>
              <w:top w:val="outset" w:sz="6" w:space="0" w:color="000000"/>
              <w:left w:val="outset" w:sz="6" w:space="0" w:color="000000"/>
              <w:bottom w:val="outset" w:sz="6" w:space="0" w:color="000000"/>
              <w:right w:val="outset" w:sz="6" w:space="0" w:color="000000"/>
            </w:tcBorders>
            <w:shd w:val="clear" w:color="auto" w:fill="FFFFFF"/>
            <w:hideMark/>
          </w:tcPr>
          <w:p w14:paraId="23E947CB" w14:textId="77777777" w:rsidR="00743C47" w:rsidRPr="003906F4" w:rsidRDefault="006F1045" w:rsidP="003906F4">
            <w:pPr>
              <w:pStyle w:val="TAL"/>
            </w:pPr>
            <w:r w:rsidRPr="003906F4">
              <w:t>Presentation of TR 23.700-98 v1.0.1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408CB" w14:textId="77777777" w:rsidR="00743C47" w:rsidRPr="003906F4" w:rsidRDefault="006F1045" w:rsidP="003906F4">
            <w:pPr>
              <w:pStyle w:val="TAL"/>
            </w:pPr>
            <w:r w:rsidRPr="003906F4">
              <w:t>23.700-98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2299D"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34C05" w14:textId="77777777" w:rsidR="00743C47" w:rsidRPr="003906F4" w:rsidRDefault="006F1045" w:rsidP="003906F4">
            <w:pPr>
              <w:pStyle w:val="TAL"/>
            </w:pPr>
            <w:r w:rsidRPr="003906F4">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2971" w14:textId="77777777" w:rsidR="00743C47" w:rsidRPr="003906F4" w:rsidRDefault="006F1045" w:rsidP="003906F4">
            <w:pPr>
              <w:pStyle w:val="TAL"/>
            </w:pPr>
            <w:proofErr w:type="spellStart"/>
            <w:r w:rsidRPr="003906F4">
              <w:t>FS_eEDGEAPP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AB4C8" w14:textId="77777777" w:rsidR="00743C47" w:rsidRPr="003906F4" w:rsidRDefault="006F1045" w:rsidP="003906F4">
            <w:pPr>
              <w:pStyle w:val="TAL"/>
            </w:pPr>
            <w:r w:rsidRPr="003906F4">
              <w:t>Revision of SP-220463.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499A" w14:textId="77777777" w:rsidR="00743C47" w:rsidRPr="003906F4" w:rsidRDefault="006F1045" w:rsidP="003906F4">
            <w:pPr>
              <w:pStyle w:val="TAL"/>
            </w:pPr>
            <w:r w:rsidRPr="003906F4">
              <w:t>Noted</w:t>
            </w:r>
          </w:p>
        </w:tc>
      </w:tr>
    </w:tbl>
    <w:p w14:paraId="5A3593B5" w14:textId="77777777" w:rsidR="00743C47" w:rsidRDefault="006F1045">
      <w:pPr>
        <w:rPr>
          <w:rFonts w:eastAsia="Times New Roman"/>
        </w:rPr>
      </w:pPr>
      <w:r>
        <w:rPr>
          <w:rFonts w:eastAsia="Times New Roman"/>
        </w:rPr>
        <w:br/>
        <w:t>8 Entries</w:t>
      </w:r>
    </w:p>
    <w:p w14:paraId="547067C9" w14:textId="588E4C91" w:rsidR="00743C47" w:rsidRDefault="006F1045" w:rsidP="00991F4C">
      <w:pPr>
        <w:pStyle w:val="Heading1"/>
        <w:rPr>
          <w:rFonts w:eastAsiaTheme="minorEastAsia"/>
        </w:rPr>
      </w:pPr>
      <w:r>
        <w:lastRenderedPageBreak/>
        <w:t>E.3</w:t>
      </w:r>
      <w:r w:rsidR="00991F4C">
        <w:tab/>
      </w:r>
      <w:r>
        <w:t>List of Approved CR Packs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59"/>
        <w:gridCol w:w="675"/>
        <w:gridCol w:w="5855"/>
        <w:gridCol w:w="985"/>
      </w:tblGrid>
      <w:tr w:rsidR="00743C47" w:rsidRPr="003906F4" w14:paraId="219AC003" w14:textId="77777777" w:rsidTr="003906F4">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774A6C79" w14:textId="77777777" w:rsidR="00743C47" w:rsidRPr="003906F4" w:rsidRDefault="006F1045" w:rsidP="003906F4">
            <w:pPr>
              <w:pStyle w:val="TAH"/>
            </w:pPr>
            <w:r w:rsidRPr="003906F4">
              <w:lastRenderedPageBreak/>
              <w:t>TD#</w:t>
            </w:r>
          </w:p>
        </w:tc>
        <w:tc>
          <w:tcPr>
            <w:tcW w:w="6359" w:type="dxa"/>
            <w:tcBorders>
              <w:top w:val="outset" w:sz="6" w:space="0" w:color="000000"/>
              <w:left w:val="outset" w:sz="6" w:space="0" w:color="000000"/>
              <w:bottom w:val="outset" w:sz="6" w:space="0" w:color="000000"/>
              <w:right w:val="outset" w:sz="6" w:space="0" w:color="000000"/>
            </w:tcBorders>
            <w:shd w:val="clear" w:color="auto" w:fill="C0C0C0"/>
            <w:hideMark/>
          </w:tcPr>
          <w:p w14:paraId="7D3051B8" w14:textId="77777777" w:rsidR="00743C47" w:rsidRPr="003906F4" w:rsidRDefault="006F1045" w:rsidP="003906F4">
            <w:pPr>
              <w:pStyle w:val="TAH"/>
            </w:pPr>
            <w:r w:rsidRPr="003906F4">
              <w:t>Subject</w:t>
            </w:r>
          </w:p>
        </w:tc>
        <w:tc>
          <w:tcPr>
            <w:tcW w:w="675" w:type="dxa"/>
            <w:tcBorders>
              <w:top w:val="outset" w:sz="6" w:space="0" w:color="000000"/>
              <w:left w:val="outset" w:sz="6" w:space="0" w:color="000000"/>
              <w:bottom w:val="outset" w:sz="6" w:space="0" w:color="000000"/>
              <w:right w:val="outset" w:sz="6" w:space="0" w:color="000000"/>
            </w:tcBorders>
            <w:shd w:val="clear" w:color="auto" w:fill="C0C0C0"/>
            <w:hideMark/>
          </w:tcPr>
          <w:p w14:paraId="41BBF21C" w14:textId="77777777" w:rsidR="00743C47" w:rsidRPr="003906F4" w:rsidRDefault="006F1045" w:rsidP="003906F4">
            <w:pPr>
              <w:pStyle w:val="TAH"/>
            </w:pPr>
            <w:r w:rsidRPr="003906F4">
              <w:t>Source</w:t>
            </w:r>
          </w:p>
        </w:tc>
        <w:tc>
          <w:tcPr>
            <w:tcW w:w="5855" w:type="dxa"/>
            <w:tcBorders>
              <w:top w:val="outset" w:sz="6" w:space="0" w:color="000000"/>
              <w:left w:val="outset" w:sz="6" w:space="0" w:color="000000"/>
              <w:bottom w:val="outset" w:sz="6" w:space="0" w:color="000000"/>
              <w:right w:val="outset" w:sz="6" w:space="0" w:color="000000"/>
            </w:tcBorders>
            <w:shd w:val="clear" w:color="auto" w:fill="C0C0C0"/>
            <w:hideMark/>
          </w:tcPr>
          <w:p w14:paraId="6243F629" w14:textId="77777777" w:rsidR="00743C47" w:rsidRPr="003906F4" w:rsidRDefault="006F1045" w:rsidP="003906F4">
            <w:pPr>
              <w:pStyle w:val="TAH"/>
            </w:pPr>
            <w:r w:rsidRPr="003906F4">
              <w:t>Comment</w:t>
            </w:r>
          </w:p>
        </w:tc>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64476280" w14:textId="77777777" w:rsidR="00743C47" w:rsidRPr="003906F4" w:rsidRDefault="006F1045" w:rsidP="003906F4">
            <w:pPr>
              <w:pStyle w:val="TAH"/>
            </w:pPr>
            <w:r w:rsidRPr="003906F4">
              <w:t>Status</w:t>
            </w:r>
          </w:p>
        </w:tc>
      </w:tr>
      <w:tr w:rsidR="00743C47" w:rsidRPr="003906F4" w14:paraId="271FCFE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8C50210" w14:textId="77777777" w:rsidR="00743C47" w:rsidRPr="003906F4" w:rsidRDefault="006F1045" w:rsidP="003906F4">
            <w:pPr>
              <w:pStyle w:val="TAL"/>
            </w:pPr>
            <w:r w:rsidRPr="003906F4">
              <w:t>SP-220545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8ED0AE3" w14:textId="77777777" w:rsidR="00743C47" w:rsidRPr="003906F4" w:rsidRDefault="006F1045" w:rsidP="003906F4">
            <w:pPr>
              <w:pStyle w:val="TAL"/>
            </w:pPr>
            <w:r w:rsidRPr="003906F4">
              <w:t>Rel-17 CRs on SA WG3 aspects of AKMA</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8C76F98"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610FED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50DA27F" w14:textId="77777777" w:rsidR="00743C47" w:rsidRPr="003906F4" w:rsidRDefault="006F1045" w:rsidP="003906F4">
            <w:pPr>
              <w:pStyle w:val="TAL"/>
            </w:pPr>
            <w:r w:rsidRPr="003906F4">
              <w:t>Approved</w:t>
            </w:r>
          </w:p>
        </w:tc>
      </w:tr>
      <w:tr w:rsidR="00743C47" w:rsidRPr="003906F4" w14:paraId="537F6FA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A77D52C" w14:textId="77777777" w:rsidR="00743C47" w:rsidRPr="003906F4" w:rsidRDefault="006F1045" w:rsidP="003906F4">
            <w:pPr>
              <w:pStyle w:val="TAL"/>
            </w:pPr>
            <w:r w:rsidRPr="003906F4">
              <w:t>SP-220519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2399CF3" w14:textId="77777777" w:rsidR="00743C47" w:rsidRPr="003906F4" w:rsidRDefault="006F1045" w:rsidP="003906F4">
            <w:pPr>
              <w:pStyle w:val="TAL"/>
            </w:pPr>
            <w:r w:rsidRPr="003906F4">
              <w:t>Rel-17 CRs on Charging aspects of Edge Computing</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746F74F"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88A742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96EFEE" w14:textId="77777777" w:rsidR="00743C47" w:rsidRPr="003906F4" w:rsidRDefault="006F1045" w:rsidP="003906F4">
            <w:pPr>
              <w:pStyle w:val="TAL"/>
            </w:pPr>
            <w:r w:rsidRPr="003906F4">
              <w:t>Approved</w:t>
            </w:r>
          </w:p>
        </w:tc>
      </w:tr>
      <w:tr w:rsidR="00743C47" w:rsidRPr="003906F4" w14:paraId="428A10F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AEB2C9D" w14:textId="77777777" w:rsidR="00743C47" w:rsidRPr="003906F4" w:rsidRDefault="006F1045" w:rsidP="003906F4">
            <w:pPr>
              <w:pStyle w:val="TAL"/>
            </w:pPr>
            <w:r w:rsidRPr="003906F4">
              <w:t>SP-220520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B1B5FCD" w14:textId="77777777" w:rsidR="00743C47" w:rsidRPr="003906F4" w:rsidRDefault="006F1045" w:rsidP="003906F4">
            <w:pPr>
              <w:pStyle w:val="TAL"/>
            </w:pPr>
            <w:r w:rsidRPr="003906F4">
              <w:t>Rel-17 CRs on IMS Charging in 5G System Architecture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436EA01"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9BBFA7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B8543E1" w14:textId="77777777" w:rsidR="00743C47" w:rsidRPr="003906F4" w:rsidRDefault="006F1045" w:rsidP="003906F4">
            <w:pPr>
              <w:pStyle w:val="TAL"/>
            </w:pPr>
            <w:r w:rsidRPr="003906F4">
              <w:t>Approved</w:t>
            </w:r>
          </w:p>
        </w:tc>
      </w:tr>
      <w:tr w:rsidR="00743C47" w:rsidRPr="003906F4" w14:paraId="20EA81A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5B9A1E1" w14:textId="77777777" w:rsidR="00743C47" w:rsidRPr="003906F4" w:rsidRDefault="006F1045" w:rsidP="003906F4">
            <w:pPr>
              <w:pStyle w:val="TAL"/>
            </w:pPr>
            <w:r w:rsidRPr="003906F4">
              <w:t>SP-220521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D841FE2" w14:textId="77777777" w:rsidR="00743C47" w:rsidRPr="003906F4" w:rsidRDefault="006F1045" w:rsidP="003906F4">
            <w:pPr>
              <w:pStyle w:val="TAL"/>
            </w:pPr>
            <w:r w:rsidRPr="003906F4">
              <w:t>Rel-17 CRs on Charging aspects of Architecture Enhancement for NR Reduced Capability Devices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0C81790"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73CCFE6"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3006333" w14:textId="77777777" w:rsidR="00743C47" w:rsidRPr="003906F4" w:rsidRDefault="006F1045" w:rsidP="003906F4">
            <w:pPr>
              <w:pStyle w:val="TAL"/>
            </w:pPr>
            <w:r w:rsidRPr="003906F4">
              <w:t>Approved</w:t>
            </w:r>
          </w:p>
        </w:tc>
      </w:tr>
      <w:tr w:rsidR="00743C47" w:rsidRPr="003906F4" w14:paraId="1D35F7C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F7CD39C" w14:textId="77777777" w:rsidR="00743C47" w:rsidRPr="003906F4" w:rsidRDefault="006F1045" w:rsidP="003906F4">
            <w:pPr>
              <w:pStyle w:val="TAL"/>
            </w:pPr>
            <w:r w:rsidRPr="003906F4">
              <w:t>SP-220522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2CEEFBF" w14:textId="77777777" w:rsidR="00743C47" w:rsidRPr="003906F4" w:rsidRDefault="006F1045" w:rsidP="003906F4">
            <w:pPr>
              <w:pStyle w:val="TAL"/>
            </w:pPr>
            <w:r w:rsidRPr="003906F4">
              <w:t>Rel-17 CRs on Charging aspects of Proximity-based Services in 5GS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7D057B0"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EC0EAF5"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A0281B0" w14:textId="77777777" w:rsidR="00743C47" w:rsidRPr="003906F4" w:rsidRDefault="006F1045" w:rsidP="003906F4">
            <w:pPr>
              <w:pStyle w:val="TAL"/>
            </w:pPr>
            <w:r w:rsidRPr="003906F4">
              <w:t>Approved</w:t>
            </w:r>
          </w:p>
        </w:tc>
      </w:tr>
      <w:tr w:rsidR="00743C47" w:rsidRPr="003906F4" w14:paraId="5674119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A6E9782" w14:textId="77777777" w:rsidR="00743C47" w:rsidRPr="003906F4" w:rsidRDefault="006F1045" w:rsidP="003906F4">
            <w:pPr>
              <w:pStyle w:val="TAL"/>
            </w:pPr>
            <w:r w:rsidRPr="003906F4">
              <w:t>SP-220523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FB71B63" w14:textId="77777777" w:rsidR="00743C47" w:rsidRPr="003906F4" w:rsidRDefault="006F1045" w:rsidP="003906F4">
            <w:pPr>
              <w:pStyle w:val="TAL"/>
            </w:pPr>
            <w:r w:rsidRPr="003906F4">
              <w:t>Rel-17 CRs on Charging enhancements for 5G CIoT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EA2718A"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8EAAD65"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E0AFC0C" w14:textId="77777777" w:rsidR="00743C47" w:rsidRPr="003906F4" w:rsidRDefault="006F1045" w:rsidP="003906F4">
            <w:pPr>
              <w:pStyle w:val="TAL"/>
            </w:pPr>
            <w:r w:rsidRPr="003906F4">
              <w:t>Approved</w:t>
            </w:r>
          </w:p>
        </w:tc>
      </w:tr>
      <w:tr w:rsidR="00743C47" w:rsidRPr="003906F4" w14:paraId="1A31DC0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DD43875" w14:textId="77777777" w:rsidR="00743C47" w:rsidRPr="003906F4" w:rsidRDefault="006F1045" w:rsidP="003906F4">
            <w:pPr>
              <w:pStyle w:val="TAL"/>
            </w:pPr>
            <w:r w:rsidRPr="003906F4">
              <w:t>SP-220542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186AF7B" w14:textId="77777777" w:rsidR="00743C47" w:rsidRPr="003906F4" w:rsidRDefault="006F1045" w:rsidP="003906F4">
            <w:pPr>
              <w:pStyle w:val="TAL"/>
            </w:pPr>
            <w:r w:rsidRPr="003906F4">
              <w:t>Rel-15 CRs on TEI</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706C664"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9F5D9D2"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7B231EB" w14:textId="77777777" w:rsidR="00743C47" w:rsidRPr="003906F4" w:rsidRDefault="006F1045" w:rsidP="003906F4">
            <w:pPr>
              <w:pStyle w:val="TAL"/>
            </w:pPr>
            <w:r w:rsidRPr="003906F4">
              <w:t>Approved</w:t>
            </w:r>
          </w:p>
        </w:tc>
      </w:tr>
      <w:tr w:rsidR="00743C47" w:rsidRPr="003906F4" w14:paraId="47F1D70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5D3330B" w14:textId="77777777" w:rsidR="00743C47" w:rsidRPr="003906F4" w:rsidRDefault="006F1045" w:rsidP="003906F4">
            <w:pPr>
              <w:pStyle w:val="TAL"/>
            </w:pPr>
            <w:r w:rsidRPr="003906F4">
              <w:t>SP-220518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259E472" w14:textId="77777777" w:rsidR="00743C47" w:rsidRPr="003906F4" w:rsidRDefault="006F1045" w:rsidP="003906F4">
            <w:pPr>
              <w:pStyle w:val="TAL"/>
            </w:pPr>
            <w:r w:rsidRPr="003906F4">
              <w:t>Rel-17 CRs on Charging Aspects of 5G LAN VN Group</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D9DACC7"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4FA0D15"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7D4C0B6" w14:textId="77777777" w:rsidR="00743C47" w:rsidRPr="003906F4" w:rsidRDefault="006F1045" w:rsidP="003906F4">
            <w:pPr>
              <w:pStyle w:val="TAL"/>
            </w:pPr>
            <w:r w:rsidRPr="003906F4">
              <w:t>Approved</w:t>
            </w:r>
          </w:p>
        </w:tc>
      </w:tr>
      <w:tr w:rsidR="00743C47" w:rsidRPr="003906F4" w14:paraId="1B7F1D1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3D37B11" w14:textId="77777777" w:rsidR="00743C47" w:rsidRPr="003906F4" w:rsidRDefault="006F1045" w:rsidP="003906F4">
            <w:pPr>
              <w:pStyle w:val="TAL"/>
            </w:pPr>
            <w:r w:rsidRPr="003906F4">
              <w:t>SP-220544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3250C41" w14:textId="77777777" w:rsidR="00743C47" w:rsidRPr="003906F4" w:rsidRDefault="006F1045" w:rsidP="003906F4">
            <w:pPr>
              <w:pStyle w:val="TAL"/>
            </w:pPr>
            <w:r w:rsidRPr="003906F4">
              <w:t>Rel-17 CRs on TEI</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F53BB42"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A439BD0"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EBD33F5" w14:textId="77777777" w:rsidR="00743C47" w:rsidRPr="003906F4" w:rsidRDefault="006F1045" w:rsidP="003906F4">
            <w:pPr>
              <w:pStyle w:val="TAL"/>
            </w:pPr>
            <w:r w:rsidRPr="003906F4">
              <w:t>Approved</w:t>
            </w:r>
          </w:p>
        </w:tc>
      </w:tr>
      <w:tr w:rsidR="00743C47" w:rsidRPr="003906F4" w14:paraId="4CCCB75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68BC216" w14:textId="77777777" w:rsidR="00743C47" w:rsidRPr="003906F4" w:rsidRDefault="006F1045" w:rsidP="003906F4">
            <w:pPr>
              <w:pStyle w:val="TAL"/>
            </w:pPr>
            <w:r w:rsidRPr="003906F4">
              <w:t>SP-220514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AA1B1D0" w14:textId="77777777" w:rsidR="00743C47" w:rsidRPr="003906F4" w:rsidRDefault="006F1045" w:rsidP="003906F4">
            <w:pPr>
              <w:pStyle w:val="TAL"/>
            </w:pPr>
            <w:r w:rsidRPr="003906F4">
              <w:t>Rel-17 CRs on Enhancements of Management Data Analytics Service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82F6116"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CAC71BE"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E945D50" w14:textId="77777777" w:rsidR="00743C47" w:rsidRPr="003906F4" w:rsidRDefault="006F1045" w:rsidP="003906F4">
            <w:pPr>
              <w:pStyle w:val="TAL"/>
            </w:pPr>
            <w:r w:rsidRPr="003906F4">
              <w:t>Approved</w:t>
            </w:r>
          </w:p>
        </w:tc>
      </w:tr>
      <w:tr w:rsidR="00743C47" w:rsidRPr="003906F4" w14:paraId="111C462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4A2EA1C" w14:textId="77777777" w:rsidR="00743C47" w:rsidRPr="003906F4" w:rsidRDefault="006F1045" w:rsidP="003906F4">
            <w:pPr>
              <w:pStyle w:val="TAL"/>
            </w:pPr>
            <w:r w:rsidRPr="003906F4">
              <w:t>SP-220546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8FC1C05" w14:textId="77777777" w:rsidR="00743C47" w:rsidRPr="003906F4" w:rsidRDefault="006F1045" w:rsidP="003906F4">
            <w:pPr>
              <w:pStyle w:val="TAL"/>
            </w:pPr>
            <w:r w:rsidRPr="003906F4">
              <w:t>Rel-16 CRs on Security Assurance Specification for 5G</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ACBE294"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AC01DC8"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436F94" w14:textId="77777777" w:rsidR="00743C47" w:rsidRPr="003906F4" w:rsidRDefault="006F1045" w:rsidP="003906F4">
            <w:pPr>
              <w:pStyle w:val="TAL"/>
            </w:pPr>
            <w:r w:rsidRPr="003906F4">
              <w:t>Approved</w:t>
            </w:r>
          </w:p>
        </w:tc>
      </w:tr>
      <w:tr w:rsidR="00743C47" w:rsidRPr="003906F4" w14:paraId="369BE73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4BC014A" w14:textId="77777777" w:rsidR="00743C47" w:rsidRPr="003906F4" w:rsidRDefault="006F1045" w:rsidP="003906F4">
            <w:pPr>
              <w:pStyle w:val="TAL"/>
            </w:pPr>
            <w:r w:rsidRPr="003906F4">
              <w:t>SP-220547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B8A336C" w14:textId="77777777" w:rsidR="00743C47" w:rsidRPr="003906F4" w:rsidRDefault="006F1045" w:rsidP="003906F4">
            <w:pPr>
              <w:pStyle w:val="TAL"/>
            </w:pPr>
            <w:r w:rsidRPr="003906F4">
              <w:t>Rel-17 CRs on eSCAS_5G for 5G NWDAF</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FE39146"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848F88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272510B" w14:textId="77777777" w:rsidR="00743C47" w:rsidRPr="003906F4" w:rsidRDefault="006F1045" w:rsidP="003906F4">
            <w:pPr>
              <w:pStyle w:val="TAL"/>
            </w:pPr>
            <w:r w:rsidRPr="003906F4">
              <w:t>Approved</w:t>
            </w:r>
          </w:p>
        </w:tc>
      </w:tr>
      <w:tr w:rsidR="00743C47" w:rsidRPr="003906F4" w14:paraId="3594BD9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602091E" w14:textId="77777777" w:rsidR="00743C47" w:rsidRPr="003906F4" w:rsidRDefault="006F1045" w:rsidP="003906F4">
            <w:pPr>
              <w:pStyle w:val="TAL"/>
            </w:pPr>
            <w:r w:rsidRPr="003906F4">
              <w:t>SP-220543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7247918" w14:textId="77777777" w:rsidR="00743C47" w:rsidRPr="003906F4" w:rsidRDefault="006F1045" w:rsidP="003906F4">
            <w:pPr>
              <w:pStyle w:val="TAL"/>
            </w:pPr>
            <w:r w:rsidRPr="003906F4">
              <w:t>Rel-16 CRs on TEI</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D468C92"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68BAABD"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21C524" w14:textId="77777777" w:rsidR="00743C47" w:rsidRPr="003906F4" w:rsidRDefault="006F1045" w:rsidP="003906F4">
            <w:pPr>
              <w:pStyle w:val="TAL"/>
            </w:pPr>
            <w:r w:rsidRPr="003906F4">
              <w:t>Approved</w:t>
            </w:r>
          </w:p>
        </w:tc>
      </w:tr>
      <w:tr w:rsidR="00743C47" w:rsidRPr="003906F4" w14:paraId="3CCBCA3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638FBBB" w14:textId="77777777" w:rsidR="00743C47" w:rsidRPr="003906F4" w:rsidRDefault="006F1045" w:rsidP="003906F4">
            <w:pPr>
              <w:pStyle w:val="TAL"/>
            </w:pPr>
            <w:r w:rsidRPr="003906F4">
              <w:t>SP-220517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31DF42C" w14:textId="77777777" w:rsidR="00743C47" w:rsidRPr="003906F4" w:rsidRDefault="006F1045" w:rsidP="003906F4">
            <w:pPr>
              <w:pStyle w:val="TAL"/>
            </w:pPr>
            <w:r w:rsidRPr="003906F4">
              <w:t>Rel-17 CRs on 5G Charging for Local breakout roaming of data connectivity</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F2D2183"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16B7D39" w14:textId="77777777" w:rsidR="00743C47" w:rsidRPr="003906F4" w:rsidRDefault="006F1045" w:rsidP="003906F4">
            <w:pPr>
              <w:pStyle w:val="TAL"/>
            </w:pPr>
            <w:r w:rsidRPr="003906F4">
              <w:t>32.255 CR0380R1 and 32.255 CR0381R1 were withdrawn. Partially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3AFDD5A" w14:textId="77777777" w:rsidR="00743C47" w:rsidRPr="003906F4" w:rsidRDefault="006F1045" w:rsidP="003906F4">
            <w:pPr>
              <w:pStyle w:val="TAL"/>
            </w:pPr>
            <w:r w:rsidRPr="003906F4">
              <w:t>Partially approved</w:t>
            </w:r>
          </w:p>
        </w:tc>
      </w:tr>
      <w:tr w:rsidR="00743C47" w:rsidRPr="003906F4" w14:paraId="701C079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11A92CC" w14:textId="77777777" w:rsidR="00743C47" w:rsidRPr="003906F4" w:rsidRDefault="006F1045" w:rsidP="003906F4">
            <w:pPr>
              <w:pStyle w:val="TAL"/>
            </w:pPr>
            <w:r w:rsidRPr="003906F4">
              <w:t>SP-220548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37E99FE" w14:textId="77777777" w:rsidR="00743C47" w:rsidRPr="003906F4" w:rsidRDefault="006F1045" w:rsidP="003906F4">
            <w:pPr>
              <w:pStyle w:val="TAL"/>
            </w:pPr>
            <w:r w:rsidRPr="003906F4">
              <w:t>Rel-16 CRs on Security Aspects of eV2XARC</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AE65EBE"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2CD8514"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17712E1" w14:textId="77777777" w:rsidR="00743C47" w:rsidRPr="003906F4" w:rsidRDefault="006F1045" w:rsidP="003906F4">
            <w:pPr>
              <w:pStyle w:val="TAL"/>
            </w:pPr>
            <w:r w:rsidRPr="003906F4">
              <w:t>Approved</w:t>
            </w:r>
          </w:p>
        </w:tc>
      </w:tr>
      <w:tr w:rsidR="00743C47" w:rsidRPr="003906F4" w14:paraId="3D6F8B7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E5B67F8" w14:textId="77777777" w:rsidR="00743C47" w:rsidRPr="003906F4" w:rsidRDefault="006F1045" w:rsidP="003906F4">
            <w:pPr>
              <w:pStyle w:val="TAL"/>
            </w:pPr>
            <w:r w:rsidRPr="003906F4">
              <w:t>SP-220515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3B07FB8" w14:textId="77777777" w:rsidR="00743C47" w:rsidRPr="003906F4" w:rsidRDefault="006F1045" w:rsidP="003906F4">
            <w:pPr>
              <w:pStyle w:val="TAL"/>
            </w:pPr>
            <w:r w:rsidRPr="003906F4">
              <w:t>Rel-16 CRs on Enhancement of performance assurance for 5G networks including network slicing</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5207B99"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A32A0E7"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353B5BB" w14:textId="77777777" w:rsidR="00743C47" w:rsidRPr="003906F4" w:rsidRDefault="006F1045" w:rsidP="003906F4">
            <w:pPr>
              <w:pStyle w:val="TAL"/>
            </w:pPr>
            <w:r w:rsidRPr="003906F4">
              <w:t>Approved</w:t>
            </w:r>
          </w:p>
        </w:tc>
      </w:tr>
      <w:tr w:rsidR="00743C47" w:rsidRPr="003906F4" w14:paraId="035C1FE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B474254" w14:textId="77777777" w:rsidR="00743C47" w:rsidRPr="003906F4" w:rsidRDefault="006F1045" w:rsidP="003906F4">
            <w:pPr>
              <w:pStyle w:val="TAL"/>
            </w:pPr>
            <w:r w:rsidRPr="003906F4">
              <w:t>SP-220551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7C89463" w14:textId="77777777" w:rsidR="00743C47" w:rsidRPr="003906F4" w:rsidRDefault="006F1045" w:rsidP="003906F4">
            <w:pPr>
              <w:pStyle w:val="TAL"/>
            </w:pPr>
            <w:r w:rsidRPr="003906F4">
              <w:t>Rel-17 CRs on Security Aspects of eNPN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4F18E2D"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1E84A10"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76E08FF" w14:textId="77777777" w:rsidR="00743C47" w:rsidRPr="003906F4" w:rsidRDefault="006F1045" w:rsidP="003906F4">
            <w:pPr>
              <w:pStyle w:val="TAL"/>
            </w:pPr>
            <w:r w:rsidRPr="003906F4">
              <w:t>Approved</w:t>
            </w:r>
          </w:p>
        </w:tc>
      </w:tr>
      <w:tr w:rsidR="00743C47" w:rsidRPr="003906F4" w14:paraId="2285A86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0402DF9" w14:textId="77777777" w:rsidR="00743C47" w:rsidRPr="003906F4" w:rsidRDefault="006F1045" w:rsidP="003906F4">
            <w:pPr>
              <w:pStyle w:val="TAL"/>
            </w:pPr>
            <w:r w:rsidRPr="003906F4">
              <w:t>SP-220513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9304927" w14:textId="77777777" w:rsidR="00743C47" w:rsidRPr="003906F4" w:rsidRDefault="006F1045" w:rsidP="003906F4">
            <w:pPr>
              <w:pStyle w:val="TAL"/>
            </w:pPr>
            <w:r w:rsidRPr="003906F4">
              <w:t>Rel-17 CRs on Enhancements of 5G performance measurements and KPIs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C7330A5"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A1DD2C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2BF5E9" w14:textId="77777777" w:rsidR="00743C47" w:rsidRPr="003906F4" w:rsidRDefault="006F1045" w:rsidP="003906F4">
            <w:pPr>
              <w:pStyle w:val="TAL"/>
            </w:pPr>
            <w:r w:rsidRPr="003906F4">
              <w:t>Approved</w:t>
            </w:r>
          </w:p>
        </w:tc>
      </w:tr>
      <w:tr w:rsidR="00743C47" w:rsidRPr="003906F4" w14:paraId="1C9D25A1"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C9AA9E5" w14:textId="77777777" w:rsidR="00743C47" w:rsidRPr="003906F4" w:rsidRDefault="006F1045" w:rsidP="003906F4">
            <w:pPr>
              <w:pStyle w:val="TAL"/>
            </w:pPr>
            <w:r w:rsidRPr="003906F4">
              <w:t>SP-220512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474A9A8" w14:textId="77777777" w:rsidR="00743C47" w:rsidRPr="003906F4" w:rsidRDefault="006F1045" w:rsidP="003906F4">
            <w:pPr>
              <w:pStyle w:val="TAL"/>
            </w:pPr>
            <w:r w:rsidRPr="003906F4">
              <w:t>Rel-17 CRs on Enhancement of Handover Optimization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A9D686D"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3BBE1A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9CBDAFD" w14:textId="77777777" w:rsidR="00743C47" w:rsidRPr="003906F4" w:rsidRDefault="006F1045" w:rsidP="003906F4">
            <w:pPr>
              <w:pStyle w:val="TAL"/>
            </w:pPr>
            <w:r w:rsidRPr="003906F4">
              <w:t>Approved</w:t>
            </w:r>
          </w:p>
        </w:tc>
      </w:tr>
      <w:tr w:rsidR="00743C47" w:rsidRPr="003906F4" w14:paraId="752B3081"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3B965EE" w14:textId="77777777" w:rsidR="00743C47" w:rsidRPr="003906F4" w:rsidRDefault="006F1045" w:rsidP="003906F4">
            <w:pPr>
              <w:pStyle w:val="TAL"/>
            </w:pPr>
            <w:r w:rsidRPr="003906F4">
              <w:t>SP-220511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A885081" w14:textId="77777777" w:rsidR="00743C47" w:rsidRPr="003906F4" w:rsidRDefault="006F1045" w:rsidP="003906F4">
            <w:pPr>
              <w:pStyle w:val="TAL"/>
            </w:pPr>
            <w:r w:rsidRPr="003906F4">
              <w:t>Rel-18 CRs on Additional NRM features phase 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A850DB3"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D6B65A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C2727B6" w14:textId="77777777" w:rsidR="00743C47" w:rsidRPr="003906F4" w:rsidRDefault="006F1045" w:rsidP="003906F4">
            <w:pPr>
              <w:pStyle w:val="TAL"/>
            </w:pPr>
            <w:r w:rsidRPr="003906F4">
              <w:t>Approved</w:t>
            </w:r>
          </w:p>
        </w:tc>
      </w:tr>
      <w:tr w:rsidR="00743C47" w:rsidRPr="003906F4" w14:paraId="46414B0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F0B855" w14:textId="77777777" w:rsidR="00743C47" w:rsidRPr="003906F4" w:rsidRDefault="006F1045" w:rsidP="003906F4">
            <w:pPr>
              <w:pStyle w:val="TAL"/>
            </w:pPr>
            <w:r w:rsidRPr="003906F4">
              <w:t>SP-220510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1DC44E8" w14:textId="77777777" w:rsidR="00743C47" w:rsidRPr="003906F4" w:rsidRDefault="006F1045" w:rsidP="003906F4">
            <w:pPr>
              <w:pStyle w:val="TAL"/>
            </w:pPr>
            <w:r w:rsidRPr="003906F4">
              <w:t>Rel-16 CRs on NRM enhancements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A4C62AE"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F72845A"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4C540C" w14:textId="77777777" w:rsidR="00743C47" w:rsidRPr="003906F4" w:rsidRDefault="006F1045" w:rsidP="003906F4">
            <w:pPr>
              <w:pStyle w:val="TAL"/>
            </w:pPr>
            <w:r w:rsidRPr="003906F4">
              <w:t>Approved</w:t>
            </w:r>
          </w:p>
        </w:tc>
      </w:tr>
      <w:tr w:rsidR="00743C47" w:rsidRPr="003906F4" w14:paraId="68DF9DC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1E7BFA1" w14:textId="77777777" w:rsidR="00743C47" w:rsidRPr="003906F4" w:rsidRDefault="006F1045" w:rsidP="003906F4">
            <w:pPr>
              <w:pStyle w:val="TAL"/>
            </w:pPr>
            <w:r w:rsidRPr="003906F4">
              <w:t>SP-220509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2AF61E6" w14:textId="77777777" w:rsidR="00743C47" w:rsidRPr="003906F4" w:rsidRDefault="006F1045" w:rsidP="003906F4">
            <w:pPr>
              <w:pStyle w:val="TAL"/>
            </w:pPr>
            <w:r w:rsidRPr="003906F4">
              <w:t>Rel-17 CRs on Additional NRM features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D4B894C"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5DF132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9EECA9C" w14:textId="77777777" w:rsidR="00743C47" w:rsidRPr="003906F4" w:rsidRDefault="006F1045" w:rsidP="003906F4">
            <w:pPr>
              <w:pStyle w:val="TAL"/>
            </w:pPr>
            <w:r w:rsidRPr="003906F4">
              <w:t>Approved</w:t>
            </w:r>
          </w:p>
        </w:tc>
      </w:tr>
      <w:tr w:rsidR="00743C47" w:rsidRPr="003906F4" w14:paraId="678CCD6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5B4FD10" w14:textId="77777777" w:rsidR="00743C47" w:rsidRPr="003906F4" w:rsidRDefault="006F1045" w:rsidP="003906F4">
            <w:pPr>
              <w:pStyle w:val="TAL"/>
            </w:pPr>
            <w:r w:rsidRPr="003906F4">
              <w:lastRenderedPageBreak/>
              <w:t>SP-220508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B5D2EDE" w14:textId="77777777" w:rsidR="00743C47" w:rsidRPr="003906F4" w:rsidRDefault="006F1045" w:rsidP="003906F4">
            <w:pPr>
              <w:pStyle w:val="TAL"/>
            </w:pPr>
            <w:r w:rsidRPr="003906F4">
              <w:t>Rel-17 CRs on Enhancements of Self-Organizing Networks (SON) for 5G networks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0DBF59A"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16A17F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E275FA4" w14:textId="77777777" w:rsidR="00743C47" w:rsidRPr="003906F4" w:rsidRDefault="006F1045" w:rsidP="003906F4">
            <w:pPr>
              <w:pStyle w:val="TAL"/>
            </w:pPr>
            <w:r w:rsidRPr="003906F4">
              <w:t>Approved</w:t>
            </w:r>
          </w:p>
        </w:tc>
      </w:tr>
      <w:tr w:rsidR="00743C47" w:rsidRPr="003906F4" w14:paraId="5EF0547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FB1A6F1" w14:textId="77777777" w:rsidR="00743C47" w:rsidRPr="003906F4" w:rsidRDefault="006F1045" w:rsidP="003906F4">
            <w:pPr>
              <w:pStyle w:val="TAL"/>
            </w:pPr>
            <w:r w:rsidRPr="003906F4">
              <w:t>SP-220507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D5E24F1" w14:textId="77777777" w:rsidR="00743C47" w:rsidRPr="003906F4" w:rsidRDefault="006F1045" w:rsidP="003906F4">
            <w:pPr>
              <w:pStyle w:val="TAL"/>
            </w:pPr>
            <w:r w:rsidRPr="003906F4">
              <w:t>Rel-17 CRs on Enhancement on Management Aspects of 5G Service-Level Agreement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FBC3700"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296C1C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C95EEA0" w14:textId="77777777" w:rsidR="00743C47" w:rsidRPr="003906F4" w:rsidRDefault="006F1045" w:rsidP="003906F4">
            <w:pPr>
              <w:pStyle w:val="TAL"/>
            </w:pPr>
            <w:r w:rsidRPr="003906F4">
              <w:t>Approved</w:t>
            </w:r>
          </w:p>
        </w:tc>
      </w:tr>
      <w:tr w:rsidR="00743C47" w:rsidRPr="003906F4" w14:paraId="3E0F06F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4E4C84C" w14:textId="77777777" w:rsidR="00743C47" w:rsidRPr="003906F4" w:rsidRDefault="006F1045" w:rsidP="003906F4">
            <w:pPr>
              <w:pStyle w:val="TAL"/>
            </w:pPr>
            <w:r w:rsidRPr="003906F4">
              <w:t>SP-220506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7E4E381" w14:textId="77777777" w:rsidR="00743C47" w:rsidRPr="003906F4" w:rsidRDefault="006F1045" w:rsidP="003906F4">
            <w:pPr>
              <w:pStyle w:val="TAL"/>
            </w:pPr>
            <w:r w:rsidRPr="003906F4">
              <w:t>Rel--17 CRs on Edge Computing Management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2F881D0"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298DA0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CF06993" w14:textId="77777777" w:rsidR="00743C47" w:rsidRPr="003906F4" w:rsidRDefault="006F1045" w:rsidP="003906F4">
            <w:pPr>
              <w:pStyle w:val="TAL"/>
            </w:pPr>
            <w:r w:rsidRPr="003906F4">
              <w:t>Approved</w:t>
            </w:r>
          </w:p>
        </w:tc>
      </w:tr>
      <w:tr w:rsidR="00743C47" w:rsidRPr="003906F4" w14:paraId="656565B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18C08E6" w14:textId="77777777" w:rsidR="00743C47" w:rsidRPr="003906F4" w:rsidRDefault="006F1045" w:rsidP="003906F4">
            <w:pPr>
              <w:pStyle w:val="TAL"/>
            </w:pPr>
            <w:r w:rsidRPr="003906F4">
              <w:t>SP-220505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43E5C76" w14:textId="77777777" w:rsidR="00743C47" w:rsidRPr="003906F4" w:rsidRDefault="006F1045" w:rsidP="003906F4">
            <w:pPr>
              <w:pStyle w:val="TAL"/>
            </w:pPr>
            <w:r w:rsidRPr="003906F4">
              <w:t>Rel-17 CRs on Management data collection control and discovery</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76DECD6"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F23C301"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9FCE18B" w14:textId="77777777" w:rsidR="00743C47" w:rsidRPr="003906F4" w:rsidRDefault="006F1045" w:rsidP="003906F4">
            <w:pPr>
              <w:pStyle w:val="TAL"/>
            </w:pPr>
            <w:r w:rsidRPr="003906F4">
              <w:t>Approved</w:t>
            </w:r>
          </w:p>
        </w:tc>
      </w:tr>
      <w:tr w:rsidR="00743C47" w:rsidRPr="003906F4" w14:paraId="3D22B88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DFBFD9C" w14:textId="77777777" w:rsidR="00743C47" w:rsidRPr="003906F4" w:rsidRDefault="006F1045" w:rsidP="003906F4">
            <w:pPr>
              <w:pStyle w:val="TAL"/>
            </w:pPr>
            <w:r w:rsidRPr="003906F4">
              <w:t>SP-220516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73D4B99" w14:textId="77777777" w:rsidR="00743C47" w:rsidRPr="003906F4" w:rsidRDefault="006F1045" w:rsidP="003906F4">
            <w:pPr>
              <w:pStyle w:val="TAL"/>
            </w:pPr>
            <w:r w:rsidRPr="003906F4">
              <w:t>Rel-16 CRs on Management of MDT in 5G</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58A053A"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AF730F9"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81EB56C" w14:textId="77777777" w:rsidR="00743C47" w:rsidRPr="003906F4" w:rsidRDefault="006F1045" w:rsidP="003906F4">
            <w:pPr>
              <w:pStyle w:val="TAL"/>
            </w:pPr>
            <w:r w:rsidRPr="003906F4">
              <w:t>Approved</w:t>
            </w:r>
          </w:p>
        </w:tc>
      </w:tr>
      <w:tr w:rsidR="00743C47" w:rsidRPr="003906F4" w14:paraId="0A9BE02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0E6AD5" w14:textId="77777777" w:rsidR="00743C47" w:rsidRPr="003906F4" w:rsidRDefault="006F1045" w:rsidP="003906F4">
            <w:pPr>
              <w:pStyle w:val="TAL"/>
            </w:pPr>
            <w:r w:rsidRPr="003906F4">
              <w:t>SP-220563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C257260" w14:textId="77777777" w:rsidR="00743C47" w:rsidRPr="003906F4" w:rsidRDefault="006F1045" w:rsidP="003906F4">
            <w:pPr>
              <w:pStyle w:val="TAL"/>
            </w:pPr>
            <w:r w:rsidRPr="003906F4">
              <w:t>Rel-16 CRs on TEI Batch 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3A1B69A"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DE6F0BD"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FAE3E60" w14:textId="77777777" w:rsidR="00743C47" w:rsidRPr="003906F4" w:rsidRDefault="006F1045" w:rsidP="003906F4">
            <w:pPr>
              <w:pStyle w:val="TAL"/>
            </w:pPr>
            <w:r w:rsidRPr="003906F4">
              <w:t>Approved</w:t>
            </w:r>
          </w:p>
        </w:tc>
      </w:tr>
      <w:tr w:rsidR="00743C47" w:rsidRPr="003906F4" w14:paraId="332BB8E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8F36554" w14:textId="77777777" w:rsidR="00743C47" w:rsidRPr="003906F4" w:rsidRDefault="006F1045" w:rsidP="003906F4">
            <w:pPr>
              <w:pStyle w:val="TAL"/>
            </w:pPr>
            <w:r w:rsidRPr="003906F4">
              <w:t>SP-220621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C831896" w14:textId="77777777" w:rsidR="00743C47" w:rsidRPr="003906F4" w:rsidRDefault="006F1045" w:rsidP="003906F4">
            <w:pPr>
              <w:pStyle w:val="TAL"/>
            </w:pPr>
            <w:r w:rsidRPr="003906F4">
              <w:t>Rel-17 CRs on Corrections to 5GMS, MBS user service protocols, Additional stage 2 details and various other corrections pertaining to WID: 5MBUSA</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C5320DC"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C20871D"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6EC52A8" w14:textId="77777777" w:rsidR="00743C47" w:rsidRPr="003906F4" w:rsidRDefault="006F1045" w:rsidP="003906F4">
            <w:pPr>
              <w:pStyle w:val="TAL"/>
            </w:pPr>
            <w:r w:rsidRPr="003906F4">
              <w:t>Approved</w:t>
            </w:r>
          </w:p>
        </w:tc>
      </w:tr>
      <w:tr w:rsidR="00743C47" w:rsidRPr="003906F4" w14:paraId="22BA6C9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F60F612" w14:textId="77777777" w:rsidR="00743C47" w:rsidRPr="003906F4" w:rsidRDefault="006F1045" w:rsidP="003906F4">
            <w:pPr>
              <w:pStyle w:val="TAL"/>
            </w:pPr>
            <w:r w:rsidRPr="003906F4">
              <w:t>SP-220602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5CCD1F4" w14:textId="77777777" w:rsidR="00743C47" w:rsidRPr="003906F4" w:rsidRDefault="006F1045" w:rsidP="003906F4">
            <w:pPr>
              <w:pStyle w:val="TAL"/>
            </w:pPr>
            <w:r w:rsidRPr="003906F4">
              <w:t xml:space="preserve">Rel-17 CRs on Requirement on UE </w:t>
            </w:r>
            <w:proofErr w:type="spellStart"/>
            <w:r w:rsidRPr="003906F4">
              <w:t>Behavior</w:t>
            </w:r>
            <w:proofErr w:type="spellEnd"/>
            <w:r w:rsidRPr="003906F4">
              <w:t xml:space="preserve"> regarding </w:t>
            </w:r>
            <w:proofErr w:type="spellStart"/>
            <w:r w:rsidRPr="003906F4">
              <w:t>QoE</w:t>
            </w:r>
            <w:proofErr w:type="spellEnd"/>
            <w:r w:rsidRPr="003906F4">
              <w:t xml:space="preserve"> Measurement and Reporting and content encoding [TEI17]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D9F4713"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27657AE"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10E7566" w14:textId="77777777" w:rsidR="00743C47" w:rsidRPr="003906F4" w:rsidRDefault="006F1045" w:rsidP="003906F4">
            <w:pPr>
              <w:pStyle w:val="TAL"/>
            </w:pPr>
            <w:r w:rsidRPr="003906F4">
              <w:t>Approved</w:t>
            </w:r>
          </w:p>
        </w:tc>
      </w:tr>
      <w:tr w:rsidR="00743C47" w:rsidRPr="003906F4" w14:paraId="407572D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4E4F94E" w14:textId="77777777" w:rsidR="00743C47" w:rsidRPr="003906F4" w:rsidRDefault="006F1045" w:rsidP="003906F4">
            <w:pPr>
              <w:pStyle w:val="TAL"/>
            </w:pPr>
            <w:r w:rsidRPr="003906F4">
              <w:t>SP-220601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F3D14DE" w14:textId="77777777" w:rsidR="00743C47" w:rsidRPr="003906F4" w:rsidRDefault="006F1045" w:rsidP="003906F4">
            <w:pPr>
              <w:pStyle w:val="TAL"/>
            </w:pPr>
            <w:r w:rsidRPr="003906F4">
              <w:t xml:space="preserve">Rel-16 CR on Correction to </w:t>
            </w:r>
            <w:proofErr w:type="spellStart"/>
            <w:r w:rsidRPr="003906F4">
              <w:t>QoE</w:t>
            </w:r>
            <w:proofErr w:type="spellEnd"/>
            <w:r w:rsidRPr="003906F4">
              <w:t xml:space="preserve"> metrics reporting client configuration [5GMS3, TEI16]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5565D9E"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D524F7C"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9C04720" w14:textId="77777777" w:rsidR="00743C47" w:rsidRPr="003906F4" w:rsidRDefault="006F1045" w:rsidP="003906F4">
            <w:pPr>
              <w:pStyle w:val="TAL"/>
            </w:pPr>
            <w:r w:rsidRPr="003906F4">
              <w:t>Approved</w:t>
            </w:r>
          </w:p>
        </w:tc>
      </w:tr>
      <w:tr w:rsidR="00743C47" w:rsidRPr="003906F4" w14:paraId="0A63090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4C452C3" w14:textId="77777777" w:rsidR="00743C47" w:rsidRPr="003906F4" w:rsidRDefault="006F1045" w:rsidP="003906F4">
            <w:pPr>
              <w:pStyle w:val="TAL"/>
            </w:pPr>
            <w:r w:rsidRPr="003906F4">
              <w:t>SP-220600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AA7F1CF" w14:textId="77777777" w:rsidR="00743C47" w:rsidRPr="003906F4" w:rsidRDefault="006F1045" w:rsidP="003906F4">
            <w:pPr>
              <w:pStyle w:val="TAL"/>
            </w:pPr>
            <w:r w:rsidRPr="003906F4">
              <w:t xml:space="preserve">Rel-17 CRs on addition of DNN/Slice in the </w:t>
            </w:r>
            <w:proofErr w:type="spellStart"/>
            <w:r w:rsidRPr="003906F4">
              <w:t>QoE</w:t>
            </w:r>
            <w:proofErr w:type="spellEnd"/>
            <w:r w:rsidRPr="003906F4">
              <w:t xml:space="preserve"> report schema and DNN/Slice in the </w:t>
            </w:r>
            <w:proofErr w:type="spellStart"/>
            <w:r w:rsidRPr="003906F4">
              <w:t>QoE</w:t>
            </w:r>
            <w:proofErr w:type="spellEnd"/>
            <w:r w:rsidRPr="003906F4">
              <w:t xml:space="preserve"> report schema [</w:t>
            </w:r>
            <w:proofErr w:type="spellStart"/>
            <w:r w:rsidRPr="003906F4">
              <w:t>NR_QoE</w:t>
            </w:r>
            <w:proofErr w:type="spellEnd"/>
            <w:r w:rsidRPr="003906F4">
              <w:t>-Core]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7F46C7E"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6F2CC8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B9D3E11" w14:textId="77777777" w:rsidR="00743C47" w:rsidRPr="003906F4" w:rsidRDefault="006F1045" w:rsidP="003906F4">
            <w:pPr>
              <w:pStyle w:val="TAL"/>
            </w:pPr>
            <w:r w:rsidRPr="003906F4">
              <w:t>Approved</w:t>
            </w:r>
          </w:p>
        </w:tc>
      </w:tr>
      <w:tr w:rsidR="00743C47" w:rsidRPr="003906F4" w14:paraId="7E7E563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5D953B" w14:textId="77777777" w:rsidR="00743C47" w:rsidRPr="003906F4" w:rsidRDefault="006F1045" w:rsidP="003906F4">
            <w:pPr>
              <w:pStyle w:val="TAL"/>
            </w:pPr>
            <w:r w:rsidRPr="003906F4">
              <w:t>SP-220599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532A371" w14:textId="77777777" w:rsidR="00743C47" w:rsidRPr="003906F4" w:rsidRDefault="006F1045" w:rsidP="003906F4">
            <w:pPr>
              <w:pStyle w:val="TAL"/>
            </w:pPr>
            <w:r w:rsidRPr="003906F4">
              <w:t>Rel-17 CRs on ITT4RT Features and Images [ITT4RT]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2B509EE"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64ACE2B"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ED4383E" w14:textId="77777777" w:rsidR="00743C47" w:rsidRPr="003906F4" w:rsidRDefault="006F1045" w:rsidP="003906F4">
            <w:pPr>
              <w:pStyle w:val="TAL"/>
            </w:pPr>
            <w:r w:rsidRPr="003906F4">
              <w:t>Approved</w:t>
            </w:r>
          </w:p>
        </w:tc>
      </w:tr>
      <w:tr w:rsidR="00743C47" w:rsidRPr="003906F4" w14:paraId="51EB6606"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FBEAF49" w14:textId="77777777" w:rsidR="00743C47" w:rsidRPr="003906F4" w:rsidRDefault="006F1045" w:rsidP="003906F4">
            <w:pPr>
              <w:pStyle w:val="TAL"/>
            </w:pPr>
            <w:r w:rsidRPr="003906F4">
              <w:t>SP-220598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157509E" w14:textId="77777777" w:rsidR="00743C47" w:rsidRPr="003906F4" w:rsidRDefault="006F1045" w:rsidP="003906F4">
            <w:pPr>
              <w:pStyle w:val="TAL"/>
            </w:pPr>
            <w:r w:rsidRPr="003906F4">
              <w:t>Rel-17 CRs on Data collection and reporting for 5G Media Streaming, Expanded downlink provisioning procedures and domain model, use cases for newly defined 5GMS event [EVEX]</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DBCBA14"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C3B74B1"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FF8AC01" w14:textId="77777777" w:rsidR="00743C47" w:rsidRPr="003906F4" w:rsidRDefault="006F1045" w:rsidP="003906F4">
            <w:pPr>
              <w:pStyle w:val="TAL"/>
            </w:pPr>
            <w:r w:rsidRPr="003906F4">
              <w:t>Approved</w:t>
            </w:r>
          </w:p>
        </w:tc>
      </w:tr>
      <w:tr w:rsidR="00743C47" w:rsidRPr="003906F4" w14:paraId="27C23B9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EB5CED8" w14:textId="77777777" w:rsidR="00743C47" w:rsidRPr="003906F4" w:rsidRDefault="006F1045" w:rsidP="003906F4">
            <w:pPr>
              <w:pStyle w:val="TAL"/>
            </w:pPr>
            <w:r w:rsidRPr="003906F4">
              <w:t>SP-220597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FCD0611" w14:textId="77777777" w:rsidR="00743C47" w:rsidRPr="003906F4" w:rsidRDefault="006F1045" w:rsidP="003906F4">
            <w:pPr>
              <w:pStyle w:val="TAL"/>
            </w:pPr>
            <w:r w:rsidRPr="003906F4">
              <w:t xml:space="preserve">Rel-17 CRs on User Service, </w:t>
            </w:r>
            <w:proofErr w:type="spellStart"/>
            <w:r w:rsidRPr="003906F4">
              <w:t>xMB</w:t>
            </w:r>
            <w:proofErr w:type="spellEnd"/>
            <w:r w:rsidRPr="003906F4">
              <w:t xml:space="preserve">, API and 5GMS protocol extensions for 5GMS via </w:t>
            </w:r>
            <w:proofErr w:type="spellStart"/>
            <w:r w:rsidRPr="003906F4">
              <w:t>eMBMS</w:t>
            </w:r>
            <w:proofErr w:type="spellEnd"/>
            <w:r w:rsidRPr="003906F4">
              <w:t xml:space="preserve"> [5MBP3]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76E8C98"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7149BEE"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CAEC4D8" w14:textId="77777777" w:rsidR="00743C47" w:rsidRPr="003906F4" w:rsidRDefault="006F1045" w:rsidP="003906F4">
            <w:pPr>
              <w:pStyle w:val="TAL"/>
            </w:pPr>
            <w:r w:rsidRPr="003906F4">
              <w:t>Approved</w:t>
            </w:r>
          </w:p>
        </w:tc>
      </w:tr>
      <w:tr w:rsidR="00743C47" w:rsidRPr="003906F4" w14:paraId="18B7BB5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175786E" w14:textId="77777777" w:rsidR="00743C47" w:rsidRPr="003906F4" w:rsidRDefault="006F1045" w:rsidP="003906F4">
            <w:pPr>
              <w:pStyle w:val="TAL"/>
            </w:pPr>
            <w:r w:rsidRPr="003906F4">
              <w:t>SP-220596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29A0CF8" w14:textId="77777777" w:rsidR="00743C47" w:rsidRPr="003906F4" w:rsidRDefault="006F1045" w:rsidP="003906F4">
            <w:pPr>
              <w:pStyle w:val="TAL"/>
            </w:pPr>
            <w:r w:rsidRPr="003906F4">
              <w:t>Rel-16 CRs on Registration of URNs [5GMS3]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AF06D59"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49FAE80"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CF61CB2" w14:textId="77777777" w:rsidR="00743C47" w:rsidRPr="003906F4" w:rsidRDefault="006F1045" w:rsidP="003906F4">
            <w:pPr>
              <w:pStyle w:val="TAL"/>
            </w:pPr>
            <w:r w:rsidRPr="003906F4">
              <w:t>Approved</w:t>
            </w:r>
          </w:p>
        </w:tc>
      </w:tr>
      <w:tr w:rsidR="00743C47" w:rsidRPr="003906F4" w14:paraId="1B61D91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B9B0146" w14:textId="77777777" w:rsidR="00743C47" w:rsidRPr="003906F4" w:rsidRDefault="006F1045" w:rsidP="003906F4">
            <w:pPr>
              <w:pStyle w:val="TAL"/>
            </w:pPr>
            <w:r w:rsidRPr="003906F4">
              <w:t>SP-220595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48CC041" w14:textId="77777777" w:rsidR="00743C47" w:rsidRPr="003906F4" w:rsidRDefault="006F1045" w:rsidP="003906F4">
            <w:pPr>
              <w:pStyle w:val="TAL"/>
            </w:pPr>
            <w:r w:rsidRPr="003906F4">
              <w:t>Rel-17 CR on adding Stage 3 Edge Support [5GMS_EDGE_3]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6B8780D"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DE2368E"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A53C965" w14:textId="77777777" w:rsidR="00743C47" w:rsidRPr="003906F4" w:rsidRDefault="006F1045" w:rsidP="003906F4">
            <w:pPr>
              <w:pStyle w:val="TAL"/>
            </w:pPr>
            <w:r w:rsidRPr="003906F4">
              <w:t>Approved</w:t>
            </w:r>
          </w:p>
        </w:tc>
      </w:tr>
      <w:tr w:rsidR="00743C47" w:rsidRPr="003906F4" w14:paraId="05865B2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3D155EB" w14:textId="77777777" w:rsidR="00743C47" w:rsidRPr="003906F4" w:rsidRDefault="006F1045" w:rsidP="003906F4">
            <w:pPr>
              <w:pStyle w:val="TAL"/>
            </w:pPr>
            <w:r w:rsidRPr="003906F4">
              <w:t>SP-220594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0D9CBB2" w14:textId="77777777" w:rsidR="00743C47" w:rsidRPr="003906F4" w:rsidRDefault="006F1045" w:rsidP="003906F4">
            <w:pPr>
              <w:pStyle w:val="TAL"/>
            </w:pPr>
            <w:r w:rsidRPr="003906F4">
              <w:t>Rel-17 CR on edge provisioning procedures [5GMS_EDGE]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E6855C4"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3AEFB7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AF21E70" w14:textId="77777777" w:rsidR="00743C47" w:rsidRPr="003906F4" w:rsidRDefault="006F1045" w:rsidP="003906F4">
            <w:pPr>
              <w:pStyle w:val="TAL"/>
            </w:pPr>
            <w:r w:rsidRPr="003906F4">
              <w:t>Approved</w:t>
            </w:r>
          </w:p>
        </w:tc>
      </w:tr>
      <w:tr w:rsidR="00743C47" w:rsidRPr="003906F4" w14:paraId="0875039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E628317" w14:textId="77777777" w:rsidR="00743C47" w:rsidRPr="003906F4" w:rsidRDefault="006F1045" w:rsidP="003906F4">
            <w:pPr>
              <w:pStyle w:val="TAL"/>
            </w:pPr>
            <w:r w:rsidRPr="003906F4">
              <w:t>SP-220593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44BC020" w14:textId="77777777" w:rsidR="00743C47" w:rsidRPr="003906F4" w:rsidRDefault="006F1045" w:rsidP="003906F4">
            <w:pPr>
              <w:pStyle w:val="TAL"/>
            </w:pPr>
            <w:r w:rsidRPr="003906F4">
              <w:t>Rel-17 CRs on TEI batch 3 (non-inclusive language corrections)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916835D"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FBA447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E0DC6C" w14:textId="77777777" w:rsidR="00743C47" w:rsidRPr="003906F4" w:rsidRDefault="006F1045" w:rsidP="003906F4">
            <w:pPr>
              <w:pStyle w:val="TAL"/>
            </w:pPr>
            <w:r w:rsidRPr="003906F4">
              <w:t>Approved</w:t>
            </w:r>
          </w:p>
        </w:tc>
      </w:tr>
      <w:tr w:rsidR="00743C47" w:rsidRPr="003906F4" w14:paraId="0B5D47F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C185290" w14:textId="77777777" w:rsidR="00743C47" w:rsidRPr="003906F4" w:rsidRDefault="006F1045" w:rsidP="003906F4">
            <w:pPr>
              <w:pStyle w:val="TAL"/>
            </w:pPr>
            <w:r w:rsidRPr="003906F4">
              <w:t>SP-220549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C241E74" w14:textId="77777777" w:rsidR="00743C47" w:rsidRPr="003906F4" w:rsidRDefault="006F1045" w:rsidP="003906F4">
            <w:pPr>
              <w:pStyle w:val="TAL"/>
            </w:pPr>
            <w:r w:rsidRPr="003906F4">
              <w:t>Rel-17 CRs on Security enhancement for SEAL</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0B10E33"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37A8E00"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FA656D0" w14:textId="77777777" w:rsidR="00743C47" w:rsidRPr="003906F4" w:rsidRDefault="006F1045" w:rsidP="003906F4">
            <w:pPr>
              <w:pStyle w:val="TAL"/>
            </w:pPr>
            <w:r w:rsidRPr="003906F4">
              <w:t>Approved</w:t>
            </w:r>
          </w:p>
        </w:tc>
      </w:tr>
      <w:tr w:rsidR="00743C47" w:rsidRPr="003906F4" w14:paraId="7B2716B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9EF034" w14:textId="77777777" w:rsidR="00743C47" w:rsidRPr="003906F4" w:rsidRDefault="006F1045" w:rsidP="003906F4">
            <w:pPr>
              <w:pStyle w:val="TAL"/>
            </w:pPr>
            <w:r w:rsidRPr="003906F4">
              <w:t>SP-220564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071BF14" w14:textId="77777777" w:rsidR="00743C47" w:rsidRPr="003906F4" w:rsidRDefault="006F1045" w:rsidP="003906F4">
            <w:pPr>
              <w:pStyle w:val="TAL"/>
            </w:pPr>
            <w:r w:rsidRPr="003906F4">
              <w:t>Rel-17 CRs on TEI batch 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6BC20FC"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A4A184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92F0A8" w14:textId="77777777" w:rsidR="00743C47" w:rsidRPr="003906F4" w:rsidRDefault="006F1045" w:rsidP="003906F4">
            <w:pPr>
              <w:pStyle w:val="TAL"/>
            </w:pPr>
            <w:r w:rsidRPr="003906F4">
              <w:t>Approved</w:t>
            </w:r>
          </w:p>
        </w:tc>
      </w:tr>
      <w:tr w:rsidR="00743C47" w:rsidRPr="003906F4" w14:paraId="09F26949"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59FB22B" w14:textId="77777777" w:rsidR="00743C47" w:rsidRPr="003906F4" w:rsidRDefault="006F1045" w:rsidP="003906F4">
            <w:pPr>
              <w:pStyle w:val="TAL"/>
            </w:pPr>
            <w:r w:rsidRPr="003906F4">
              <w:t>SP-220504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A82D1F1" w14:textId="77777777" w:rsidR="00743C47" w:rsidRPr="003906F4" w:rsidRDefault="006F1045" w:rsidP="003906F4">
            <w:pPr>
              <w:pStyle w:val="TAL"/>
            </w:pPr>
            <w:r w:rsidRPr="003906F4">
              <w:t>Rel-16 CRs on Closed loop SLS Assurance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7BCFED8"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8895458"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775B6CB" w14:textId="77777777" w:rsidR="00743C47" w:rsidRPr="003906F4" w:rsidRDefault="006F1045" w:rsidP="003906F4">
            <w:pPr>
              <w:pStyle w:val="TAL"/>
            </w:pPr>
            <w:r w:rsidRPr="003906F4">
              <w:t>Approved</w:t>
            </w:r>
          </w:p>
        </w:tc>
      </w:tr>
      <w:tr w:rsidR="00743C47" w:rsidRPr="003906F4" w14:paraId="64828D8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3BDB956" w14:textId="77777777" w:rsidR="00743C47" w:rsidRPr="003906F4" w:rsidRDefault="006F1045" w:rsidP="003906F4">
            <w:pPr>
              <w:pStyle w:val="TAL"/>
            </w:pPr>
            <w:r w:rsidRPr="003906F4">
              <w:t>SP-220562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07BEB57" w14:textId="77777777" w:rsidR="00743C47" w:rsidRPr="003906F4" w:rsidRDefault="006F1045" w:rsidP="003906F4">
            <w:pPr>
              <w:pStyle w:val="TAL"/>
            </w:pPr>
            <w:r w:rsidRPr="003906F4">
              <w:t>Rel-15 CRs on TEI</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D002CF0"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AC8E635"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8342BD6" w14:textId="77777777" w:rsidR="00743C47" w:rsidRPr="003906F4" w:rsidRDefault="006F1045" w:rsidP="003906F4">
            <w:pPr>
              <w:pStyle w:val="TAL"/>
            </w:pPr>
            <w:r w:rsidRPr="003906F4">
              <w:t>Approved</w:t>
            </w:r>
          </w:p>
        </w:tc>
      </w:tr>
      <w:tr w:rsidR="00743C47" w:rsidRPr="003906F4" w14:paraId="08C3A691"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F7B62C1" w14:textId="77777777" w:rsidR="00743C47" w:rsidRPr="003906F4" w:rsidRDefault="006F1045" w:rsidP="003906F4">
            <w:pPr>
              <w:pStyle w:val="TAL"/>
            </w:pPr>
            <w:r w:rsidRPr="003906F4">
              <w:t>SP-220560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B887E99" w14:textId="77777777" w:rsidR="00743C47" w:rsidRPr="003906F4" w:rsidRDefault="006F1045" w:rsidP="003906F4">
            <w:pPr>
              <w:pStyle w:val="TAL"/>
            </w:pPr>
            <w:r w:rsidRPr="003906F4">
              <w:t>Rel-17 CRs on User Plane Integrity Protection for LTE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E6D906A"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C4A34B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5D5DE72" w14:textId="77777777" w:rsidR="00743C47" w:rsidRPr="003906F4" w:rsidRDefault="006F1045" w:rsidP="003906F4">
            <w:pPr>
              <w:pStyle w:val="TAL"/>
            </w:pPr>
            <w:r w:rsidRPr="003906F4">
              <w:t>Approved</w:t>
            </w:r>
          </w:p>
        </w:tc>
      </w:tr>
      <w:tr w:rsidR="00743C47" w:rsidRPr="003906F4" w14:paraId="56AFCF46"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4D9B269" w14:textId="77777777" w:rsidR="00743C47" w:rsidRPr="003906F4" w:rsidRDefault="006F1045" w:rsidP="003906F4">
            <w:pPr>
              <w:pStyle w:val="TAL"/>
            </w:pPr>
            <w:r w:rsidRPr="003906F4">
              <w:lastRenderedPageBreak/>
              <w:t>SP-220559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E9E46A7" w14:textId="77777777" w:rsidR="00743C47" w:rsidRPr="003906F4" w:rsidRDefault="006F1045" w:rsidP="003906F4">
            <w:pPr>
              <w:pStyle w:val="TAL"/>
            </w:pPr>
            <w:r w:rsidRPr="003906F4">
              <w:t>Rel-15 CRs on Security aspects of 5G System - Phase 1</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9094CB5"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4D0A600"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37D3D91" w14:textId="77777777" w:rsidR="00743C47" w:rsidRPr="003906F4" w:rsidRDefault="006F1045" w:rsidP="003906F4">
            <w:pPr>
              <w:pStyle w:val="TAL"/>
            </w:pPr>
            <w:r w:rsidRPr="003906F4">
              <w:t>Approved</w:t>
            </w:r>
          </w:p>
        </w:tc>
      </w:tr>
      <w:tr w:rsidR="00743C47" w:rsidRPr="003906F4" w14:paraId="04C1AEB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1AF83FA" w14:textId="77777777" w:rsidR="00743C47" w:rsidRPr="003906F4" w:rsidRDefault="006F1045" w:rsidP="003906F4">
            <w:pPr>
              <w:pStyle w:val="TAL"/>
            </w:pPr>
            <w:r w:rsidRPr="003906F4">
              <w:t>SP-220558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566D59A" w14:textId="77777777" w:rsidR="00743C47" w:rsidRPr="003906F4" w:rsidRDefault="006F1045" w:rsidP="003906F4">
            <w:pPr>
              <w:pStyle w:val="TAL"/>
            </w:pPr>
            <w:r w:rsidRPr="003906F4">
              <w:t>Rel-17 CRs on Security Aspects of Enhancements of Support for Edge Computing in 5GC</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51D4F3C"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07585EB"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9F490A" w14:textId="77777777" w:rsidR="00743C47" w:rsidRPr="003906F4" w:rsidRDefault="006F1045" w:rsidP="003906F4">
            <w:pPr>
              <w:pStyle w:val="TAL"/>
            </w:pPr>
            <w:r w:rsidRPr="003906F4">
              <w:t>Approved</w:t>
            </w:r>
          </w:p>
        </w:tc>
      </w:tr>
      <w:tr w:rsidR="00743C47" w:rsidRPr="003906F4" w14:paraId="65BEEFA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5598C03" w14:textId="77777777" w:rsidR="00743C47" w:rsidRPr="003906F4" w:rsidRDefault="006F1045" w:rsidP="003906F4">
            <w:pPr>
              <w:pStyle w:val="TAL"/>
            </w:pPr>
            <w:r w:rsidRPr="003906F4">
              <w:t>SP-220557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75D1287" w14:textId="77777777" w:rsidR="00743C47" w:rsidRPr="003906F4" w:rsidRDefault="006F1045" w:rsidP="003906F4">
            <w:pPr>
              <w:pStyle w:val="TAL"/>
            </w:pPr>
            <w:r w:rsidRPr="003906F4">
              <w:t>Rel-17 CRs on Security Aspects of Enhancements for 5G Multicast-Broadcast Services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89C8ACD"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885B86E"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D014B9E" w14:textId="77777777" w:rsidR="00743C47" w:rsidRPr="003906F4" w:rsidRDefault="006F1045" w:rsidP="003906F4">
            <w:pPr>
              <w:pStyle w:val="TAL"/>
            </w:pPr>
            <w:r w:rsidRPr="003906F4">
              <w:t>Approved</w:t>
            </w:r>
          </w:p>
        </w:tc>
      </w:tr>
      <w:tr w:rsidR="00743C47" w:rsidRPr="003906F4" w14:paraId="160A099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8FD7C50" w14:textId="77777777" w:rsidR="00743C47" w:rsidRPr="003906F4" w:rsidRDefault="006F1045" w:rsidP="003906F4">
            <w:pPr>
              <w:pStyle w:val="TAL"/>
            </w:pPr>
            <w:r w:rsidRPr="003906F4">
              <w:t>SP-220556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F96F94E" w14:textId="77777777" w:rsidR="00743C47" w:rsidRPr="003906F4" w:rsidRDefault="006F1045" w:rsidP="003906F4">
            <w:pPr>
              <w:pStyle w:val="TAL"/>
            </w:pPr>
            <w:r w:rsidRPr="003906F4">
              <w:t>Rel-17 CRs on Security aspects of Non-Seamless WLAN offload in 5GS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DE702EC"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267EC8D"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7EACEBD" w14:textId="77777777" w:rsidR="00743C47" w:rsidRPr="003906F4" w:rsidRDefault="006F1045" w:rsidP="003906F4">
            <w:pPr>
              <w:pStyle w:val="TAL"/>
            </w:pPr>
            <w:r w:rsidRPr="003906F4">
              <w:t>Approved</w:t>
            </w:r>
          </w:p>
        </w:tc>
      </w:tr>
      <w:tr w:rsidR="00743C47" w:rsidRPr="003906F4" w14:paraId="6E08956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A1FCDE3" w14:textId="77777777" w:rsidR="00743C47" w:rsidRPr="003906F4" w:rsidRDefault="006F1045" w:rsidP="003906F4">
            <w:pPr>
              <w:pStyle w:val="TAL"/>
            </w:pPr>
            <w:r w:rsidRPr="003906F4">
              <w:t>SP-220555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12A4EFC" w14:textId="77777777" w:rsidR="00743C47" w:rsidRPr="003906F4" w:rsidRDefault="006F1045" w:rsidP="003906F4">
            <w:pPr>
              <w:pStyle w:val="TAL"/>
            </w:pPr>
            <w:r w:rsidRPr="003906F4">
              <w:t>Rel-16 CRs on Security for 5G_eSBA</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F250B5D"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B31C541"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F69199E" w14:textId="77777777" w:rsidR="00743C47" w:rsidRPr="003906F4" w:rsidRDefault="006F1045" w:rsidP="003906F4">
            <w:pPr>
              <w:pStyle w:val="TAL"/>
            </w:pPr>
            <w:r w:rsidRPr="003906F4">
              <w:t>Approved</w:t>
            </w:r>
          </w:p>
        </w:tc>
      </w:tr>
      <w:tr w:rsidR="00743C47" w:rsidRPr="003906F4" w14:paraId="778D6383"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A590D99" w14:textId="77777777" w:rsidR="00743C47" w:rsidRPr="003906F4" w:rsidRDefault="006F1045" w:rsidP="003906F4">
            <w:pPr>
              <w:pStyle w:val="TAL"/>
            </w:pPr>
            <w:r w:rsidRPr="003906F4">
              <w:t>SP-220554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56B9DCB" w14:textId="77777777" w:rsidR="00743C47" w:rsidRPr="003906F4" w:rsidRDefault="006F1045" w:rsidP="003906F4">
            <w:pPr>
              <w:pStyle w:val="TAL"/>
            </w:pPr>
            <w:r w:rsidRPr="003906F4">
              <w:t>Rel-17 CRs on Enhancements to User Plane Integrity Protection Support in 5GS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C914E36"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D7242C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379ED33" w14:textId="77777777" w:rsidR="00743C47" w:rsidRPr="003906F4" w:rsidRDefault="006F1045" w:rsidP="003906F4">
            <w:pPr>
              <w:pStyle w:val="TAL"/>
            </w:pPr>
            <w:r w:rsidRPr="003906F4">
              <w:t>Approved</w:t>
            </w:r>
          </w:p>
        </w:tc>
      </w:tr>
      <w:tr w:rsidR="00743C47" w:rsidRPr="003906F4" w14:paraId="2530481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62F9C51" w14:textId="77777777" w:rsidR="00743C47" w:rsidRPr="003906F4" w:rsidRDefault="006F1045" w:rsidP="003906F4">
            <w:pPr>
              <w:pStyle w:val="TAL"/>
            </w:pPr>
            <w:r w:rsidRPr="003906F4">
              <w:t>SP-220553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B8C8F7D" w14:textId="77777777" w:rsidR="00743C47" w:rsidRPr="003906F4" w:rsidRDefault="006F1045" w:rsidP="003906F4">
            <w:pPr>
              <w:pStyle w:val="TAL"/>
            </w:pPr>
            <w:r w:rsidRPr="003906F4">
              <w:t>Rel-17 CRs on Enhancements of 3GPP profiles for cryptographic algorithms and security protocols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A6993DE"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F5A5D0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8AFA3EC" w14:textId="77777777" w:rsidR="00743C47" w:rsidRPr="003906F4" w:rsidRDefault="006F1045" w:rsidP="003906F4">
            <w:pPr>
              <w:pStyle w:val="TAL"/>
            </w:pPr>
            <w:r w:rsidRPr="003906F4">
              <w:t>Approved</w:t>
            </w:r>
          </w:p>
        </w:tc>
      </w:tr>
      <w:tr w:rsidR="00743C47" w:rsidRPr="003906F4" w14:paraId="1E1A7536"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849518C" w14:textId="77777777" w:rsidR="00743C47" w:rsidRPr="003906F4" w:rsidRDefault="006F1045" w:rsidP="003906F4">
            <w:pPr>
              <w:pStyle w:val="TAL"/>
            </w:pPr>
            <w:r w:rsidRPr="003906F4">
              <w:t>SP-220552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FCA497E" w14:textId="77777777" w:rsidR="00743C47" w:rsidRPr="003906F4" w:rsidRDefault="006F1045" w:rsidP="003906F4">
            <w:pPr>
              <w:pStyle w:val="TAL"/>
            </w:pPr>
            <w:r w:rsidRPr="003906F4">
              <w:t>Rel-17 CRs on Security aspects of Uncrewed Aerial Systems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E723440"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E4B4E0D"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9FDF12E" w14:textId="77777777" w:rsidR="00743C47" w:rsidRPr="003906F4" w:rsidRDefault="006F1045" w:rsidP="003906F4">
            <w:pPr>
              <w:pStyle w:val="TAL"/>
            </w:pPr>
            <w:r w:rsidRPr="003906F4">
              <w:t>Approved</w:t>
            </w:r>
          </w:p>
        </w:tc>
      </w:tr>
      <w:tr w:rsidR="00743C47" w:rsidRPr="003906F4" w14:paraId="398D8A6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0F6A10" w14:textId="77777777" w:rsidR="00743C47" w:rsidRPr="003906F4" w:rsidRDefault="006F1045" w:rsidP="003906F4">
            <w:pPr>
              <w:pStyle w:val="TAL"/>
            </w:pPr>
            <w:r w:rsidRPr="003906F4">
              <w:t>SP-220500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264D2AA" w14:textId="77777777" w:rsidR="00743C47" w:rsidRPr="003906F4" w:rsidRDefault="006F1045" w:rsidP="003906F4">
            <w:pPr>
              <w:pStyle w:val="TAL"/>
            </w:pPr>
            <w:r w:rsidRPr="003906F4">
              <w:t xml:space="preserve">Rel-17 CRs on Enhancement of </w:t>
            </w:r>
            <w:proofErr w:type="spellStart"/>
            <w:r w:rsidRPr="003906F4">
              <w:t>QoE</w:t>
            </w:r>
            <w:proofErr w:type="spellEnd"/>
            <w:r w:rsidRPr="003906F4">
              <w:t xml:space="preserve"> Measurement Collection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0F27821"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0F788E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34C84C0" w14:textId="77777777" w:rsidR="00743C47" w:rsidRPr="003906F4" w:rsidRDefault="006F1045" w:rsidP="003906F4">
            <w:pPr>
              <w:pStyle w:val="TAL"/>
            </w:pPr>
            <w:r w:rsidRPr="003906F4">
              <w:t>Approved</w:t>
            </w:r>
          </w:p>
        </w:tc>
      </w:tr>
      <w:tr w:rsidR="00743C47" w:rsidRPr="003906F4" w14:paraId="310BCEF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6024970" w14:textId="77777777" w:rsidR="00743C47" w:rsidRPr="003906F4" w:rsidRDefault="006F1045" w:rsidP="003906F4">
            <w:pPr>
              <w:pStyle w:val="TAL"/>
            </w:pPr>
            <w:r w:rsidRPr="003906F4">
              <w:t>SP-220550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0C808E2" w14:textId="77777777" w:rsidR="00743C47" w:rsidRPr="003906F4" w:rsidRDefault="006F1045" w:rsidP="003906F4">
            <w:pPr>
              <w:pStyle w:val="TAL"/>
            </w:pPr>
            <w:r w:rsidRPr="003906F4">
              <w:t>Rel-17 CRs on Security aspects of eNA_Ph2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5098C9C" w14:textId="77777777" w:rsidR="00743C47" w:rsidRPr="003906F4" w:rsidRDefault="006F1045" w:rsidP="003906F4">
            <w:pPr>
              <w:pStyle w:val="TAL"/>
            </w:pPr>
            <w:r w:rsidRPr="003906F4">
              <w:t>SA WG3</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A64139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C50564D" w14:textId="77777777" w:rsidR="00743C47" w:rsidRPr="003906F4" w:rsidRDefault="006F1045" w:rsidP="003906F4">
            <w:pPr>
              <w:pStyle w:val="TAL"/>
            </w:pPr>
            <w:r w:rsidRPr="003906F4">
              <w:t>Approved</w:t>
            </w:r>
          </w:p>
        </w:tc>
      </w:tr>
      <w:tr w:rsidR="00743C47" w:rsidRPr="003906F4" w14:paraId="2372626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D10CC67" w14:textId="77777777" w:rsidR="00743C47" w:rsidRPr="003906F4" w:rsidRDefault="006F1045" w:rsidP="003906F4">
            <w:pPr>
              <w:pStyle w:val="TAL"/>
            </w:pPr>
            <w:r w:rsidRPr="003906F4">
              <w:t>SP-220565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87E54FF" w14:textId="77777777" w:rsidR="00743C47" w:rsidRPr="003906F4" w:rsidRDefault="006F1045" w:rsidP="003906F4">
            <w:pPr>
              <w:pStyle w:val="TAL"/>
            </w:pPr>
            <w:r w:rsidRPr="003906F4">
              <w:t>Rel-16 CRs on TEI Batch 4</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18FA2B7"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E62057F"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179A9C3" w14:textId="77777777" w:rsidR="00743C47" w:rsidRPr="003906F4" w:rsidRDefault="006F1045" w:rsidP="003906F4">
            <w:pPr>
              <w:pStyle w:val="TAL"/>
            </w:pPr>
            <w:r w:rsidRPr="003906F4">
              <w:t>Approved</w:t>
            </w:r>
          </w:p>
        </w:tc>
      </w:tr>
      <w:tr w:rsidR="00743C47" w:rsidRPr="003906F4" w14:paraId="70EB3C9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635C49C" w14:textId="77777777" w:rsidR="00743C47" w:rsidRPr="003906F4" w:rsidRDefault="006F1045" w:rsidP="003906F4">
            <w:pPr>
              <w:pStyle w:val="TAL"/>
            </w:pPr>
            <w:r w:rsidRPr="003906F4">
              <w:t>SP-220396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7C4818C" w14:textId="77777777" w:rsidR="00743C47" w:rsidRPr="003906F4" w:rsidRDefault="006F1045" w:rsidP="003906F4">
            <w:pPr>
              <w:pStyle w:val="TAL"/>
            </w:pPr>
            <w:r w:rsidRPr="003906F4">
              <w:t>CR on ARCH_NR_REDCAP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8AA887E"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142F8D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150B98D" w14:textId="77777777" w:rsidR="00743C47" w:rsidRPr="003906F4" w:rsidRDefault="006F1045" w:rsidP="003906F4">
            <w:pPr>
              <w:pStyle w:val="TAL"/>
            </w:pPr>
            <w:r w:rsidRPr="003906F4">
              <w:t>Approved</w:t>
            </w:r>
          </w:p>
        </w:tc>
      </w:tr>
      <w:tr w:rsidR="00743C47" w:rsidRPr="003906F4" w14:paraId="5351EAF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B7FB1E4" w14:textId="77777777" w:rsidR="00743C47" w:rsidRPr="003906F4" w:rsidRDefault="006F1045" w:rsidP="003906F4">
            <w:pPr>
              <w:pStyle w:val="TAL"/>
            </w:pPr>
            <w:r w:rsidRPr="003906F4">
              <w:t>SP-220409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CD82D41" w14:textId="77777777" w:rsidR="00743C47" w:rsidRPr="003906F4" w:rsidRDefault="006F1045" w:rsidP="003906F4">
            <w:pPr>
              <w:pStyle w:val="TAL"/>
            </w:pPr>
            <w:r w:rsidRPr="003906F4">
              <w:t>CR on TEI17_DCAMP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C4CDDA5"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BDFE446"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452966" w14:textId="77777777" w:rsidR="00743C47" w:rsidRPr="003906F4" w:rsidRDefault="006F1045" w:rsidP="003906F4">
            <w:pPr>
              <w:pStyle w:val="TAL"/>
            </w:pPr>
            <w:r w:rsidRPr="003906F4">
              <w:t>Approved</w:t>
            </w:r>
          </w:p>
        </w:tc>
      </w:tr>
      <w:tr w:rsidR="00743C47" w:rsidRPr="003906F4" w14:paraId="75EF21F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8B01FC9" w14:textId="77777777" w:rsidR="00743C47" w:rsidRPr="003906F4" w:rsidRDefault="006F1045" w:rsidP="003906F4">
            <w:pPr>
              <w:pStyle w:val="TAL"/>
            </w:pPr>
            <w:r w:rsidRPr="003906F4">
              <w:t>SP-220408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7C026E0" w14:textId="77777777" w:rsidR="00743C47" w:rsidRPr="003906F4" w:rsidRDefault="006F1045" w:rsidP="003906F4">
            <w:pPr>
              <w:pStyle w:val="TAL"/>
            </w:pPr>
            <w:r w:rsidRPr="003906F4">
              <w:t>CR on NSWO_5G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1A05CCE"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015273A"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68E8E20" w14:textId="77777777" w:rsidR="00743C47" w:rsidRPr="003906F4" w:rsidRDefault="006F1045" w:rsidP="003906F4">
            <w:pPr>
              <w:pStyle w:val="TAL"/>
            </w:pPr>
            <w:r w:rsidRPr="003906F4">
              <w:t>Approved</w:t>
            </w:r>
          </w:p>
        </w:tc>
      </w:tr>
      <w:tr w:rsidR="00743C47" w:rsidRPr="003906F4" w14:paraId="6252514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1F7C1DF" w14:textId="77777777" w:rsidR="00743C47" w:rsidRPr="003906F4" w:rsidRDefault="006F1045" w:rsidP="003906F4">
            <w:pPr>
              <w:pStyle w:val="TAL"/>
            </w:pPr>
            <w:r w:rsidRPr="003906F4">
              <w:t>SP-220407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8D575A2" w14:textId="77777777" w:rsidR="00743C47" w:rsidRPr="003906F4" w:rsidRDefault="006F1045" w:rsidP="003906F4">
            <w:pPr>
              <w:pStyle w:val="TAL"/>
            </w:pPr>
            <w:r w:rsidRPr="003906F4">
              <w:t>CRs on MUSIM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00E97CD"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AE2660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A719448" w14:textId="77777777" w:rsidR="00743C47" w:rsidRPr="003906F4" w:rsidRDefault="006F1045" w:rsidP="003906F4">
            <w:pPr>
              <w:pStyle w:val="TAL"/>
            </w:pPr>
            <w:r w:rsidRPr="003906F4">
              <w:t>Approved</w:t>
            </w:r>
          </w:p>
        </w:tc>
      </w:tr>
      <w:tr w:rsidR="00743C47" w:rsidRPr="003906F4" w14:paraId="36905B3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B057A7F" w14:textId="77777777" w:rsidR="00743C47" w:rsidRPr="003906F4" w:rsidRDefault="006F1045" w:rsidP="003906F4">
            <w:pPr>
              <w:pStyle w:val="TAL"/>
            </w:pPr>
            <w:r w:rsidRPr="003906F4">
              <w:t>SP-220406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C392237" w14:textId="77777777" w:rsidR="00743C47" w:rsidRPr="003906F4" w:rsidRDefault="006F1045" w:rsidP="003906F4">
            <w:pPr>
              <w:pStyle w:val="TAL"/>
            </w:pPr>
            <w:r w:rsidRPr="003906F4">
              <w:t>CRs on MINT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6E28E24"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C73E62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512F4D" w14:textId="77777777" w:rsidR="00743C47" w:rsidRPr="003906F4" w:rsidRDefault="006F1045" w:rsidP="003906F4">
            <w:pPr>
              <w:pStyle w:val="TAL"/>
            </w:pPr>
            <w:r w:rsidRPr="003906F4">
              <w:t>Approved</w:t>
            </w:r>
          </w:p>
        </w:tc>
      </w:tr>
      <w:tr w:rsidR="00743C47" w:rsidRPr="003906F4" w14:paraId="6CB369B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B090AD3" w14:textId="77777777" w:rsidR="00743C47" w:rsidRPr="003906F4" w:rsidRDefault="006F1045" w:rsidP="003906F4">
            <w:pPr>
              <w:pStyle w:val="TAL"/>
            </w:pPr>
            <w:r w:rsidRPr="003906F4">
              <w:t>SP-220405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4F12E6D" w14:textId="77777777" w:rsidR="00743C47" w:rsidRPr="003906F4" w:rsidRDefault="006F1045" w:rsidP="003906F4">
            <w:pPr>
              <w:pStyle w:val="TAL"/>
            </w:pPr>
            <w:r w:rsidRPr="003906F4">
              <w:t>CRs on IoT_SAT_ARCH_EPS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38EC30C"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6DD66B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6BA85FE" w14:textId="77777777" w:rsidR="00743C47" w:rsidRPr="003906F4" w:rsidRDefault="006F1045" w:rsidP="003906F4">
            <w:pPr>
              <w:pStyle w:val="TAL"/>
            </w:pPr>
            <w:r w:rsidRPr="003906F4">
              <w:t>Approved</w:t>
            </w:r>
          </w:p>
        </w:tc>
      </w:tr>
      <w:tr w:rsidR="00743C47" w:rsidRPr="003906F4" w14:paraId="16DE6F6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9EB88D8" w14:textId="77777777" w:rsidR="00743C47" w:rsidRPr="003906F4" w:rsidRDefault="006F1045" w:rsidP="003906F4">
            <w:pPr>
              <w:pStyle w:val="TAL"/>
            </w:pPr>
            <w:r w:rsidRPr="003906F4">
              <w:t>SP-220404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BED8795" w14:textId="77777777" w:rsidR="00743C47" w:rsidRPr="003906F4" w:rsidRDefault="006F1045" w:rsidP="003906F4">
            <w:pPr>
              <w:pStyle w:val="TAL"/>
            </w:pPr>
            <w:r w:rsidRPr="003906F4">
              <w:t>CRs on IIoT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277330D"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1EE3DF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CCB23C" w14:textId="77777777" w:rsidR="00743C47" w:rsidRPr="003906F4" w:rsidRDefault="006F1045" w:rsidP="003906F4">
            <w:pPr>
              <w:pStyle w:val="TAL"/>
            </w:pPr>
            <w:r w:rsidRPr="003906F4">
              <w:t>Approved</w:t>
            </w:r>
          </w:p>
        </w:tc>
      </w:tr>
      <w:tr w:rsidR="00743C47" w:rsidRPr="003906F4" w14:paraId="207D1BC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E659B4F" w14:textId="77777777" w:rsidR="00743C47" w:rsidRPr="003906F4" w:rsidRDefault="006F1045" w:rsidP="003906F4">
            <w:pPr>
              <w:pStyle w:val="TAL"/>
            </w:pPr>
            <w:r w:rsidRPr="003906F4">
              <w:t>SP-220403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B04296C" w14:textId="77777777" w:rsidR="00743C47" w:rsidRPr="003906F4" w:rsidRDefault="006F1045" w:rsidP="003906F4">
            <w:pPr>
              <w:pStyle w:val="TAL"/>
            </w:pPr>
            <w:r w:rsidRPr="003906F4">
              <w:t>CRs on ID_UAS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9B5FAA8"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55E0AD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3D2FE93" w14:textId="77777777" w:rsidR="00743C47" w:rsidRPr="003906F4" w:rsidRDefault="006F1045" w:rsidP="003906F4">
            <w:pPr>
              <w:pStyle w:val="TAL"/>
            </w:pPr>
            <w:r w:rsidRPr="003906F4">
              <w:t>Approved</w:t>
            </w:r>
          </w:p>
        </w:tc>
      </w:tr>
      <w:tr w:rsidR="00743C47" w:rsidRPr="003906F4" w14:paraId="43BD65A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A9F7AFB" w14:textId="77777777" w:rsidR="00743C47" w:rsidRPr="003906F4" w:rsidRDefault="006F1045" w:rsidP="003906F4">
            <w:pPr>
              <w:pStyle w:val="TAL"/>
            </w:pPr>
            <w:r w:rsidRPr="003906F4">
              <w:t>SP-220402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33DD948" w14:textId="77777777" w:rsidR="00743C47" w:rsidRPr="003906F4" w:rsidRDefault="006F1045" w:rsidP="003906F4">
            <w:pPr>
              <w:pStyle w:val="TAL"/>
            </w:pPr>
            <w:r w:rsidRPr="003906F4">
              <w:t>CRs on eV2XARC_Ph2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6C580CB"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1EA92DB"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F10D4B7" w14:textId="77777777" w:rsidR="00743C47" w:rsidRPr="003906F4" w:rsidRDefault="006F1045" w:rsidP="003906F4">
            <w:pPr>
              <w:pStyle w:val="TAL"/>
            </w:pPr>
            <w:r w:rsidRPr="003906F4">
              <w:t>Approved</w:t>
            </w:r>
          </w:p>
        </w:tc>
      </w:tr>
      <w:tr w:rsidR="00743C47" w:rsidRPr="003906F4" w14:paraId="06E1E2A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3F22E42" w14:textId="77777777" w:rsidR="00743C47" w:rsidRPr="003906F4" w:rsidRDefault="006F1045" w:rsidP="003906F4">
            <w:pPr>
              <w:pStyle w:val="TAL"/>
            </w:pPr>
            <w:r w:rsidRPr="003906F4">
              <w:t>SP-220401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CE56B5A" w14:textId="77777777" w:rsidR="00743C47" w:rsidRPr="003906F4" w:rsidRDefault="006F1045" w:rsidP="003906F4">
            <w:pPr>
              <w:pStyle w:val="TAL"/>
            </w:pPr>
            <w:r w:rsidRPr="003906F4">
              <w:t>CRs on eNS_Ph2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8541936"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D580B5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B75FC6" w14:textId="77777777" w:rsidR="00743C47" w:rsidRPr="003906F4" w:rsidRDefault="006F1045" w:rsidP="003906F4">
            <w:pPr>
              <w:pStyle w:val="TAL"/>
            </w:pPr>
            <w:r w:rsidRPr="003906F4">
              <w:t>Approved</w:t>
            </w:r>
          </w:p>
        </w:tc>
      </w:tr>
      <w:tr w:rsidR="00743C47" w:rsidRPr="003906F4" w14:paraId="5122A4A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2C02111" w14:textId="77777777" w:rsidR="00743C47" w:rsidRPr="003906F4" w:rsidRDefault="006F1045" w:rsidP="003906F4">
            <w:pPr>
              <w:pStyle w:val="TAL"/>
            </w:pPr>
            <w:r w:rsidRPr="003906F4">
              <w:t>SP-220400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FC15634" w14:textId="77777777" w:rsidR="00743C47" w:rsidRPr="003906F4" w:rsidRDefault="006F1045" w:rsidP="003906F4">
            <w:pPr>
              <w:pStyle w:val="TAL"/>
            </w:pPr>
            <w:r w:rsidRPr="003906F4">
              <w:t>CRs on eNPN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714D83D"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5B883B5"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2A1B828" w14:textId="77777777" w:rsidR="00743C47" w:rsidRPr="003906F4" w:rsidRDefault="006F1045" w:rsidP="003906F4">
            <w:pPr>
              <w:pStyle w:val="TAL"/>
            </w:pPr>
            <w:r w:rsidRPr="003906F4">
              <w:t>Approved</w:t>
            </w:r>
          </w:p>
        </w:tc>
      </w:tr>
      <w:tr w:rsidR="00743C47" w:rsidRPr="003906F4" w14:paraId="1C39599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914925C" w14:textId="77777777" w:rsidR="00743C47" w:rsidRPr="003906F4" w:rsidRDefault="006F1045" w:rsidP="003906F4">
            <w:pPr>
              <w:pStyle w:val="TAL"/>
            </w:pPr>
            <w:r w:rsidRPr="003906F4">
              <w:lastRenderedPageBreak/>
              <w:t>SP-220399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53FA385" w14:textId="77777777" w:rsidR="00743C47" w:rsidRPr="003906F4" w:rsidRDefault="006F1045" w:rsidP="003906F4">
            <w:pPr>
              <w:pStyle w:val="TAL"/>
            </w:pPr>
            <w:r w:rsidRPr="003906F4">
              <w:t>CRs on eNA_Ph2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57105D3"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BF947B1"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5403B8C" w14:textId="77777777" w:rsidR="00743C47" w:rsidRPr="003906F4" w:rsidRDefault="006F1045" w:rsidP="003906F4">
            <w:pPr>
              <w:pStyle w:val="TAL"/>
            </w:pPr>
            <w:r w:rsidRPr="003906F4">
              <w:t>Approved</w:t>
            </w:r>
          </w:p>
        </w:tc>
      </w:tr>
      <w:tr w:rsidR="00743C47" w:rsidRPr="003906F4" w14:paraId="281641D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F2E55EF" w14:textId="77777777" w:rsidR="00743C47" w:rsidRPr="003906F4" w:rsidRDefault="006F1045" w:rsidP="003906F4">
            <w:pPr>
              <w:pStyle w:val="TAL"/>
            </w:pPr>
            <w:r w:rsidRPr="003906F4">
              <w:t>SP-220502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FA3A37E" w14:textId="77777777" w:rsidR="00743C47" w:rsidRPr="003906F4" w:rsidRDefault="006F1045" w:rsidP="003906F4">
            <w:pPr>
              <w:pStyle w:val="TAL"/>
            </w:pPr>
            <w:r w:rsidRPr="003906F4">
              <w:t>Rel-17 CRs on Intent driven management service for mobile network</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3C3E14F"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CA7409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656667" w14:textId="77777777" w:rsidR="00743C47" w:rsidRPr="003906F4" w:rsidRDefault="006F1045" w:rsidP="003906F4">
            <w:pPr>
              <w:pStyle w:val="TAL"/>
            </w:pPr>
            <w:r w:rsidRPr="003906F4">
              <w:t>Approved</w:t>
            </w:r>
          </w:p>
        </w:tc>
      </w:tr>
      <w:tr w:rsidR="00743C47" w:rsidRPr="003906F4" w14:paraId="1A953B9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E835A2" w14:textId="77777777" w:rsidR="00743C47" w:rsidRPr="003906F4" w:rsidRDefault="006F1045" w:rsidP="003906F4">
            <w:pPr>
              <w:pStyle w:val="TAL"/>
            </w:pPr>
            <w:r w:rsidRPr="003906F4">
              <w:t>SP-220397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F5E7CF6" w14:textId="77777777" w:rsidR="00743C47" w:rsidRPr="003906F4" w:rsidRDefault="006F1045" w:rsidP="003906F4">
            <w:pPr>
              <w:pStyle w:val="TAL"/>
            </w:pPr>
            <w:r w:rsidRPr="003906F4">
              <w:t>CR on EDGEAPP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6ECE5F9"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93F5DF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F05BF9F" w14:textId="77777777" w:rsidR="00743C47" w:rsidRPr="003906F4" w:rsidRDefault="006F1045" w:rsidP="003906F4">
            <w:pPr>
              <w:pStyle w:val="TAL"/>
            </w:pPr>
            <w:r w:rsidRPr="003906F4">
              <w:t>Approved</w:t>
            </w:r>
          </w:p>
        </w:tc>
      </w:tr>
      <w:tr w:rsidR="00743C47" w:rsidRPr="003906F4" w14:paraId="7ACDE2E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A1CAB75" w14:textId="77777777" w:rsidR="00743C47" w:rsidRPr="003906F4" w:rsidRDefault="006F1045" w:rsidP="003906F4">
            <w:pPr>
              <w:pStyle w:val="TAL"/>
            </w:pPr>
            <w:r w:rsidRPr="003906F4">
              <w:t>SP-220412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8EA94E6" w14:textId="77777777" w:rsidR="00743C47" w:rsidRPr="003906F4" w:rsidRDefault="006F1045" w:rsidP="003906F4">
            <w:pPr>
              <w:pStyle w:val="TAL"/>
            </w:pPr>
            <w:r w:rsidRPr="003906F4">
              <w:t>CRs where company input / alternatives are expected (1)</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A5F1CE4"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DE4086D" w14:textId="77777777" w:rsidR="00743C47" w:rsidRPr="003906F4" w:rsidRDefault="006F1045" w:rsidP="003906F4">
            <w:pPr>
              <w:pStyle w:val="TAL"/>
            </w:pPr>
            <w:r w:rsidRPr="003906F4">
              <w:t>Revision of 23.501 CR3539R4 proposed in SP-220452. Revision of 23.502 CR3300R4 proposed in SP-220702. Approved with a Working Agreement</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024473E" w14:textId="77777777" w:rsidR="00743C47" w:rsidRPr="003906F4" w:rsidRDefault="006F1045" w:rsidP="003906F4">
            <w:pPr>
              <w:pStyle w:val="TAL"/>
            </w:pPr>
            <w:r w:rsidRPr="003906F4">
              <w:t>Approved</w:t>
            </w:r>
          </w:p>
        </w:tc>
      </w:tr>
      <w:tr w:rsidR="00743C47" w:rsidRPr="003906F4" w14:paraId="24475EB1"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78769ED" w14:textId="77777777" w:rsidR="00743C47" w:rsidRPr="003906F4" w:rsidRDefault="006F1045" w:rsidP="003906F4">
            <w:pPr>
              <w:pStyle w:val="TAL"/>
            </w:pPr>
            <w:r w:rsidRPr="003906F4">
              <w:t>SP-220395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0F77C0B" w14:textId="77777777" w:rsidR="00743C47" w:rsidRPr="003906F4" w:rsidRDefault="006F1045" w:rsidP="003906F4">
            <w:pPr>
              <w:pStyle w:val="TAL"/>
            </w:pPr>
            <w:r w:rsidRPr="003906F4">
              <w:t>CRs on 5MBS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15E8EC2"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3977D5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B177A3" w14:textId="77777777" w:rsidR="00743C47" w:rsidRPr="003906F4" w:rsidRDefault="006F1045" w:rsidP="003906F4">
            <w:pPr>
              <w:pStyle w:val="TAL"/>
            </w:pPr>
            <w:r w:rsidRPr="003906F4">
              <w:t>Approved</w:t>
            </w:r>
          </w:p>
        </w:tc>
      </w:tr>
      <w:tr w:rsidR="00743C47" w:rsidRPr="003906F4" w14:paraId="1B7DD2B6"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10861CC" w14:textId="77777777" w:rsidR="00743C47" w:rsidRPr="003906F4" w:rsidRDefault="006F1045" w:rsidP="003906F4">
            <w:pPr>
              <w:pStyle w:val="TAL"/>
            </w:pPr>
            <w:r w:rsidRPr="003906F4">
              <w:t>SP-220394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99CC37A" w14:textId="77777777" w:rsidR="00743C47" w:rsidRPr="003906F4" w:rsidRDefault="006F1045" w:rsidP="003906F4">
            <w:pPr>
              <w:pStyle w:val="TAL"/>
            </w:pPr>
            <w:r w:rsidRPr="003906F4">
              <w:t>CRs on 5GSAT_ARCH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E03D62B"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43C07F6"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E0A4820" w14:textId="77777777" w:rsidR="00743C47" w:rsidRPr="003906F4" w:rsidRDefault="006F1045" w:rsidP="003906F4">
            <w:pPr>
              <w:pStyle w:val="TAL"/>
            </w:pPr>
            <w:r w:rsidRPr="003906F4">
              <w:t>Approved</w:t>
            </w:r>
          </w:p>
        </w:tc>
      </w:tr>
      <w:tr w:rsidR="00743C47" w:rsidRPr="003906F4" w14:paraId="14F2969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50956ED" w14:textId="77777777" w:rsidR="00743C47" w:rsidRPr="003906F4" w:rsidRDefault="006F1045" w:rsidP="003906F4">
            <w:pPr>
              <w:pStyle w:val="TAL"/>
            </w:pPr>
            <w:r w:rsidRPr="003906F4">
              <w:t>SP-220393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2588E87" w14:textId="77777777" w:rsidR="00743C47" w:rsidRPr="003906F4" w:rsidRDefault="006F1045" w:rsidP="003906F4">
            <w:pPr>
              <w:pStyle w:val="TAL"/>
            </w:pPr>
            <w:r w:rsidRPr="003906F4">
              <w:t>CRs on 5G_ProSe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A608F02"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55B21E3"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42FB2FE" w14:textId="77777777" w:rsidR="00743C47" w:rsidRPr="003906F4" w:rsidRDefault="006F1045" w:rsidP="003906F4">
            <w:pPr>
              <w:pStyle w:val="TAL"/>
            </w:pPr>
            <w:r w:rsidRPr="003906F4">
              <w:t>Approved</w:t>
            </w:r>
          </w:p>
        </w:tc>
      </w:tr>
      <w:tr w:rsidR="00743C47" w:rsidRPr="003906F4" w14:paraId="3C98D44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987C9F1" w14:textId="77777777" w:rsidR="00743C47" w:rsidRPr="003906F4" w:rsidRDefault="006F1045" w:rsidP="003906F4">
            <w:pPr>
              <w:pStyle w:val="TAL"/>
            </w:pPr>
            <w:r w:rsidRPr="003906F4">
              <w:t>SP-220392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95AE709" w14:textId="77777777" w:rsidR="00743C47" w:rsidRPr="003906F4" w:rsidRDefault="006F1045" w:rsidP="003906F4">
            <w:pPr>
              <w:pStyle w:val="TAL"/>
            </w:pPr>
            <w:r w:rsidRPr="003906F4">
              <w:t>CRs on 5G_eLCS_ph2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F5E1EDC"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8D2A88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498FFC4" w14:textId="77777777" w:rsidR="00743C47" w:rsidRPr="003906F4" w:rsidRDefault="006F1045" w:rsidP="003906F4">
            <w:pPr>
              <w:pStyle w:val="TAL"/>
            </w:pPr>
            <w:r w:rsidRPr="003906F4">
              <w:t>Approved</w:t>
            </w:r>
          </w:p>
        </w:tc>
      </w:tr>
      <w:tr w:rsidR="00743C47" w:rsidRPr="003906F4" w14:paraId="5ED54533"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E13711E" w14:textId="77777777" w:rsidR="00743C47" w:rsidRPr="003906F4" w:rsidRDefault="006F1045" w:rsidP="003906F4">
            <w:pPr>
              <w:pStyle w:val="TAL"/>
            </w:pPr>
            <w:r w:rsidRPr="003906F4">
              <w:t>SP-220391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AE76BE1" w14:textId="77777777" w:rsidR="00743C47" w:rsidRPr="003906F4" w:rsidRDefault="006F1045" w:rsidP="003906F4">
            <w:pPr>
              <w:pStyle w:val="TAL"/>
            </w:pPr>
            <w:r w:rsidRPr="003906F4">
              <w:t>CRs on Rel-16 Work Items with Rel-17 mirror CRs (Rel-16,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B228AB9"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730E24D"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96690FF" w14:textId="77777777" w:rsidR="00743C47" w:rsidRPr="003906F4" w:rsidRDefault="006F1045" w:rsidP="003906F4">
            <w:pPr>
              <w:pStyle w:val="TAL"/>
            </w:pPr>
            <w:r w:rsidRPr="003906F4">
              <w:t>Approved</w:t>
            </w:r>
          </w:p>
        </w:tc>
      </w:tr>
      <w:tr w:rsidR="00743C47" w:rsidRPr="003906F4" w14:paraId="22F03BC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6CCA911" w14:textId="77777777" w:rsidR="00743C47" w:rsidRPr="003906F4" w:rsidRDefault="006F1045" w:rsidP="003906F4">
            <w:pPr>
              <w:pStyle w:val="TAL"/>
            </w:pPr>
            <w:r w:rsidRPr="003906F4">
              <w:t>SP-220390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47ECE76" w14:textId="77777777" w:rsidR="00743C47" w:rsidRPr="003906F4" w:rsidRDefault="006F1045" w:rsidP="003906F4">
            <w:pPr>
              <w:pStyle w:val="TAL"/>
            </w:pPr>
            <w:r w:rsidRPr="003906F4">
              <w:t>CRs on eV2XARC, Vertical_LAN (Rel-16)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FC3642C"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5E6EDFC"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44BC14" w14:textId="77777777" w:rsidR="00743C47" w:rsidRPr="003906F4" w:rsidRDefault="006F1045" w:rsidP="003906F4">
            <w:pPr>
              <w:pStyle w:val="TAL"/>
            </w:pPr>
            <w:r w:rsidRPr="003906F4">
              <w:t>Approved</w:t>
            </w:r>
          </w:p>
        </w:tc>
      </w:tr>
      <w:tr w:rsidR="00743C47" w:rsidRPr="003906F4" w14:paraId="43682CE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5334771" w14:textId="77777777" w:rsidR="00743C47" w:rsidRPr="003906F4" w:rsidRDefault="006F1045" w:rsidP="003906F4">
            <w:pPr>
              <w:pStyle w:val="TAL"/>
            </w:pPr>
            <w:r w:rsidRPr="003906F4">
              <w:t>SP-220389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B48B2AF" w14:textId="77777777" w:rsidR="00743C47" w:rsidRPr="003906F4" w:rsidRDefault="006F1045" w:rsidP="003906F4">
            <w:pPr>
              <w:pStyle w:val="TAL"/>
            </w:pPr>
            <w:r w:rsidRPr="003906F4">
              <w:t>CRs on 5GS_Ph1 (Rel-15, Rel-16,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EFBCE7F"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D2DBFB1"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F1FD62C" w14:textId="77777777" w:rsidR="00743C47" w:rsidRPr="003906F4" w:rsidRDefault="006F1045" w:rsidP="003906F4">
            <w:pPr>
              <w:pStyle w:val="TAL"/>
            </w:pPr>
            <w:r w:rsidRPr="003906F4">
              <w:t>Approved</w:t>
            </w:r>
          </w:p>
        </w:tc>
      </w:tr>
      <w:tr w:rsidR="00743C47" w:rsidRPr="003906F4" w14:paraId="2450DDD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E8F685F" w14:textId="77777777" w:rsidR="00743C47" w:rsidRPr="003906F4" w:rsidRDefault="006F1045" w:rsidP="003906F4">
            <w:pPr>
              <w:pStyle w:val="TAL"/>
            </w:pPr>
            <w:r w:rsidRPr="003906F4">
              <w:t>SP-220387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EA3BECF" w14:textId="77777777" w:rsidR="00743C47" w:rsidRPr="003906F4" w:rsidRDefault="006F1045" w:rsidP="003906F4">
            <w:pPr>
              <w:pStyle w:val="TAL"/>
            </w:pPr>
            <w:r w:rsidRPr="003906F4">
              <w:t>Rel-18 CRs on Lawful Interception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ADBCAD0" w14:textId="77777777" w:rsidR="00743C47" w:rsidRPr="003906F4" w:rsidRDefault="006F1045" w:rsidP="003906F4">
            <w:pPr>
              <w:pStyle w:val="TAL"/>
            </w:pPr>
            <w:r w:rsidRPr="003906F4">
              <w:t>SA WG3-LI</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D006F9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4C4FDFE" w14:textId="77777777" w:rsidR="00743C47" w:rsidRPr="003906F4" w:rsidRDefault="006F1045" w:rsidP="003906F4">
            <w:pPr>
              <w:pStyle w:val="TAL"/>
            </w:pPr>
            <w:r w:rsidRPr="003906F4">
              <w:t>Approved</w:t>
            </w:r>
          </w:p>
        </w:tc>
      </w:tr>
      <w:tr w:rsidR="00743C47" w:rsidRPr="003906F4" w14:paraId="6DE78C2A"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D5ADEB7" w14:textId="77777777" w:rsidR="00743C47" w:rsidRPr="003906F4" w:rsidRDefault="006F1045" w:rsidP="003906F4">
            <w:pPr>
              <w:pStyle w:val="TAL"/>
            </w:pPr>
            <w:r w:rsidRPr="003906F4">
              <w:t>SP-220386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21EDE02" w14:textId="77777777" w:rsidR="00743C47" w:rsidRPr="003906F4" w:rsidRDefault="006F1045" w:rsidP="003906F4">
            <w:pPr>
              <w:pStyle w:val="TAL"/>
            </w:pPr>
            <w:r w:rsidRPr="003906F4">
              <w:t>Rel-17 CRs on Lawful Interception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537D029" w14:textId="77777777" w:rsidR="00743C47" w:rsidRPr="003906F4" w:rsidRDefault="006F1045" w:rsidP="003906F4">
            <w:pPr>
              <w:pStyle w:val="TAL"/>
            </w:pPr>
            <w:r w:rsidRPr="003906F4">
              <w:t>SA WG3-LI</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939A22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30E127A" w14:textId="77777777" w:rsidR="00743C47" w:rsidRPr="003906F4" w:rsidRDefault="006F1045" w:rsidP="003906F4">
            <w:pPr>
              <w:pStyle w:val="TAL"/>
            </w:pPr>
            <w:r w:rsidRPr="003906F4">
              <w:t>Approved</w:t>
            </w:r>
          </w:p>
        </w:tc>
      </w:tr>
      <w:tr w:rsidR="00743C47" w:rsidRPr="003906F4" w14:paraId="5832517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6F909C9" w14:textId="77777777" w:rsidR="00743C47" w:rsidRPr="003906F4" w:rsidRDefault="006F1045" w:rsidP="003906F4">
            <w:pPr>
              <w:pStyle w:val="TAL"/>
            </w:pPr>
            <w:r w:rsidRPr="003906F4">
              <w:t>SP-220385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AF95ED3" w14:textId="77777777" w:rsidR="00743C47" w:rsidRPr="003906F4" w:rsidRDefault="006F1045" w:rsidP="003906F4">
            <w:pPr>
              <w:pStyle w:val="TAL"/>
            </w:pPr>
            <w:r w:rsidRPr="003906F4">
              <w:t>Rel-16 CRs on Lawful Interception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BB7B9B1" w14:textId="77777777" w:rsidR="00743C47" w:rsidRPr="003906F4" w:rsidRDefault="006F1045" w:rsidP="003906F4">
            <w:pPr>
              <w:pStyle w:val="TAL"/>
            </w:pPr>
            <w:r w:rsidRPr="003906F4">
              <w:t>SA WG3-LI</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25B8AA6"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CE2E9DA" w14:textId="77777777" w:rsidR="00743C47" w:rsidRPr="003906F4" w:rsidRDefault="006F1045" w:rsidP="003906F4">
            <w:pPr>
              <w:pStyle w:val="TAL"/>
            </w:pPr>
            <w:r w:rsidRPr="003906F4">
              <w:t>Approved</w:t>
            </w:r>
          </w:p>
        </w:tc>
      </w:tr>
      <w:tr w:rsidR="00743C47" w:rsidRPr="003906F4" w14:paraId="3A968747"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D6B68FE" w14:textId="77777777" w:rsidR="00743C47" w:rsidRPr="003906F4" w:rsidRDefault="006F1045" w:rsidP="003906F4">
            <w:pPr>
              <w:pStyle w:val="TAL"/>
            </w:pPr>
            <w:r w:rsidRPr="003906F4">
              <w:t>SP-220384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CA7A54D" w14:textId="77777777" w:rsidR="00743C47" w:rsidRPr="003906F4" w:rsidRDefault="006F1045" w:rsidP="003906F4">
            <w:pPr>
              <w:pStyle w:val="TAL"/>
            </w:pPr>
            <w:r w:rsidRPr="003906F4">
              <w:t>Rel-15 CR on Lawful Interception</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67D4A53" w14:textId="77777777" w:rsidR="00743C47" w:rsidRPr="003906F4" w:rsidRDefault="006F1045" w:rsidP="003906F4">
            <w:pPr>
              <w:pStyle w:val="TAL"/>
            </w:pPr>
            <w:r w:rsidRPr="003906F4">
              <w:t>SA WG3-LI</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F991358"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E87CB7D" w14:textId="77777777" w:rsidR="00743C47" w:rsidRPr="003906F4" w:rsidRDefault="006F1045" w:rsidP="003906F4">
            <w:pPr>
              <w:pStyle w:val="TAL"/>
            </w:pPr>
            <w:r w:rsidRPr="003906F4">
              <w:t>Approved</w:t>
            </w:r>
          </w:p>
        </w:tc>
      </w:tr>
      <w:tr w:rsidR="00743C47" w:rsidRPr="003906F4" w14:paraId="38686BA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BD074DA" w14:textId="77777777" w:rsidR="00743C47" w:rsidRPr="003906F4" w:rsidRDefault="006F1045" w:rsidP="003906F4">
            <w:pPr>
              <w:pStyle w:val="TAL"/>
            </w:pPr>
            <w:r w:rsidRPr="003906F4">
              <w:t>SP-220398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71FA2AA" w14:textId="77777777" w:rsidR="00743C47" w:rsidRPr="003906F4" w:rsidRDefault="006F1045" w:rsidP="003906F4">
            <w:pPr>
              <w:pStyle w:val="TAL"/>
            </w:pPr>
            <w:r w:rsidRPr="003906F4">
              <w:t>CRs on eEDGE_5GC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3B03AF0"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AD1C13C"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EEEF8B" w14:textId="77777777" w:rsidR="00743C47" w:rsidRPr="003906F4" w:rsidRDefault="006F1045" w:rsidP="003906F4">
            <w:pPr>
              <w:pStyle w:val="TAL"/>
            </w:pPr>
            <w:r w:rsidRPr="003906F4">
              <w:t>Approved</w:t>
            </w:r>
          </w:p>
        </w:tc>
      </w:tr>
      <w:tr w:rsidR="00743C47" w:rsidRPr="003906F4" w14:paraId="4CA7E6C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8F7D74B" w14:textId="77777777" w:rsidR="00743C47" w:rsidRPr="003906F4" w:rsidRDefault="006F1045" w:rsidP="003906F4">
            <w:pPr>
              <w:pStyle w:val="TAL"/>
            </w:pPr>
            <w:r w:rsidRPr="003906F4">
              <w:t>SP-220474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70B0CFE" w14:textId="77777777" w:rsidR="00743C47" w:rsidRPr="003906F4" w:rsidRDefault="006F1045" w:rsidP="003906F4">
            <w:pPr>
              <w:pStyle w:val="TAL"/>
            </w:pPr>
            <w:r w:rsidRPr="003906F4">
              <w:t>Rel-17 CRs to TS23286 for eV2XAPP</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DFE67AD"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3DC5E5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81C319B" w14:textId="77777777" w:rsidR="00743C47" w:rsidRPr="003906F4" w:rsidRDefault="006F1045" w:rsidP="003906F4">
            <w:pPr>
              <w:pStyle w:val="TAL"/>
            </w:pPr>
            <w:r w:rsidRPr="003906F4">
              <w:t>Approved</w:t>
            </w:r>
          </w:p>
        </w:tc>
      </w:tr>
      <w:tr w:rsidR="00743C47" w:rsidRPr="003906F4" w14:paraId="4D3F9A9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04CD6C7" w14:textId="77777777" w:rsidR="00743C47" w:rsidRPr="003906F4" w:rsidRDefault="006F1045" w:rsidP="003906F4">
            <w:pPr>
              <w:pStyle w:val="TAL"/>
            </w:pPr>
            <w:r w:rsidRPr="003906F4">
              <w:t>SP-220501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ED86782" w14:textId="77777777" w:rsidR="00743C47" w:rsidRPr="003906F4" w:rsidRDefault="006F1045" w:rsidP="003906F4">
            <w:pPr>
              <w:pStyle w:val="TAL"/>
            </w:pPr>
            <w:r w:rsidRPr="003906F4">
              <w:t>Rel-17 CRs on File Management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F07D08D"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9D8817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1EBC70B" w14:textId="77777777" w:rsidR="00743C47" w:rsidRPr="003906F4" w:rsidRDefault="006F1045" w:rsidP="003906F4">
            <w:pPr>
              <w:pStyle w:val="TAL"/>
            </w:pPr>
            <w:r w:rsidRPr="003906F4">
              <w:t>Approved</w:t>
            </w:r>
          </w:p>
        </w:tc>
      </w:tr>
      <w:tr w:rsidR="00743C47" w:rsidRPr="003906F4" w14:paraId="47B899F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C1A18B4" w14:textId="77777777" w:rsidR="00743C47" w:rsidRPr="003906F4" w:rsidRDefault="006F1045" w:rsidP="003906F4">
            <w:pPr>
              <w:pStyle w:val="TAL"/>
            </w:pPr>
            <w:r w:rsidRPr="003906F4">
              <w:t>SP-220632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0328251" w14:textId="77777777" w:rsidR="00743C47" w:rsidRPr="003906F4" w:rsidRDefault="006F1045" w:rsidP="003906F4">
            <w:pPr>
              <w:pStyle w:val="TAL"/>
            </w:pPr>
            <w:r w:rsidRPr="003906F4">
              <w:t xml:space="preserve">Rel-17 CR for fixing </w:t>
            </w:r>
            <w:proofErr w:type="spellStart"/>
            <w:r w:rsidRPr="003906F4">
              <w:t>api</w:t>
            </w:r>
            <w:proofErr w:type="spellEnd"/>
            <w:r w:rsidRPr="003906F4">
              <w:t>-version in Open API (5GMS3)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CBE177F" w14:textId="77777777" w:rsidR="00743C47" w:rsidRPr="003906F4" w:rsidRDefault="006F1045" w:rsidP="003906F4">
            <w:pPr>
              <w:pStyle w:val="TAL"/>
            </w:pPr>
            <w:r w:rsidRPr="003906F4">
              <w:t>SA WG4</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3983436"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117C3A0" w14:textId="77777777" w:rsidR="00743C47" w:rsidRPr="003906F4" w:rsidRDefault="006F1045" w:rsidP="003906F4">
            <w:pPr>
              <w:pStyle w:val="TAL"/>
            </w:pPr>
            <w:r w:rsidRPr="003906F4">
              <w:t>Approved</w:t>
            </w:r>
          </w:p>
        </w:tc>
      </w:tr>
      <w:tr w:rsidR="00743C47" w:rsidRPr="003906F4" w14:paraId="3AB1074E"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FF714C3" w14:textId="77777777" w:rsidR="00743C47" w:rsidRPr="003906F4" w:rsidRDefault="006F1045" w:rsidP="003906F4">
            <w:pPr>
              <w:pStyle w:val="TAL"/>
            </w:pPr>
            <w:r w:rsidRPr="003906F4">
              <w:t>SP-220499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4E43EA1" w14:textId="77777777" w:rsidR="00743C47" w:rsidRPr="003906F4" w:rsidRDefault="006F1045" w:rsidP="003906F4">
            <w:pPr>
              <w:pStyle w:val="TAL"/>
            </w:pPr>
            <w:r w:rsidRPr="003906F4">
              <w:t>Rel-17 CRs on Network slice provisioning enhancement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3436C66"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CA24A9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9144BEA" w14:textId="77777777" w:rsidR="00743C47" w:rsidRPr="003906F4" w:rsidRDefault="006F1045" w:rsidP="003906F4">
            <w:pPr>
              <w:pStyle w:val="TAL"/>
            </w:pPr>
            <w:r w:rsidRPr="003906F4">
              <w:t>Approved</w:t>
            </w:r>
          </w:p>
        </w:tc>
      </w:tr>
      <w:tr w:rsidR="00743C47" w:rsidRPr="003906F4" w14:paraId="5E7F673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4721720" w14:textId="77777777" w:rsidR="00743C47" w:rsidRPr="003906F4" w:rsidRDefault="006F1045" w:rsidP="003906F4">
            <w:pPr>
              <w:pStyle w:val="TAL"/>
            </w:pPr>
            <w:r w:rsidRPr="003906F4">
              <w:t>SP-220498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7EDEDA9" w14:textId="77777777" w:rsidR="00743C47" w:rsidRPr="003906F4" w:rsidRDefault="006F1045" w:rsidP="003906F4">
            <w:pPr>
              <w:pStyle w:val="TAL"/>
            </w:pPr>
            <w:r w:rsidRPr="003906F4">
              <w:t>Rel-16 CRs on TEI Batch 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DC3275E"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2C9F2C0"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8729307" w14:textId="77777777" w:rsidR="00743C47" w:rsidRPr="003906F4" w:rsidRDefault="006F1045" w:rsidP="003906F4">
            <w:pPr>
              <w:pStyle w:val="TAL"/>
            </w:pPr>
            <w:r w:rsidRPr="003906F4">
              <w:t>Approved</w:t>
            </w:r>
          </w:p>
        </w:tc>
      </w:tr>
      <w:tr w:rsidR="00743C47" w:rsidRPr="003906F4" w14:paraId="00022C2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8A82DA8" w14:textId="77777777" w:rsidR="00743C47" w:rsidRPr="003906F4" w:rsidRDefault="006F1045" w:rsidP="003906F4">
            <w:pPr>
              <w:pStyle w:val="TAL"/>
            </w:pPr>
            <w:r w:rsidRPr="003906F4">
              <w:t>SP-220497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6EC5D19" w14:textId="77777777" w:rsidR="00743C47" w:rsidRPr="003906F4" w:rsidRDefault="006F1045" w:rsidP="003906F4">
            <w:pPr>
              <w:pStyle w:val="TAL"/>
            </w:pPr>
            <w:r w:rsidRPr="003906F4">
              <w:t>Rel-16 CRs on TEI Batch 1</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4BC6477"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A672802"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76BB74" w14:textId="77777777" w:rsidR="00743C47" w:rsidRPr="003906F4" w:rsidRDefault="006F1045" w:rsidP="003906F4">
            <w:pPr>
              <w:pStyle w:val="TAL"/>
            </w:pPr>
            <w:r w:rsidRPr="003906F4">
              <w:t>Approved</w:t>
            </w:r>
          </w:p>
        </w:tc>
      </w:tr>
      <w:tr w:rsidR="00743C47" w:rsidRPr="003906F4" w14:paraId="5ACE22B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E65AEC9" w14:textId="77777777" w:rsidR="00743C47" w:rsidRPr="003906F4" w:rsidRDefault="006F1045" w:rsidP="003906F4">
            <w:pPr>
              <w:pStyle w:val="TAL"/>
            </w:pPr>
            <w:r w:rsidRPr="003906F4">
              <w:lastRenderedPageBreak/>
              <w:t>SP-220496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DEF3933" w14:textId="77777777" w:rsidR="00743C47" w:rsidRPr="003906F4" w:rsidRDefault="006F1045" w:rsidP="003906F4">
            <w:pPr>
              <w:pStyle w:val="TAL"/>
            </w:pPr>
            <w:r w:rsidRPr="003906F4">
              <w:t>Rel-17 CRs on TEI</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D723B9B"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265A09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CEC7A7" w14:textId="77777777" w:rsidR="00743C47" w:rsidRPr="003906F4" w:rsidRDefault="006F1045" w:rsidP="003906F4">
            <w:pPr>
              <w:pStyle w:val="TAL"/>
            </w:pPr>
            <w:r w:rsidRPr="003906F4">
              <w:t>Approved</w:t>
            </w:r>
          </w:p>
        </w:tc>
      </w:tr>
      <w:tr w:rsidR="00743C47" w:rsidRPr="003906F4" w14:paraId="6DA37FC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1179B08" w14:textId="77777777" w:rsidR="00743C47" w:rsidRPr="003906F4" w:rsidRDefault="006F1045" w:rsidP="003906F4">
            <w:pPr>
              <w:pStyle w:val="TAL"/>
            </w:pPr>
            <w:r w:rsidRPr="003906F4">
              <w:t>SP-220481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1A34ABC" w14:textId="77777777" w:rsidR="00743C47" w:rsidRPr="003906F4" w:rsidRDefault="006F1045" w:rsidP="003906F4">
            <w:pPr>
              <w:pStyle w:val="TAL"/>
            </w:pPr>
            <w:r w:rsidRPr="003906F4">
              <w:t>Rel-18 CRs to TS23554 for 5GMARCH_Ph2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076FD6B"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FE4B3BC" w14:textId="77777777" w:rsidR="00743C47" w:rsidRPr="003906F4" w:rsidRDefault="006F1045" w:rsidP="003906F4">
            <w:pPr>
              <w:pStyle w:val="TAL"/>
            </w:pPr>
            <w:r w:rsidRPr="003906F4">
              <w:t>NOTE: 23.554 CR0039R1 is incorrectly shown as Rel-17 in the presentation cover table, it is a Rel-18 CR. 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3D0002C" w14:textId="77777777" w:rsidR="00743C47" w:rsidRPr="003906F4" w:rsidRDefault="006F1045" w:rsidP="003906F4">
            <w:pPr>
              <w:pStyle w:val="TAL"/>
            </w:pPr>
            <w:r w:rsidRPr="003906F4">
              <w:t>Approved</w:t>
            </w:r>
          </w:p>
        </w:tc>
      </w:tr>
      <w:tr w:rsidR="00743C47" w:rsidRPr="003906F4" w14:paraId="60F7329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4692545" w14:textId="77777777" w:rsidR="00743C47" w:rsidRPr="003906F4" w:rsidRDefault="006F1045" w:rsidP="003906F4">
            <w:pPr>
              <w:pStyle w:val="TAL"/>
            </w:pPr>
            <w:r w:rsidRPr="003906F4">
              <w:t>SP-220480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0C7A235" w14:textId="77777777" w:rsidR="00743C47" w:rsidRPr="003906F4" w:rsidRDefault="006F1045" w:rsidP="003906F4">
            <w:pPr>
              <w:pStyle w:val="TAL"/>
            </w:pPr>
            <w:r w:rsidRPr="003906F4">
              <w:t>Rel-18 CRs to TS23289 for MCOver5MBS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5A69270"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24C9B9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FF9E5F1" w14:textId="77777777" w:rsidR="00743C47" w:rsidRPr="003906F4" w:rsidRDefault="006F1045" w:rsidP="003906F4">
            <w:pPr>
              <w:pStyle w:val="TAL"/>
            </w:pPr>
            <w:r w:rsidRPr="003906F4">
              <w:t>Approved</w:t>
            </w:r>
          </w:p>
        </w:tc>
      </w:tr>
      <w:tr w:rsidR="00743C47" w:rsidRPr="003906F4" w14:paraId="4C2791E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65C447E" w14:textId="77777777" w:rsidR="00743C47" w:rsidRPr="003906F4" w:rsidRDefault="006F1045" w:rsidP="003906F4">
            <w:pPr>
              <w:pStyle w:val="TAL"/>
            </w:pPr>
            <w:r w:rsidRPr="003906F4">
              <w:t>SP-220479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CBC3865" w14:textId="77777777" w:rsidR="00743C47" w:rsidRPr="003906F4" w:rsidRDefault="006F1045" w:rsidP="003906F4">
            <w:pPr>
              <w:pStyle w:val="TAL"/>
            </w:pPr>
            <w:r w:rsidRPr="003906F4">
              <w:t>Rel-18 CRs to TS23289 for MCOver5GProSe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BCC2B04"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29B3EB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8C22C39" w14:textId="77777777" w:rsidR="00743C47" w:rsidRPr="003906F4" w:rsidRDefault="006F1045" w:rsidP="003906F4">
            <w:pPr>
              <w:pStyle w:val="TAL"/>
            </w:pPr>
            <w:r w:rsidRPr="003906F4">
              <w:t>Approved</w:t>
            </w:r>
          </w:p>
        </w:tc>
      </w:tr>
      <w:tr w:rsidR="00743C47" w:rsidRPr="003906F4" w14:paraId="3A10618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515F775" w14:textId="77777777" w:rsidR="00743C47" w:rsidRPr="003906F4" w:rsidRDefault="006F1045" w:rsidP="003906F4">
            <w:pPr>
              <w:pStyle w:val="TAL"/>
            </w:pPr>
            <w:r w:rsidRPr="003906F4">
              <w:t>SP-220478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6C30C7C" w14:textId="77777777" w:rsidR="00743C47" w:rsidRPr="003906F4" w:rsidRDefault="006F1045" w:rsidP="003906F4">
            <w:pPr>
              <w:pStyle w:val="TAL"/>
            </w:pPr>
            <w:r w:rsidRPr="003906F4">
              <w:t>Rel-18 CRs to TS23280 for MCGWUE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3C2C7BE"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32757D9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5F10B2" w14:textId="77777777" w:rsidR="00743C47" w:rsidRPr="003906F4" w:rsidRDefault="006F1045" w:rsidP="003906F4">
            <w:pPr>
              <w:pStyle w:val="TAL"/>
            </w:pPr>
            <w:r w:rsidRPr="003906F4">
              <w:t>Approved</w:t>
            </w:r>
          </w:p>
        </w:tc>
      </w:tr>
      <w:tr w:rsidR="00743C47" w:rsidRPr="003906F4" w14:paraId="07A9614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179F187" w14:textId="77777777" w:rsidR="00743C47" w:rsidRPr="003906F4" w:rsidRDefault="006F1045" w:rsidP="003906F4">
            <w:pPr>
              <w:pStyle w:val="TAL"/>
            </w:pPr>
            <w:r w:rsidRPr="003906F4">
              <w:t>SP-220477</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E338316" w14:textId="77777777" w:rsidR="00743C47" w:rsidRPr="003906F4" w:rsidRDefault="006F1045" w:rsidP="003906F4">
            <w:pPr>
              <w:pStyle w:val="TAL"/>
            </w:pPr>
            <w:r w:rsidRPr="003906F4">
              <w:t xml:space="preserve">Rel-18 CRs to TS23280 and TS23282 for </w:t>
            </w:r>
            <w:proofErr w:type="spellStart"/>
            <w:r w:rsidRPr="003906F4">
              <w:t>IRail</w:t>
            </w:r>
            <w:proofErr w:type="spellEnd"/>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7938C1EC"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11748043"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D6931D4" w14:textId="77777777" w:rsidR="00743C47" w:rsidRPr="003906F4" w:rsidRDefault="006F1045" w:rsidP="003906F4">
            <w:pPr>
              <w:pStyle w:val="TAL"/>
            </w:pPr>
            <w:r w:rsidRPr="003906F4">
              <w:t>Approved</w:t>
            </w:r>
          </w:p>
        </w:tc>
      </w:tr>
      <w:tr w:rsidR="00743C47" w:rsidRPr="003906F4" w14:paraId="43A014B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8063478" w14:textId="77777777" w:rsidR="00743C47" w:rsidRPr="003906F4" w:rsidRDefault="006F1045" w:rsidP="003906F4">
            <w:pPr>
              <w:pStyle w:val="TAL"/>
            </w:pPr>
            <w:r w:rsidRPr="003906F4">
              <w:t>SP-220410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117983D" w14:textId="77777777" w:rsidR="00743C47" w:rsidRPr="003906F4" w:rsidRDefault="006F1045" w:rsidP="003906F4">
            <w:pPr>
              <w:pStyle w:val="TAL"/>
            </w:pPr>
            <w:r w:rsidRPr="003906F4">
              <w:t>CRs on TEI17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138424A"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653DA89" w14:textId="77777777" w:rsidR="00743C47" w:rsidRPr="003906F4" w:rsidRDefault="006F1045" w:rsidP="003906F4">
            <w:pPr>
              <w:pStyle w:val="TAL"/>
            </w:pPr>
            <w:r w:rsidRPr="003906F4">
              <w:t>Proposed revision of 23.501 CR3633R1 in SP-220639. 23.501 CR3633R1 was noted. This CR Pack was partially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9F3A8D0" w14:textId="77777777" w:rsidR="00743C47" w:rsidRPr="003906F4" w:rsidRDefault="006F1045" w:rsidP="003906F4">
            <w:pPr>
              <w:pStyle w:val="TAL"/>
            </w:pPr>
            <w:r w:rsidRPr="003906F4">
              <w:t>Partially approved</w:t>
            </w:r>
          </w:p>
        </w:tc>
      </w:tr>
      <w:tr w:rsidR="00743C47" w:rsidRPr="003906F4" w14:paraId="7D18E6A4"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F48AD6A" w14:textId="77777777" w:rsidR="00743C47" w:rsidRPr="003906F4" w:rsidRDefault="006F1045" w:rsidP="003906F4">
            <w:pPr>
              <w:pStyle w:val="TAL"/>
            </w:pPr>
            <w:r w:rsidRPr="003906F4">
              <w:t>SP-220475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231A707" w14:textId="77777777" w:rsidR="00743C47" w:rsidRPr="003906F4" w:rsidRDefault="006F1045" w:rsidP="003906F4">
            <w:pPr>
              <w:pStyle w:val="TAL"/>
            </w:pPr>
            <w:r w:rsidRPr="003906F4">
              <w:t>Rel-17 CRs to TS23289 for MCOver5GS</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5E1AA8F"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D5902D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ACE0814" w14:textId="77777777" w:rsidR="00743C47" w:rsidRPr="003906F4" w:rsidRDefault="006F1045" w:rsidP="003906F4">
            <w:pPr>
              <w:pStyle w:val="TAL"/>
            </w:pPr>
            <w:r w:rsidRPr="003906F4">
              <w:t>Approved</w:t>
            </w:r>
          </w:p>
        </w:tc>
      </w:tr>
      <w:tr w:rsidR="00743C47" w:rsidRPr="003906F4" w14:paraId="3D67C70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F5519B0" w14:textId="77777777" w:rsidR="00743C47" w:rsidRPr="003906F4" w:rsidRDefault="006F1045" w:rsidP="003906F4">
            <w:pPr>
              <w:pStyle w:val="TAL"/>
            </w:pPr>
            <w:r w:rsidRPr="003906F4">
              <w:t>SP-220411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EC7555F" w14:textId="77777777" w:rsidR="00743C47" w:rsidRPr="003906F4" w:rsidRDefault="006F1045" w:rsidP="003906F4">
            <w:pPr>
              <w:pStyle w:val="TAL"/>
            </w:pPr>
            <w:r w:rsidRPr="003906F4">
              <w:t>CRs on TEI17 (Rel-17)</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022EE97" w14:textId="77777777" w:rsidR="00743C47" w:rsidRPr="003906F4" w:rsidRDefault="006F1045" w:rsidP="003906F4">
            <w:pPr>
              <w:pStyle w:val="TAL"/>
            </w:pPr>
            <w:r w:rsidRPr="003906F4">
              <w:t>SA WG2</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727B87F" w14:textId="77777777" w:rsidR="00743C47" w:rsidRPr="003906F4" w:rsidRDefault="006F1045" w:rsidP="003906F4">
            <w:pPr>
              <w:pStyle w:val="TAL"/>
            </w:pPr>
            <w:r w:rsidRPr="003906F4">
              <w:t>Ericsson have comments on 23.501 CR3640R1; 23.502 CR3481R1. 23.501 CR3640R1 and 23.502 CR3481R1 were postponed. This CR Pack was partially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9DDCF55" w14:textId="77777777" w:rsidR="00743C47" w:rsidRPr="003906F4" w:rsidRDefault="006F1045" w:rsidP="003906F4">
            <w:pPr>
              <w:pStyle w:val="TAL"/>
            </w:pPr>
            <w:r w:rsidRPr="003906F4">
              <w:t>Partially approved</w:t>
            </w:r>
          </w:p>
        </w:tc>
      </w:tr>
      <w:tr w:rsidR="00743C47" w:rsidRPr="003906F4" w14:paraId="1C8835A8"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14AEE2C" w14:textId="77777777" w:rsidR="00743C47" w:rsidRPr="003906F4" w:rsidRDefault="006F1045" w:rsidP="003906F4">
            <w:pPr>
              <w:pStyle w:val="TAL"/>
            </w:pPr>
            <w:r w:rsidRPr="003906F4">
              <w:t>SP-220473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29FE247" w14:textId="77777777" w:rsidR="00743C47" w:rsidRPr="003906F4" w:rsidRDefault="006F1045" w:rsidP="003906F4">
            <w:pPr>
              <w:pStyle w:val="TAL"/>
            </w:pPr>
            <w:r w:rsidRPr="003906F4">
              <w:t xml:space="preserve">Rel-17 CRs to TS23434 for </w:t>
            </w:r>
            <w:proofErr w:type="spellStart"/>
            <w:r w:rsidRPr="003906F4">
              <w:t>eSEAL</w:t>
            </w:r>
            <w:proofErr w:type="spellEnd"/>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AB8A4E6"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689ABCA1"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3436BB8" w14:textId="77777777" w:rsidR="00743C47" w:rsidRPr="003906F4" w:rsidRDefault="006F1045" w:rsidP="003906F4">
            <w:pPr>
              <w:pStyle w:val="TAL"/>
            </w:pPr>
            <w:r w:rsidRPr="003906F4">
              <w:t>Approved</w:t>
            </w:r>
          </w:p>
        </w:tc>
      </w:tr>
      <w:tr w:rsidR="00743C47" w:rsidRPr="003906F4" w14:paraId="1EB6EEED"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07F3045" w14:textId="77777777" w:rsidR="00743C47" w:rsidRPr="003906F4" w:rsidRDefault="006F1045" w:rsidP="003906F4">
            <w:pPr>
              <w:pStyle w:val="TAL"/>
            </w:pPr>
            <w:r w:rsidRPr="003906F4">
              <w:t>SP-220472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A6B906C" w14:textId="77777777" w:rsidR="00743C47" w:rsidRPr="003906F4" w:rsidRDefault="006F1045" w:rsidP="003906F4">
            <w:pPr>
              <w:pStyle w:val="TAL"/>
            </w:pPr>
            <w:r w:rsidRPr="003906F4">
              <w:t>Rel-17 CRs to TS23558 for EDGEAPP</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B905268"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AB62B15"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99FB387" w14:textId="77777777" w:rsidR="00743C47" w:rsidRPr="003906F4" w:rsidRDefault="006F1045" w:rsidP="003906F4">
            <w:pPr>
              <w:pStyle w:val="TAL"/>
            </w:pPr>
            <w:r w:rsidRPr="003906F4">
              <w:t>Approved</w:t>
            </w:r>
          </w:p>
        </w:tc>
      </w:tr>
      <w:tr w:rsidR="00743C47" w:rsidRPr="003906F4" w14:paraId="117054EC"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AF8CC5E" w14:textId="77777777" w:rsidR="00743C47" w:rsidRPr="003906F4" w:rsidRDefault="006F1045" w:rsidP="003906F4">
            <w:pPr>
              <w:pStyle w:val="TAL"/>
            </w:pPr>
            <w:r w:rsidRPr="003906F4">
              <w:t>SP-220471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5C51CEB" w14:textId="77777777" w:rsidR="00743C47" w:rsidRPr="003906F4" w:rsidRDefault="006F1045" w:rsidP="003906F4">
            <w:pPr>
              <w:pStyle w:val="TAL"/>
            </w:pPr>
            <w:r w:rsidRPr="003906F4">
              <w:t>Rel-15 CR to TS23222 for CAPIF</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55F35D6E"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4541AAD" w14:textId="77777777" w:rsidR="00743C47" w:rsidRPr="003906F4" w:rsidRDefault="006F1045" w:rsidP="003906F4">
            <w:pPr>
              <w:pStyle w:val="TAL"/>
            </w:pPr>
            <w:r w:rsidRPr="003906F4">
              <w:t>This CR PACK was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9905742" w14:textId="77777777" w:rsidR="00743C47" w:rsidRPr="003906F4" w:rsidRDefault="006F1045" w:rsidP="003906F4">
            <w:pPr>
              <w:pStyle w:val="TAL"/>
            </w:pPr>
            <w:r w:rsidRPr="003906F4">
              <w:t>Approved</w:t>
            </w:r>
          </w:p>
        </w:tc>
      </w:tr>
      <w:tr w:rsidR="00743C47" w:rsidRPr="003906F4" w14:paraId="58537C9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D76A253" w14:textId="77777777" w:rsidR="00743C47" w:rsidRPr="003906F4" w:rsidRDefault="006F1045" w:rsidP="003906F4">
            <w:pPr>
              <w:pStyle w:val="TAL"/>
            </w:pPr>
            <w:r w:rsidRPr="003906F4">
              <w:t>SP-220435</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B3E13A8" w14:textId="77777777" w:rsidR="00743C47" w:rsidRPr="003906F4" w:rsidRDefault="006F1045" w:rsidP="003906F4">
            <w:pPr>
              <w:pStyle w:val="TAL"/>
            </w:pPr>
            <w:r w:rsidRPr="003906F4">
              <w:t>Stage 1 CRs on UIA</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784F523"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2BD2923"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DE0135C" w14:textId="77777777" w:rsidR="00743C47" w:rsidRPr="003906F4" w:rsidRDefault="006F1045" w:rsidP="003906F4">
            <w:pPr>
              <w:pStyle w:val="TAL"/>
            </w:pPr>
            <w:r w:rsidRPr="003906F4">
              <w:t>Approved</w:t>
            </w:r>
          </w:p>
        </w:tc>
      </w:tr>
      <w:tr w:rsidR="00743C47" w:rsidRPr="003906F4" w14:paraId="40ED307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5E0D58D" w14:textId="77777777" w:rsidR="00743C47" w:rsidRPr="003906F4" w:rsidRDefault="006F1045" w:rsidP="003906F4">
            <w:pPr>
              <w:pStyle w:val="TAL"/>
            </w:pPr>
            <w:r w:rsidRPr="003906F4">
              <w:t>SP-220434</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D6D4A60" w14:textId="77777777" w:rsidR="00743C47" w:rsidRPr="003906F4" w:rsidRDefault="006F1045" w:rsidP="003906F4">
            <w:pPr>
              <w:pStyle w:val="TAL"/>
            </w:pPr>
            <w:r w:rsidRPr="003906F4">
              <w:t>Stage 1 CRs on TEI18</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14CB4202"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4B00764"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01857CE" w14:textId="77777777" w:rsidR="00743C47" w:rsidRPr="003906F4" w:rsidRDefault="006F1045" w:rsidP="003906F4">
            <w:pPr>
              <w:pStyle w:val="TAL"/>
            </w:pPr>
            <w:r w:rsidRPr="003906F4">
              <w:t>Approved</w:t>
            </w:r>
          </w:p>
        </w:tc>
      </w:tr>
      <w:tr w:rsidR="00743C47" w:rsidRPr="003906F4" w14:paraId="6A1E18B3"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668E24D" w14:textId="77777777" w:rsidR="00743C47" w:rsidRPr="003906F4" w:rsidRDefault="006F1045" w:rsidP="003906F4">
            <w:pPr>
              <w:pStyle w:val="TAL"/>
            </w:pPr>
            <w:r w:rsidRPr="003906F4">
              <w:t>SP-220433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60BE9DBB" w14:textId="77777777" w:rsidR="00743C47" w:rsidRPr="003906F4" w:rsidRDefault="006F1045" w:rsidP="003906F4">
            <w:pPr>
              <w:pStyle w:val="TAL"/>
            </w:pPr>
            <w:proofErr w:type="spellStart"/>
            <w:r w:rsidRPr="003906F4">
              <w:t>Satge</w:t>
            </w:r>
            <w:proofErr w:type="spellEnd"/>
            <w:r w:rsidRPr="003906F4">
              <w:t xml:space="preserve"> 1 CRs on MINT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BB5EF25"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DA41A9B"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B9DA70A" w14:textId="77777777" w:rsidR="00743C47" w:rsidRPr="003906F4" w:rsidRDefault="006F1045" w:rsidP="003906F4">
            <w:pPr>
              <w:pStyle w:val="TAL"/>
            </w:pPr>
            <w:r w:rsidRPr="003906F4">
              <w:t>Approved</w:t>
            </w:r>
          </w:p>
        </w:tc>
      </w:tr>
      <w:tr w:rsidR="00743C47" w:rsidRPr="003906F4" w14:paraId="4389B4BF"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FA684CA" w14:textId="77777777" w:rsidR="00743C47" w:rsidRPr="003906F4" w:rsidRDefault="006F1045" w:rsidP="003906F4">
            <w:pPr>
              <w:pStyle w:val="TAL"/>
            </w:pPr>
            <w:r w:rsidRPr="003906F4">
              <w:t>SP-220432</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5240F33A" w14:textId="77777777" w:rsidR="00743C47" w:rsidRPr="003906F4" w:rsidRDefault="006F1045" w:rsidP="003906F4">
            <w:pPr>
              <w:pStyle w:val="TAL"/>
            </w:pPr>
            <w:r w:rsidRPr="003906F4">
              <w:t xml:space="preserve">Stage 1 CRs on </w:t>
            </w:r>
            <w:proofErr w:type="spellStart"/>
            <w:r w:rsidRPr="003906F4">
              <w:t>ePWS</w:t>
            </w:r>
            <w:proofErr w:type="spellEnd"/>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20BFDA9A"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7B321A50"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C285D22" w14:textId="77777777" w:rsidR="00743C47" w:rsidRPr="003906F4" w:rsidRDefault="006F1045" w:rsidP="003906F4">
            <w:pPr>
              <w:pStyle w:val="TAL"/>
            </w:pPr>
            <w:r w:rsidRPr="003906F4">
              <w:t>Approved</w:t>
            </w:r>
          </w:p>
        </w:tc>
      </w:tr>
      <w:tr w:rsidR="00743C47" w:rsidRPr="003906F4" w14:paraId="1FDA92C0"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E7E399" w14:textId="77777777" w:rsidR="00743C47" w:rsidRPr="003906F4" w:rsidRDefault="006F1045" w:rsidP="003906F4">
            <w:pPr>
              <w:pStyle w:val="TAL"/>
            </w:pPr>
            <w:r w:rsidRPr="003906F4">
              <w:t>SP-220431</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1F1320C0" w14:textId="77777777" w:rsidR="00743C47" w:rsidRPr="003906F4" w:rsidRDefault="006F1045" w:rsidP="003906F4">
            <w:pPr>
              <w:pStyle w:val="TAL"/>
            </w:pPr>
            <w:r w:rsidRPr="003906F4">
              <w:t>Stage 1 CRs on FS_FRMCS_Ph5</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BDC3A1F"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0AAE7EF9"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349C36A" w14:textId="77777777" w:rsidR="00743C47" w:rsidRPr="003906F4" w:rsidRDefault="006F1045" w:rsidP="003906F4">
            <w:pPr>
              <w:pStyle w:val="TAL"/>
            </w:pPr>
            <w:r w:rsidRPr="003906F4">
              <w:t>Approved</w:t>
            </w:r>
          </w:p>
        </w:tc>
      </w:tr>
      <w:tr w:rsidR="00743C47" w:rsidRPr="003906F4" w14:paraId="007ABAB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F3C900A" w14:textId="77777777" w:rsidR="00743C47" w:rsidRPr="003906F4" w:rsidRDefault="006F1045" w:rsidP="003906F4">
            <w:pPr>
              <w:pStyle w:val="TAL"/>
            </w:pPr>
            <w:r w:rsidRPr="003906F4">
              <w:t>SP-220430</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716EA3A0" w14:textId="77777777" w:rsidR="00743C47" w:rsidRPr="003906F4" w:rsidRDefault="006F1045" w:rsidP="003906F4">
            <w:pPr>
              <w:pStyle w:val="TAL"/>
            </w:pPr>
            <w:r w:rsidRPr="003906F4">
              <w:t>Stage 1 CRs on FS_FRMCS_Ph4</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3C8822B8"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DA8AE68"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B37A325" w14:textId="77777777" w:rsidR="00743C47" w:rsidRPr="003906F4" w:rsidRDefault="006F1045" w:rsidP="003906F4">
            <w:pPr>
              <w:pStyle w:val="TAL"/>
            </w:pPr>
            <w:r w:rsidRPr="003906F4">
              <w:t>Approved</w:t>
            </w:r>
          </w:p>
        </w:tc>
      </w:tr>
      <w:tr w:rsidR="00743C47" w:rsidRPr="003906F4" w14:paraId="1A4C196B"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F595351" w14:textId="77777777" w:rsidR="00743C47" w:rsidRPr="003906F4" w:rsidRDefault="006F1045" w:rsidP="003906F4">
            <w:pPr>
              <w:pStyle w:val="TAL"/>
            </w:pPr>
            <w:r w:rsidRPr="003906F4">
              <w:t>SP-220429</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20DE5905" w14:textId="77777777" w:rsidR="00743C47" w:rsidRPr="003906F4" w:rsidRDefault="006F1045" w:rsidP="003906F4">
            <w:pPr>
              <w:pStyle w:val="TAL"/>
            </w:pPr>
            <w:r w:rsidRPr="003906F4">
              <w:t>Stage 1 CRs on SMS2EC</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0D09C6F2"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4B21F93F"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163BCBA" w14:textId="77777777" w:rsidR="00743C47" w:rsidRPr="003906F4" w:rsidRDefault="006F1045" w:rsidP="003906F4">
            <w:pPr>
              <w:pStyle w:val="TAL"/>
            </w:pPr>
            <w:r w:rsidRPr="003906F4">
              <w:t>Approved</w:t>
            </w:r>
          </w:p>
        </w:tc>
      </w:tr>
      <w:tr w:rsidR="00743C47" w:rsidRPr="003906F4" w14:paraId="73412EB2"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477DC6F" w14:textId="77777777" w:rsidR="00743C47" w:rsidRPr="003906F4" w:rsidRDefault="006F1045" w:rsidP="003906F4">
            <w:pPr>
              <w:pStyle w:val="TAL"/>
            </w:pPr>
            <w:r w:rsidRPr="003906F4">
              <w:t>SP-220428</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355081DD" w14:textId="77777777" w:rsidR="00743C47" w:rsidRPr="003906F4" w:rsidRDefault="006F1045" w:rsidP="003906F4">
            <w:pPr>
              <w:pStyle w:val="TAL"/>
            </w:pPr>
            <w:r w:rsidRPr="003906F4">
              <w:t>Stage 1 CRs on 5GSAT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C92D8B8" w14:textId="77777777" w:rsidR="00743C47" w:rsidRPr="003906F4" w:rsidRDefault="006F1045" w:rsidP="003906F4">
            <w:pPr>
              <w:pStyle w:val="TAL"/>
            </w:pPr>
            <w:r w:rsidRPr="003906F4">
              <w:t>SA WG1</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890F817"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C8A5DE6" w14:textId="77777777" w:rsidR="00743C47" w:rsidRPr="003906F4" w:rsidRDefault="006F1045" w:rsidP="003906F4">
            <w:pPr>
              <w:pStyle w:val="TAL"/>
            </w:pPr>
            <w:r w:rsidRPr="003906F4">
              <w:t>Approved</w:t>
            </w:r>
          </w:p>
        </w:tc>
      </w:tr>
      <w:tr w:rsidR="00743C47" w:rsidRPr="003906F4" w14:paraId="56B4CD3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6A96351" w14:textId="77777777" w:rsidR="00743C47" w:rsidRPr="003906F4" w:rsidRDefault="006F1045" w:rsidP="003906F4">
            <w:pPr>
              <w:pStyle w:val="TAL"/>
            </w:pPr>
            <w:r w:rsidRPr="003906F4">
              <w:t>SP-220503</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4B53EF9E" w14:textId="77777777" w:rsidR="00743C47" w:rsidRPr="003906F4" w:rsidRDefault="006F1045" w:rsidP="003906F4">
            <w:pPr>
              <w:pStyle w:val="TAL"/>
            </w:pPr>
            <w:r w:rsidRPr="003906F4">
              <w:t>Rel-17 CRs on Enhanced Closed loop SLS Assurance</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6E1C6E64" w14:textId="77777777" w:rsidR="00743C47" w:rsidRPr="003906F4" w:rsidRDefault="006F1045" w:rsidP="003906F4">
            <w:pPr>
              <w:pStyle w:val="TAL"/>
            </w:pPr>
            <w:r w:rsidRPr="003906F4">
              <w:t>SA WG5</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53C3E50B"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D36B46F" w14:textId="77777777" w:rsidR="00743C47" w:rsidRPr="003906F4" w:rsidRDefault="006F1045" w:rsidP="003906F4">
            <w:pPr>
              <w:pStyle w:val="TAL"/>
            </w:pPr>
            <w:r w:rsidRPr="003906F4">
              <w:t>Approved</w:t>
            </w:r>
          </w:p>
        </w:tc>
      </w:tr>
      <w:tr w:rsidR="00743C47" w:rsidRPr="003906F4" w14:paraId="63EF2545" w14:textId="77777777" w:rsidTr="003906F4">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1313DA5" w14:textId="77777777" w:rsidR="00743C47" w:rsidRPr="003906F4" w:rsidRDefault="006F1045" w:rsidP="003906F4">
            <w:pPr>
              <w:pStyle w:val="TAL"/>
            </w:pPr>
            <w:r w:rsidRPr="003906F4">
              <w:t>SP-220476</w:t>
            </w:r>
          </w:p>
        </w:tc>
        <w:tc>
          <w:tcPr>
            <w:tcW w:w="6359" w:type="dxa"/>
            <w:tcBorders>
              <w:top w:val="outset" w:sz="6" w:space="0" w:color="000000"/>
              <w:left w:val="outset" w:sz="6" w:space="0" w:color="000000"/>
              <w:bottom w:val="outset" w:sz="6" w:space="0" w:color="000000"/>
              <w:right w:val="outset" w:sz="6" w:space="0" w:color="000000"/>
            </w:tcBorders>
            <w:shd w:val="clear" w:color="auto" w:fill="FFFFFF"/>
            <w:hideMark/>
          </w:tcPr>
          <w:p w14:paraId="0916E984" w14:textId="77777777" w:rsidR="00743C47" w:rsidRPr="003906F4" w:rsidRDefault="006F1045" w:rsidP="003906F4">
            <w:pPr>
              <w:pStyle w:val="TAL"/>
            </w:pPr>
            <w:r w:rsidRPr="003906F4">
              <w:t>Rel-18 CR to TS23280, TS23281, TS23282, TS23283, TS23289 and TS23379 for enh4MCPTT</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14:paraId="4F09291F" w14:textId="77777777" w:rsidR="00743C47" w:rsidRPr="003906F4" w:rsidRDefault="006F1045" w:rsidP="003906F4">
            <w:pPr>
              <w:pStyle w:val="TAL"/>
            </w:pPr>
            <w:r w:rsidRPr="003906F4">
              <w:t>SA WG6</w:t>
            </w:r>
          </w:p>
        </w:tc>
        <w:tc>
          <w:tcPr>
            <w:tcW w:w="5855" w:type="dxa"/>
            <w:tcBorders>
              <w:top w:val="outset" w:sz="6" w:space="0" w:color="000000"/>
              <w:left w:val="outset" w:sz="6" w:space="0" w:color="000000"/>
              <w:bottom w:val="outset" w:sz="6" w:space="0" w:color="000000"/>
              <w:right w:val="outset" w:sz="6" w:space="0" w:color="000000"/>
            </w:tcBorders>
            <w:shd w:val="clear" w:color="auto" w:fill="FFFFFF"/>
            <w:hideMark/>
          </w:tcPr>
          <w:p w14:paraId="2D7B5EA2" w14:textId="77777777" w:rsidR="00743C47" w:rsidRPr="003906F4" w:rsidRDefault="006F1045" w:rsidP="003906F4">
            <w:pPr>
              <w:pStyle w:val="TAL"/>
            </w:pPr>
            <w:r w:rsidRPr="003906F4">
              <w:t>Block Approved</w:t>
            </w:r>
          </w:p>
        </w:tc>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0EA348E" w14:textId="77777777" w:rsidR="00743C47" w:rsidRPr="003906F4" w:rsidRDefault="006F1045" w:rsidP="003906F4">
            <w:pPr>
              <w:pStyle w:val="TAL"/>
            </w:pPr>
            <w:r w:rsidRPr="003906F4">
              <w:t>Approved</w:t>
            </w:r>
          </w:p>
        </w:tc>
      </w:tr>
    </w:tbl>
    <w:p w14:paraId="6875A14E" w14:textId="77777777" w:rsidR="00743C47" w:rsidRDefault="006F1045">
      <w:pPr>
        <w:rPr>
          <w:rFonts w:eastAsia="Times New Roman"/>
        </w:rPr>
      </w:pPr>
      <w:r>
        <w:rPr>
          <w:rFonts w:eastAsia="Times New Roman"/>
        </w:rPr>
        <w:lastRenderedPageBreak/>
        <w:br/>
        <w:t>110 Entries</w:t>
      </w:r>
    </w:p>
    <w:p w14:paraId="03BA13FE" w14:textId="7A35B81A" w:rsidR="00743C47" w:rsidRDefault="006F1045" w:rsidP="00991F4C">
      <w:pPr>
        <w:pStyle w:val="Heading1"/>
        <w:rPr>
          <w:rFonts w:eastAsiaTheme="minorEastAsia"/>
        </w:rPr>
      </w:pPr>
      <w:r>
        <w:t>E.4</w:t>
      </w:r>
      <w:r w:rsidR="00991F4C">
        <w:tab/>
      </w:r>
      <w:r>
        <w:t>List of Approved CRs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12"/>
        <w:gridCol w:w="581"/>
        <w:gridCol w:w="431"/>
        <w:gridCol w:w="361"/>
        <w:gridCol w:w="561"/>
        <w:gridCol w:w="3927"/>
        <w:gridCol w:w="321"/>
        <w:gridCol w:w="1195"/>
        <w:gridCol w:w="836"/>
        <w:gridCol w:w="2507"/>
        <w:gridCol w:w="801"/>
        <w:gridCol w:w="1226"/>
        <w:gridCol w:w="1541"/>
      </w:tblGrid>
      <w:tr w:rsidR="00743C47" w:rsidRPr="003906F4" w14:paraId="0BF28941" w14:textId="77777777">
        <w:trPr>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9DA4E8" w14:textId="77777777" w:rsidR="00743C47" w:rsidRPr="003906F4" w:rsidRDefault="006F1045" w:rsidP="003906F4">
            <w:pPr>
              <w:pStyle w:val="TAH"/>
            </w:pPr>
            <w:r w:rsidRPr="003906F4">
              <w:t>Meeting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ECC2381" w14:textId="77777777" w:rsidR="00743C47" w:rsidRPr="003906F4" w:rsidRDefault="006F1045" w:rsidP="003906F4">
            <w:pPr>
              <w:pStyle w:val="TAH"/>
            </w:pPr>
            <w:r w:rsidRPr="003906F4">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7B1A26" w14:textId="77777777" w:rsidR="00743C47" w:rsidRPr="003906F4" w:rsidRDefault="006F1045" w:rsidP="003906F4">
            <w:pPr>
              <w:pStyle w:val="TAH"/>
            </w:pPr>
            <w:r w:rsidRPr="003906F4">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A7219C" w14:textId="77777777" w:rsidR="00743C47" w:rsidRPr="003906F4" w:rsidRDefault="006F1045" w:rsidP="003906F4">
            <w:pPr>
              <w:pStyle w:val="TAH"/>
            </w:pPr>
            <w:r w:rsidRPr="003906F4">
              <w:t>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C1369D" w14:textId="77777777" w:rsidR="00743C47" w:rsidRPr="003906F4" w:rsidRDefault="006F1045" w:rsidP="003906F4">
            <w:pPr>
              <w:pStyle w:val="TAH"/>
            </w:pPr>
            <w:r w:rsidRPr="003906F4">
              <w:t>Phase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A58EFD0" w14:textId="77777777" w:rsidR="00743C47" w:rsidRPr="003906F4" w:rsidRDefault="006F1045" w:rsidP="003906F4">
            <w:pPr>
              <w:pStyle w:val="TAH"/>
            </w:pPr>
            <w:r w:rsidRPr="003906F4">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F4E30A" w14:textId="77777777" w:rsidR="00743C47" w:rsidRPr="003906F4" w:rsidRDefault="006F1045" w:rsidP="003906F4">
            <w:pPr>
              <w:pStyle w:val="TAH"/>
            </w:pPr>
            <w:r w:rsidRPr="003906F4">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B6E6B9" w14:textId="77777777" w:rsidR="00743C47" w:rsidRPr="003906F4" w:rsidRDefault="006F1045" w:rsidP="003906F4">
            <w:pPr>
              <w:pStyle w:val="TAH"/>
            </w:pPr>
            <w:r w:rsidRPr="003906F4">
              <w:t>Version-Current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BE3D37" w14:textId="77777777" w:rsidR="00743C47" w:rsidRPr="003906F4" w:rsidRDefault="006F1045" w:rsidP="003906F4">
            <w:pPr>
              <w:pStyle w:val="TAH"/>
            </w:pPr>
            <w:r w:rsidRPr="003906F4">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3F6A7A"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E4C221" w14:textId="77777777" w:rsidR="00743C47" w:rsidRPr="003906F4" w:rsidRDefault="006F1045" w:rsidP="003906F4">
            <w:pPr>
              <w:pStyle w:val="TAH"/>
            </w:pPr>
            <w:r w:rsidRPr="003906F4">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F856D7" w14:textId="77777777" w:rsidR="00743C47" w:rsidRPr="003906F4" w:rsidRDefault="006F1045" w:rsidP="003906F4">
            <w:pPr>
              <w:pStyle w:val="TAH"/>
            </w:pPr>
            <w:r w:rsidRPr="003906F4">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282A7B" w14:textId="77777777" w:rsidR="00743C47" w:rsidRPr="003906F4" w:rsidRDefault="006F1045" w:rsidP="003906F4">
            <w:pPr>
              <w:pStyle w:val="TAH"/>
            </w:pPr>
            <w:proofErr w:type="spellStart"/>
            <w:r w:rsidRPr="003906F4">
              <w:t>Affected_Clauses</w:t>
            </w:r>
            <w:proofErr w:type="spellEnd"/>
          </w:p>
        </w:tc>
      </w:tr>
      <w:tr w:rsidR="00743C47" w:rsidRPr="003906F4" w14:paraId="76A72803"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82A8C" w14:textId="77777777" w:rsidR="00743C47" w:rsidRPr="003906F4" w:rsidRDefault="006F1045" w:rsidP="003906F4">
            <w:pPr>
              <w:pStyle w:val="TAL"/>
            </w:pPr>
            <w:r w:rsidRPr="003906F4">
              <w:t>SP-96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35F1" w14:textId="77777777" w:rsidR="00743C47" w:rsidRPr="003906F4" w:rsidRDefault="006F1045" w:rsidP="003906F4">
            <w:pPr>
              <w:pStyle w:val="TAL"/>
            </w:pPr>
            <w:r w:rsidRPr="003906F4">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34CC5" w14:textId="77777777" w:rsidR="00743C47" w:rsidRPr="003906F4" w:rsidRDefault="006F1045" w:rsidP="003906F4">
            <w:pPr>
              <w:pStyle w:val="TAL"/>
            </w:pPr>
            <w:r w:rsidRPr="003906F4">
              <w:t>0071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502E6"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0985" w14:textId="77777777" w:rsidR="00743C47" w:rsidRPr="003906F4" w:rsidRDefault="006F1045" w:rsidP="003906F4">
            <w:pPr>
              <w:pStyle w:val="TAL"/>
            </w:pPr>
            <w:r w:rsidRPr="003906F4">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31698" w14:textId="77777777" w:rsidR="00743C47" w:rsidRPr="003906F4" w:rsidRDefault="006F1045" w:rsidP="003906F4">
            <w:pPr>
              <w:pStyle w:val="TAL"/>
            </w:pPr>
            <w:r w:rsidRPr="003906F4">
              <w:t>Eliminate contents of Rel-17 and substitute with pointer to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6B8E8" w14:textId="77777777" w:rsidR="00743C47" w:rsidRPr="003906F4" w:rsidRDefault="006F1045" w:rsidP="003906F4">
            <w:pPr>
              <w:pStyle w:val="TAL"/>
            </w:pPr>
            <w:r w:rsidRPr="003906F4">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08780" w14:textId="77777777" w:rsidR="00743C47" w:rsidRPr="003906F4" w:rsidRDefault="006F1045" w:rsidP="003906F4">
            <w:pPr>
              <w:pStyle w:val="TAL"/>
            </w:pPr>
            <w:r w:rsidRPr="003906F4">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B3702" w14:textId="77777777" w:rsidR="00743C47" w:rsidRPr="003906F4" w:rsidRDefault="006F1045" w:rsidP="003906F4">
            <w:pPr>
              <w:pStyle w:val="TAL"/>
            </w:pPr>
            <w:r w:rsidRPr="003906F4">
              <w:t>SP-220382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A04B7" w14:textId="77777777" w:rsidR="00743C47" w:rsidRPr="003906F4" w:rsidRDefault="006F1045" w:rsidP="003906F4">
            <w:pPr>
              <w:pStyle w:val="TAL"/>
            </w:pPr>
            <w:r w:rsidRPr="003906F4">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3DB23" w14:textId="77777777" w:rsidR="00743C47" w:rsidRPr="003906F4" w:rsidRDefault="006F1045" w:rsidP="003906F4">
            <w:pPr>
              <w:pStyle w:val="TAL"/>
            </w:pPr>
            <w:r w:rsidRPr="003906F4">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AB4D1" w14:textId="77777777" w:rsidR="00743C47" w:rsidRPr="003906F4" w:rsidRDefault="006F1045" w:rsidP="003906F4">
            <w:pPr>
              <w:pStyle w:val="TAL"/>
            </w:pPr>
            <w:r w:rsidRPr="003906F4">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78D5E" w14:textId="77777777" w:rsidR="00743C47" w:rsidRPr="003906F4" w:rsidRDefault="00743C47" w:rsidP="003906F4">
            <w:pPr>
              <w:pStyle w:val="TAL"/>
            </w:pPr>
          </w:p>
        </w:tc>
      </w:tr>
      <w:tr w:rsidR="00743C47" w:rsidRPr="003906F4" w14:paraId="04FF2AE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6E544" w14:textId="77777777" w:rsidR="00743C47" w:rsidRPr="003906F4" w:rsidRDefault="006F1045" w:rsidP="003906F4">
            <w:pPr>
              <w:pStyle w:val="TAL"/>
            </w:pPr>
            <w:r w:rsidRPr="003906F4">
              <w:t>SP-96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62404" w14:textId="77777777" w:rsidR="00743C47" w:rsidRPr="003906F4" w:rsidRDefault="006F1045" w:rsidP="003906F4">
            <w:pPr>
              <w:pStyle w:val="TAL"/>
            </w:pPr>
            <w:r w:rsidRPr="003906F4">
              <w:t>21.900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07DC7" w14:textId="77777777" w:rsidR="00743C47" w:rsidRPr="003906F4" w:rsidRDefault="006F1045" w:rsidP="003906F4">
            <w:pPr>
              <w:pStyle w:val="TAL"/>
            </w:pPr>
            <w:r w:rsidRPr="003906F4">
              <w:t>0072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60A58"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79DA5" w14:textId="77777777" w:rsidR="00743C47" w:rsidRPr="003906F4" w:rsidRDefault="006F1045" w:rsidP="003906F4">
            <w:pPr>
              <w:pStyle w:val="TAL"/>
            </w:pPr>
            <w:r w:rsidRPr="003906F4">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7AE50" w14:textId="77777777" w:rsidR="00743C47" w:rsidRPr="003906F4" w:rsidRDefault="006F1045" w:rsidP="003906F4">
            <w:pPr>
              <w:pStyle w:val="TAL"/>
            </w:pPr>
            <w:r w:rsidRPr="003906F4">
              <w:t>Clean 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71811" w14:textId="77777777" w:rsidR="00743C47" w:rsidRPr="003906F4" w:rsidRDefault="006F1045" w:rsidP="003906F4">
            <w:pPr>
              <w:pStyle w:val="TAL"/>
            </w:pPr>
            <w:r w:rsidRPr="003906F4">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31852" w14:textId="77777777" w:rsidR="00743C47" w:rsidRPr="003906F4" w:rsidRDefault="006F1045" w:rsidP="003906F4">
            <w:pPr>
              <w:pStyle w:val="TAL"/>
            </w:pPr>
            <w:r w:rsidRPr="003906F4">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8DAF5" w14:textId="77777777" w:rsidR="00743C47" w:rsidRPr="003906F4" w:rsidRDefault="006F1045" w:rsidP="003906F4">
            <w:pPr>
              <w:pStyle w:val="TAL"/>
            </w:pPr>
            <w:r w:rsidRPr="003906F4">
              <w:t>SP-220383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4A252" w14:textId="77777777" w:rsidR="00743C47" w:rsidRPr="003906F4" w:rsidRDefault="006F1045" w:rsidP="003906F4">
            <w:pPr>
              <w:pStyle w:val="TAL"/>
            </w:pPr>
            <w:r w:rsidRPr="003906F4">
              <w:t>MCC Specifications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42244" w14:textId="77777777" w:rsidR="00743C47" w:rsidRPr="003906F4" w:rsidRDefault="006F1045" w:rsidP="003906F4">
            <w:pPr>
              <w:pStyle w:val="TAL"/>
            </w:pPr>
            <w:r w:rsidRPr="003906F4">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37BEC" w14:textId="77777777" w:rsidR="00743C47" w:rsidRPr="003906F4" w:rsidRDefault="006F1045" w:rsidP="003906F4">
            <w:pPr>
              <w:pStyle w:val="TAL"/>
            </w:pPr>
            <w:r w:rsidRPr="003906F4">
              <w:t>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5D1D2" w14:textId="77777777" w:rsidR="00743C47" w:rsidRPr="003906F4" w:rsidRDefault="00743C47" w:rsidP="003906F4">
            <w:pPr>
              <w:pStyle w:val="TAL"/>
            </w:pPr>
          </w:p>
        </w:tc>
      </w:tr>
      <w:tr w:rsidR="00743C47" w:rsidRPr="003906F4" w14:paraId="09F1A9F7"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D8994" w14:textId="77777777" w:rsidR="00743C47" w:rsidRPr="003906F4" w:rsidRDefault="006F1045" w:rsidP="003906F4">
            <w:pPr>
              <w:pStyle w:val="TAL"/>
            </w:pPr>
            <w:r w:rsidRPr="003906F4">
              <w:t>SP-96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CC4F" w14:textId="77777777" w:rsidR="00743C47" w:rsidRPr="003906F4" w:rsidRDefault="006F1045" w:rsidP="003906F4">
            <w:pPr>
              <w:pStyle w:val="TAL"/>
            </w:pPr>
            <w:r w:rsidRPr="003906F4">
              <w:t>21.916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1A87F" w14:textId="77777777" w:rsidR="00743C47" w:rsidRPr="003906F4" w:rsidRDefault="006F1045" w:rsidP="003906F4">
            <w:pPr>
              <w:pStyle w:val="TAL"/>
            </w:pPr>
            <w:r w:rsidRPr="003906F4">
              <w:t>0002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9FA02" w14:textId="77777777" w:rsidR="00743C47" w:rsidRPr="003906F4" w:rsidRDefault="006F1045" w:rsidP="003906F4">
            <w:pPr>
              <w:pStyle w:val="TAL"/>
            </w:pPr>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911E4" w14:textId="77777777" w:rsidR="00743C47" w:rsidRPr="003906F4" w:rsidRDefault="006F1045" w:rsidP="003906F4">
            <w:pPr>
              <w:pStyle w:val="TAL"/>
            </w:pPr>
            <w:r w:rsidRPr="003906F4">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038B6" w14:textId="77777777" w:rsidR="00743C47" w:rsidRPr="003906F4" w:rsidRDefault="006F1045" w:rsidP="003906F4">
            <w:pPr>
              <w:pStyle w:val="TAL"/>
            </w:pPr>
            <w:r w:rsidRPr="003906F4">
              <w:t>Removal of RDSSI from the Rel-16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C72A3" w14:textId="77777777" w:rsidR="00743C47" w:rsidRPr="003906F4" w:rsidRDefault="006F1045" w:rsidP="003906F4">
            <w:pPr>
              <w:pStyle w:val="TAL"/>
            </w:pPr>
            <w:r w:rsidRPr="003906F4">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ACDC" w14:textId="77777777" w:rsidR="00743C47" w:rsidRPr="003906F4" w:rsidRDefault="006F1045" w:rsidP="003906F4">
            <w:pPr>
              <w:pStyle w:val="TAL"/>
            </w:pPr>
            <w:r w:rsidRPr="003906F4">
              <w:t>16.1.0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23F00" w14:textId="77777777" w:rsidR="00743C47" w:rsidRPr="003906F4" w:rsidRDefault="006F1045" w:rsidP="003906F4">
            <w:pPr>
              <w:pStyle w:val="TAL"/>
            </w:pPr>
            <w:r w:rsidRPr="003906F4">
              <w:t>SP-220482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7BCFD" w14:textId="77777777" w:rsidR="00743C47" w:rsidRPr="003906F4" w:rsidRDefault="006F1045" w:rsidP="003906F4">
            <w:pPr>
              <w:pStyle w:val="TAL"/>
            </w:pPr>
            <w:proofErr w:type="spellStart"/>
            <w:r w:rsidRPr="003906F4">
              <w:t>InterDigital</w:t>
            </w:r>
            <w:proofErr w:type="spellEnd"/>
            <w:r w:rsidRPr="003906F4">
              <w:t xml:space="preserve"> Inc., </w:t>
            </w:r>
            <w:proofErr w:type="spellStart"/>
            <w:r w:rsidRPr="003906F4">
              <w:t>Convida</w:t>
            </w:r>
            <w:proofErr w:type="spellEnd"/>
            <w:r w:rsidRPr="003906F4">
              <w:t xml:space="preserve"> Wireless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A1586" w14:textId="77777777" w:rsidR="00743C47" w:rsidRPr="003906F4" w:rsidRDefault="006F1045" w:rsidP="003906F4">
            <w:pPr>
              <w:pStyle w:val="TAL"/>
            </w:pPr>
            <w:r w:rsidRPr="003906F4">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6076" w14:textId="77777777" w:rsidR="00743C47" w:rsidRPr="003906F4" w:rsidRDefault="006F1045" w:rsidP="003906F4">
            <w:pPr>
              <w:pStyle w:val="TAL"/>
            </w:pPr>
            <w:r w:rsidRPr="003906F4">
              <w:t>RDSSI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98434" w14:textId="77777777" w:rsidR="00743C47" w:rsidRPr="003906F4" w:rsidRDefault="00743C47" w:rsidP="003906F4">
            <w:pPr>
              <w:pStyle w:val="TAL"/>
            </w:pPr>
          </w:p>
        </w:tc>
      </w:tr>
      <w:tr w:rsidR="00743C47" w:rsidRPr="003906F4" w14:paraId="179DB25F"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231DD" w14:textId="77777777" w:rsidR="00743C47" w:rsidRPr="003906F4" w:rsidRDefault="006F1045" w:rsidP="003906F4">
            <w:pPr>
              <w:pStyle w:val="TAL"/>
            </w:pPr>
            <w:r w:rsidRPr="003906F4">
              <w:t>SP-96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FA98D" w14:textId="77777777" w:rsidR="00743C47" w:rsidRPr="003906F4" w:rsidRDefault="006F1045" w:rsidP="003906F4">
            <w:pPr>
              <w:pStyle w:val="TAL"/>
            </w:pPr>
            <w:r w:rsidRPr="003906F4">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85DE3" w14:textId="77777777" w:rsidR="00743C47" w:rsidRPr="003906F4" w:rsidRDefault="006F1045" w:rsidP="003906F4">
            <w:pPr>
              <w:pStyle w:val="TAL"/>
            </w:pPr>
            <w:r w:rsidRPr="003906F4">
              <w:t>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6BB3C" w14:textId="77777777" w:rsidR="00743C47" w:rsidRPr="003906F4" w:rsidRDefault="006F1045" w:rsidP="003906F4">
            <w:pPr>
              <w:pStyle w:val="TAL"/>
            </w:pPr>
            <w:r w:rsidRPr="003906F4">
              <w:t>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9CA9B" w14:textId="77777777" w:rsidR="00743C47" w:rsidRPr="003906F4" w:rsidRDefault="006F1045" w:rsidP="003906F4">
            <w:pPr>
              <w:pStyle w:val="TAL"/>
            </w:pPr>
            <w:r w:rsidRPr="003906F4">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E8608" w14:textId="77777777" w:rsidR="00743C47" w:rsidRPr="003906F4" w:rsidRDefault="006F1045" w:rsidP="003906F4">
            <w:pPr>
              <w:pStyle w:val="TAL"/>
            </w:pPr>
            <w:r w:rsidRPr="003906F4">
              <w:t>AMF and AUSF selection for CP authentication and authorisation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8C60E" w14:textId="77777777" w:rsidR="00743C47" w:rsidRPr="003906F4" w:rsidRDefault="006F1045" w:rsidP="003906F4">
            <w:pPr>
              <w:pStyle w:val="TAL"/>
            </w:pPr>
            <w:r w:rsidRPr="003906F4">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30F88" w14:textId="77777777" w:rsidR="00743C47" w:rsidRPr="003906F4" w:rsidRDefault="006F1045" w:rsidP="003906F4">
            <w:pPr>
              <w:pStyle w:val="TAL"/>
            </w:pPr>
            <w:r w:rsidRPr="003906F4">
              <w:t>17.2.1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7A567" w14:textId="77777777" w:rsidR="00743C47" w:rsidRPr="003906F4" w:rsidRDefault="006F1045" w:rsidP="003906F4">
            <w:pPr>
              <w:pStyle w:val="TAL"/>
            </w:pPr>
            <w:r w:rsidRPr="003906F4">
              <w:t>SP-220713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47D1" w14:textId="77777777" w:rsidR="00743C47" w:rsidRPr="003906F4" w:rsidRDefault="006F1045" w:rsidP="003906F4">
            <w:pPr>
              <w:pStyle w:val="TAL"/>
            </w:pPr>
            <w:r w:rsidRPr="003906F4">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D103D" w14:textId="77777777" w:rsidR="00743C47" w:rsidRPr="003906F4" w:rsidRDefault="006F1045" w:rsidP="003906F4">
            <w:pPr>
              <w:pStyle w:val="TAL"/>
            </w:pPr>
            <w:r w:rsidRPr="003906F4">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4E2E8" w14:textId="77777777" w:rsidR="00743C47" w:rsidRPr="003906F4" w:rsidRDefault="006F1045" w:rsidP="003906F4">
            <w:pPr>
              <w:pStyle w:val="TAL"/>
            </w:pPr>
            <w:r w:rsidRPr="003906F4">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1A396" w14:textId="77777777" w:rsidR="00743C47" w:rsidRPr="003906F4" w:rsidRDefault="00743C47" w:rsidP="003906F4">
            <w:pPr>
              <w:pStyle w:val="TAL"/>
            </w:pPr>
          </w:p>
        </w:tc>
      </w:tr>
      <w:tr w:rsidR="00743C47" w:rsidRPr="003906F4" w14:paraId="1C6EACCD" w14:textId="77777777">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0AA2D" w14:textId="77777777" w:rsidR="00743C47" w:rsidRPr="003906F4" w:rsidRDefault="006F1045" w:rsidP="003906F4">
            <w:pPr>
              <w:pStyle w:val="TAL"/>
            </w:pPr>
            <w:r w:rsidRPr="003906F4">
              <w:t>SP-96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D34A6" w14:textId="77777777" w:rsidR="00743C47" w:rsidRPr="003906F4" w:rsidRDefault="006F1045" w:rsidP="003906F4">
            <w:pPr>
              <w:pStyle w:val="TAL"/>
            </w:pPr>
            <w:r w:rsidRPr="003906F4">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995E6" w14:textId="77777777" w:rsidR="00743C47" w:rsidRPr="003906F4" w:rsidRDefault="006F1045" w:rsidP="003906F4">
            <w:pPr>
              <w:pStyle w:val="TAL"/>
            </w:pPr>
            <w:r w:rsidRPr="003906F4">
              <w:t>3633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89157" w14:textId="77777777" w:rsidR="00743C47" w:rsidRPr="003906F4" w:rsidRDefault="006F1045" w:rsidP="003906F4">
            <w:pPr>
              <w:pStyle w:val="TAL"/>
            </w:pPr>
            <w:r w:rsidRPr="003906F4">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C88F4" w14:textId="77777777" w:rsidR="00743C47" w:rsidRPr="003906F4" w:rsidRDefault="006F1045" w:rsidP="003906F4">
            <w:pPr>
              <w:pStyle w:val="TAL"/>
            </w:pPr>
            <w:r w:rsidRPr="003906F4">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EC405" w14:textId="77777777" w:rsidR="00743C47" w:rsidRPr="003906F4" w:rsidRDefault="006F1045" w:rsidP="003906F4">
            <w:pPr>
              <w:pStyle w:val="TAL"/>
            </w:pPr>
            <w:r w:rsidRPr="003906F4">
              <w:t>RFSP Index authorized by PCF and subscribed RFSP Index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2C350" w14:textId="77777777" w:rsidR="00743C47" w:rsidRPr="003906F4" w:rsidRDefault="006F1045" w:rsidP="003906F4">
            <w:pPr>
              <w:pStyle w:val="TAL"/>
            </w:pPr>
            <w:r w:rsidRPr="003906F4">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BC98E" w14:textId="77777777" w:rsidR="00743C47" w:rsidRPr="003906F4" w:rsidRDefault="006F1045" w:rsidP="003906F4">
            <w:pPr>
              <w:pStyle w:val="TAL"/>
            </w:pPr>
            <w:r w:rsidRPr="003906F4">
              <w:t>17.4.0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FF8DF" w14:textId="77777777" w:rsidR="00743C47" w:rsidRPr="003906F4" w:rsidRDefault="006F1045" w:rsidP="003906F4">
            <w:pPr>
              <w:pStyle w:val="TAL"/>
            </w:pPr>
            <w:r w:rsidRPr="003906F4">
              <w:t>SP-220688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B43E6" w14:textId="77777777" w:rsidR="00743C47" w:rsidRPr="003906F4" w:rsidRDefault="006F1045" w:rsidP="003906F4">
            <w:pPr>
              <w:pStyle w:val="TAL"/>
            </w:pPr>
            <w:r w:rsidRPr="003906F4">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8B3EE" w14:textId="77777777" w:rsidR="00743C47" w:rsidRPr="003906F4" w:rsidRDefault="006F1045" w:rsidP="003906F4">
            <w:pPr>
              <w:pStyle w:val="TAL"/>
            </w:pPr>
            <w:r w:rsidRPr="003906F4">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BA873" w14:textId="77777777" w:rsidR="00743C47" w:rsidRPr="003906F4" w:rsidRDefault="006F1045" w:rsidP="003906F4">
            <w:pPr>
              <w:pStyle w:val="TAL"/>
            </w:pPr>
            <w:r w:rsidRPr="003906F4">
              <w:t>5GS_Ph1,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A0855" w14:textId="77777777" w:rsidR="00743C47" w:rsidRPr="003906F4" w:rsidRDefault="00743C47" w:rsidP="003906F4">
            <w:pPr>
              <w:pStyle w:val="TAL"/>
            </w:pPr>
          </w:p>
        </w:tc>
      </w:tr>
    </w:tbl>
    <w:p w14:paraId="5CE7FB21" w14:textId="77777777" w:rsidR="00743C47" w:rsidRDefault="006F1045">
      <w:pPr>
        <w:rPr>
          <w:rFonts w:eastAsia="Times New Roman"/>
          <w:sz w:val="24"/>
          <w:szCs w:val="24"/>
        </w:rPr>
      </w:pPr>
      <w:r>
        <w:rPr>
          <w:rFonts w:eastAsia="Times New Roman"/>
        </w:rPr>
        <w:br/>
        <w:t>5 Entries</w:t>
      </w:r>
    </w:p>
    <w:p w14:paraId="4A9A05D7" w14:textId="5E36CFBD" w:rsidR="00743C47" w:rsidRDefault="006F1045" w:rsidP="00991F4C">
      <w:pPr>
        <w:pStyle w:val="Heading9"/>
        <w:rPr>
          <w:rFonts w:eastAsiaTheme="minorEastAsia"/>
        </w:rPr>
      </w:pPr>
      <w:r>
        <w:lastRenderedPageBreak/>
        <w:t>Annex F</w:t>
      </w:r>
      <w:r w:rsidR="00991F4C">
        <w:tab/>
      </w:r>
      <w:r>
        <w:t>List of new and revised WIDs / SIDs</w:t>
      </w:r>
    </w:p>
    <w:p w14:paraId="11DEF5AE" w14:textId="78553231" w:rsidR="00743C47" w:rsidRDefault="006F1045" w:rsidP="003906F4">
      <w:pPr>
        <w:pStyle w:val="Heading1"/>
      </w:pPr>
      <w:r>
        <w:t>F.1</w:t>
      </w:r>
      <w:r w:rsidR="003906F4">
        <w:tab/>
      </w:r>
      <w:r>
        <w:t>List of Approved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1275"/>
        <w:gridCol w:w="6237"/>
        <w:gridCol w:w="2128"/>
        <w:gridCol w:w="594"/>
        <w:gridCol w:w="2980"/>
        <w:gridCol w:w="801"/>
      </w:tblGrid>
      <w:tr w:rsidR="00743C47" w:rsidRPr="003906F4" w14:paraId="3CDA685B" w14:textId="77777777" w:rsidTr="003906F4">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3183CF41" w14:textId="77777777" w:rsidR="00743C47" w:rsidRPr="003906F4" w:rsidRDefault="006F1045" w:rsidP="003906F4">
            <w:pPr>
              <w:pStyle w:val="TAH"/>
            </w:pPr>
            <w:r w:rsidRPr="003906F4">
              <w:lastRenderedPageBreak/>
              <w:t>TD#</w:t>
            </w:r>
          </w:p>
        </w:tc>
        <w:tc>
          <w:tcPr>
            <w:tcW w:w="1275" w:type="dxa"/>
            <w:tcBorders>
              <w:top w:val="outset" w:sz="6" w:space="0" w:color="000000"/>
              <w:left w:val="outset" w:sz="6" w:space="0" w:color="000000"/>
              <w:bottom w:val="outset" w:sz="6" w:space="0" w:color="000000"/>
              <w:right w:val="outset" w:sz="6" w:space="0" w:color="000000"/>
            </w:tcBorders>
            <w:shd w:val="clear" w:color="auto" w:fill="C0C0C0"/>
            <w:hideMark/>
          </w:tcPr>
          <w:p w14:paraId="28B2CF8D" w14:textId="77777777" w:rsidR="00743C47" w:rsidRPr="003906F4" w:rsidRDefault="006F1045" w:rsidP="003906F4">
            <w:pPr>
              <w:pStyle w:val="TAH"/>
            </w:pPr>
            <w:r w:rsidRPr="003906F4">
              <w:t>Type</w:t>
            </w:r>
          </w:p>
        </w:tc>
        <w:tc>
          <w:tcPr>
            <w:tcW w:w="6237" w:type="dxa"/>
            <w:tcBorders>
              <w:top w:val="outset" w:sz="6" w:space="0" w:color="000000"/>
              <w:left w:val="outset" w:sz="6" w:space="0" w:color="000000"/>
              <w:bottom w:val="outset" w:sz="6" w:space="0" w:color="000000"/>
              <w:right w:val="outset" w:sz="6" w:space="0" w:color="000000"/>
            </w:tcBorders>
            <w:shd w:val="clear" w:color="auto" w:fill="C0C0C0"/>
            <w:hideMark/>
          </w:tcPr>
          <w:p w14:paraId="6ED10D04" w14:textId="77777777" w:rsidR="00743C47" w:rsidRPr="003906F4" w:rsidRDefault="006F1045" w:rsidP="003906F4">
            <w:pPr>
              <w:pStyle w:val="TAH"/>
            </w:pPr>
            <w:r w:rsidRPr="003906F4">
              <w:t>Title</w:t>
            </w:r>
          </w:p>
        </w:tc>
        <w:tc>
          <w:tcPr>
            <w:tcW w:w="2128" w:type="dxa"/>
            <w:tcBorders>
              <w:top w:val="outset" w:sz="6" w:space="0" w:color="000000"/>
              <w:left w:val="outset" w:sz="6" w:space="0" w:color="000000"/>
              <w:bottom w:val="outset" w:sz="6" w:space="0" w:color="000000"/>
              <w:right w:val="outset" w:sz="6" w:space="0" w:color="000000"/>
            </w:tcBorders>
            <w:shd w:val="clear" w:color="auto" w:fill="C0C0C0"/>
            <w:hideMark/>
          </w:tcPr>
          <w:p w14:paraId="64ED4684"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B71DBA" w14:textId="77777777" w:rsidR="00743C47" w:rsidRPr="003906F4" w:rsidRDefault="006F1045" w:rsidP="003906F4">
            <w:pPr>
              <w:pStyle w:val="TAH"/>
            </w:pPr>
            <w:r w:rsidRPr="003906F4">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FC585C" w14:textId="77777777" w:rsidR="00743C47" w:rsidRPr="003906F4" w:rsidRDefault="006F1045" w:rsidP="003906F4">
            <w:pPr>
              <w:pStyle w:val="TAH"/>
            </w:pPr>
            <w:r w:rsidRPr="003906F4">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FD6C1ED" w14:textId="77777777" w:rsidR="00743C47" w:rsidRPr="003906F4" w:rsidRDefault="006F1045" w:rsidP="003906F4">
            <w:pPr>
              <w:pStyle w:val="TAH"/>
            </w:pPr>
            <w:r w:rsidRPr="003906F4">
              <w:t>Decision</w:t>
            </w:r>
          </w:p>
        </w:tc>
      </w:tr>
      <w:tr w:rsidR="00991F4C" w:rsidRPr="00991F4C" w14:paraId="3E9E0E7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1E23AEF" w14:textId="3B691639" w:rsidR="00991F4C" w:rsidRPr="00991F4C" w:rsidRDefault="00991F4C" w:rsidP="00991F4C">
            <w:pPr>
              <w:pStyle w:val="TAL"/>
            </w:pPr>
            <w:r w:rsidRPr="00991F4C">
              <w:t>SP-220438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EFBAE6C" w14:textId="432EEA27"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85F7001" w14:textId="2FD5C2A9" w:rsidR="00991F4C" w:rsidRPr="00991F4C" w:rsidRDefault="00991F4C" w:rsidP="00991F4C">
            <w:pPr>
              <w:pStyle w:val="TAL"/>
            </w:pPr>
            <w:r w:rsidRPr="00991F4C">
              <w:t>New WID on SMS over IMS to Emergency centre (SMS2EC)</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20589920" w14:textId="3B1CAF3C"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73466"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1E362" w14:textId="56A88D0B"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CCE2A" w14:textId="443935B9" w:rsidR="00991F4C" w:rsidRPr="00991F4C" w:rsidRDefault="00991F4C" w:rsidP="00991F4C">
            <w:pPr>
              <w:pStyle w:val="TAL"/>
            </w:pPr>
            <w:r w:rsidRPr="00991F4C">
              <w:t>Approved</w:t>
            </w:r>
          </w:p>
        </w:tc>
      </w:tr>
      <w:tr w:rsidR="00991F4C" w:rsidRPr="00991F4C" w14:paraId="23A6DF9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09EE265" w14:textId="582AD0B3" w:rsidR="00991F4C" w:rsidRPr="00991F4C" w:rsidRDefault="00991F4C" w:rsidP="00991F4C">
            <w:pPr>
              <w:pStyle w:val="TAL"/>
            </w:pPr>
            <w:r w:rsidRPr="00991F4C">
              <w:t>SP-220442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A6028BC" w14:textId="64B6BB01"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607B1A7" w14:textId="5F43D951" w:rsidR="00991F4C" w:rsidRPr="00991F4C" w:rsidRDefault="00991F4C" w:rsidP="00991F4C">
            <w:pPr>
              <w:pStyle w:val="TAL"/>
            </w:pPr>
            <w:r w:rsidRPr="00991F4C">
              <w:t>New SID on roaming value added services (FS_RVAS)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037292A" w14:textId="76246A7D"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2ED66"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A444A" w14:textId="65608C20"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91C4" w14:textId="67965134" w:rsidR="00991F4C" w:rsidRPr="00991F4C" w:rsidRDefault="00991F4C" w:rsidP="00991F4C">
            <w:pPr>
              <w:pStyle w:val="TAL"/>
            </w:pPr>
            <w:r w:rsidRPr="00991F4C">
              <w:t>Approved</w:t>
            </w:r>
          </w:p>
        </w:tc>
      </w:tr>
      <w:tr w:rsidR="00991F4C" w:rsidRPr="00991F4C" w14:paraId="3D4B40D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3DCD0CA" w14:textId="44E08A69" w:rsidR="00991F4C" w:rsidRPr="00991F4C" w:rsidRDefault="00991F4C" w:rsidP="00991F4C">
            <w:pPr>
              <w:pStyle w:val="TAL"/>
            </w:pPr>
            <w:r w:rsidRPr="00991F4C">
              <w:t>SP-220445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942B7EA" w14:textId="00DBA780"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F966060" w14:textId="22D10EC5" w:rsidR="00991F4C" w:rsidRPr="00991F4C" w:rsidRDefault="00991F4C" w:rsidP="00991F4C">
            <w:pPr>
              <w:pStyle w:val="TAL"/>
            </w:pPr>
            <w:r w:rsidRPr="00991F4C">
              <w:t>New SID on Upper layer traffic steering, switching and split over dual 3GPP access (</w:t>
            </w:r>
            <w:proofErr w:type="spellStart"/>
            <w:r w:rsidRPr="00991F4C">
              <w:t>FS_DualSteer</w:t>
            </w:r>
            <w:proofErr w:type="spellEnd"/>
            <w:r w:rsidRPr="00991F4C">
              <w: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76FC30F1" w14:textId="5EB7FCB0"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E874F"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9C1FC" w14:textId="065DA70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3A3AF" w14:textId="6385C878" w:rsidR="00991F4C" w:rsidRPr="00991F4C" w:rsidRDefault="00991F4C" w:rsidP="00991F4C">
            <w:pPr>
              <w:pStyle w:val="TAL"/>
            </w:pPr>
            <w:r w:rsidRPr="00991F4C">
              <w:t>Approved</w:t>
            </w:r>
          </w:p>
        </w:tc>
      </w:tr>
      <w:tr w:rsidR="00991F4C" w:rsidRPr="00991F4C" w14:paraId="4606177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B02A6BD" w14:textId="29E2FA06" w:rsidR="00991F4C" w:rsidRPr="00991F4C" w:rsidRDefault="00991F4C" w:rsidP="00991F4C">
            <w:pPr>
              <w:pStyle w:val="TAL"/>
            </w:pPr>
            <w:r w:rsidRPr="00991F4C">
              <w:t>SP-220446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FC34A18" w14:textId="728E9B6E"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1FE65B8" w14:textId="31D79BC4" w:rsidR="00991F4C" w:rsidRPr="00991F4C" w:rsidRDefault="00991F4C" w:rsidP="00991F4C">
            <w:pPr>
              <w:pStyle w:val="TAL"/>
            </w:pPr>
            <w:r w:rsidRPr="00991F4C">
              <w:t>New SID on Energy Efficiency as service criteria (</w:t>
            </w:r>
            <w:proofErr w:type="spellStart"/>
            <w:r w:rsidRPr="00991F4C">
              <w:t>FS_EnergyServ</w:t>
            </w:r>
            <w:proofErr w:type="spellEnd"/>
            <w:r w:rsidRPr="00991F4C">
              <w: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7910602" w14:textId="30AD1586"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03D1E"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56FD4" w14:textId="05A3898D"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0003E" w14:textId="5D4FAFDE" w:rsidR="00991F4C" w:rsidRPr="00991F4C" w:rsidRDefault="00991F4C" w:rsidP="00991F4C">
            <w:pPr>
              <w:pStyle w:val="TAL"/>
            </w:pPr>
            <w:r w:rsidRPr="00991F4C">
              <w:t>Approved</w:t>
            </w:r>
          </w:p>
        </w:tc>
      </w:tr>
      <w:tr w:rsidR="00991F4C" w:rsidRPr="00991F4C" w14:paraId="77E6F89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2BF6BB3" w14:textId="00DAA341" w:rsidR="00991F4C" w:rsidRPr="00991F4C" w:rsidRDefault="00991F4C" w:rsidP="00991F4C">
            <w:pPr>
              <w:pStyle w:val="TAL"/>
            </w:pPr>
            <w:r w:rsidRPr="00991F4C">
              <w:t>SP-220447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939DB3" w14:textId="76C83103"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E15B69E" w14:textId="0C76AE46" w:rsidR="00991F4C" w:rsidRPr="00991F4C" w:rsidRDefault="00991F4C" w:rsidP="00991F4C">
            <w:pPr>
              <w:pStyle w:val="TAL"/>
            </w:pPr>
            <w:r w:rsidRPr="00991F4C">
              <w:t>New SID on Network of Service Robots with Ambient Intelligence (FS_SOBOT)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20B9607" w14:textId="1FFB85F4"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76116"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45AF7" w14:textId="551D2D2C"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284A2" w14:textId="47123C14" w:rsidR="00991F4C" w:rsidRPr="00991F4C" w:rsidRDefault="00991F4C" w:rsidP="00991F4C">
            <w:pPr>
              <w:pStyle w:val="TAL"/>
            </w:pPr>
            <w:r w:rsidRPr="00991F4C">
              <w:t>Approved</w:t>
            </w:r>
          </w:p>
        </w:tc>
      </w:tr>
      <w:tr w:rsidR="00991F4C" w:rsidRPr="00991F4C" w14:paraId="0A673BD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2DBAC78" w14:textId="5496EC99" w:rsidR="00991F4C" w:rsidRPr="00991F4C" w:rsidRDefault="00991F4C" w:rsidP="00991F4C">
            <w:pPr>
              <w:pStyle w:val="TAL"/>
            </w:pPr>
            <w:r w:rsidRPr="00991F4C">
              <w:t>SP-220468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0745BEC" w14:textId="307BA241"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AF74EF7" w14:textId="00021C7E" w:rsidR="00991F4C" w:rsidRPr="00991F4C" w:rsidRDefault="00991F4C" w:rsidP="00991F4C">
            <w:pPr>
              <w:pStyle w:val="TAL"/>
            </w:pPr>
            <w:r w:rsidRPr="00991F4C">
              <w:t>New WID on Alignment of EDGEAPP, ETSI MEC and GSMA OP Architectures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C9D38AA" w14:textId="19DF077A"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3B0EA"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6F513" w14:textId="43A4E75D"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49B51" w14:textId="20500018" w:rsidR="00991F4C" w:rsidRPr="00991F4C" w:rsidRDefault="00991F4C" w:rsidP="00991F4C">
            <w:pPr>
              <w:pStyle w:val="TAL"/>
            </w:pPr>
            <w:r w:rsidRPr="00991F4C">
              <w:t>Approved</w:t>
            </w:r>
          </w:p>
        </w:tc>
      </w:tr>
      <w:tr w:rsidR="00991F4C" w:rsidRPr="00991F4C" w14:paraId="0986857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5701AB3" w14:textId="4D1A492D" w:rsidR="00991F4C" w:rsidRPr="00991F4C" w:rsidRDefault="00991F4C" w:rsidP="00991F4C">
            <w:pPr>
              <w:pStyle w:val="TAL"/>
            </w:pPr>
            <w:r w:rsidRPr="00991F4C">
              <w:t>SP-220469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8BD0C36" w14:textId="436FBEEB"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78A3C85" w14:textId="52414238" w:rsidR="00991F4C" w:rsidRPr="00991F4C" w:rsidRDefault="00991F4C" w:rsidP="00991F4C">
            <w:pPr>
              <w:pStyle w:val="TAL"/>
            </w:pPr>
            <w:r w:rsidRPr="00991F4C">
              <w:t>New WID on application enablement aspects for subscriber-aware northbound API access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D40B068" w14:textId="1B82E2E7"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C4373"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45910" w14:textId="5AE14880"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7CD3" w14:textId="1BC28D9C" w:rsidR="00991F4C" w:rsidRPr="00991F4C" w:rsidRDefault="00991F4C" w:rsidP="00991F4C">
            <w:pPr>
              <w:pStyle w:val="TAL"/>
            </w:pPr>
            <w:r w:rsidRPr="00991F4C">
              <w:t>Approved</w:t>
            </w:r>
          </w:p>
        </w:tc>
      </w:tr>
      <w:tr w:rsidR="00991F4C" w:rsidRPr="00991F4C" w14:paraId="683A7CE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8BB05C5" w14:textId="728C81A6" w:rsidR="00991F4C" w:rsidRPr="00991F4C" w:rsidRDefault="00991F4C" w:rsidP="00991F4C">
            <w:pPr>
              <w:pStyle w:val="TAL"/>
            </w:pPr>
            <w:r w:rsidRPr="00991F4C">
              <w:t>SP-220470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9D8FA63" w14:textId="7D94E54E"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40A54B2" w14:textId="7C3E3ED0" w:rsidR="00991F4C" w:rsidRPr="00991F4C" w:rsidRDefault="00991F4C" w:rsidP="00991F4C">
            <w:pPr>
              <w:pStyle w:val="TAL"/>
            </w:pPr>
            <w:r w:rsidRPr="00991F4C">
              <w:t>New WID on Network Slice Capability Exposure for Application Layer Enablement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7B601B5C" w14:textId="4C9E0E1E"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68B70"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01AA2" w14:textId="4EC41105"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A959C" w14:textId="3CC09BE4" w:rsidR="00991F4C" w:rsidRPr="00991F4C" w:rsidRDefault="00991F4C" w:rsidP="00991F4C">
            <w:pPr>
              <w:pStyle w:val="TAL"/>
            </w:pPr>
            <w:r w:rsidRPr="00991F4C">
              <w:t>Approved</w:t>
            </w:r>
          </w:p>
        </w:tc>
      </w:tr>
      <w:tr w:rsidR="00991F4C" w:rsidRPr="00991F4C" w14:paraId="575833A4"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6D78896" w14:textId="009E173F" w:rsidR="00991F4C" w:rsidRPr="00991F4C" w:rsidRDefault="00991F4C" w:rsidP="00991F4C">
            <w:pPr>
              <w:pStyle w:val="TAL"/>
            </w:pPr>
            <w:r w:rsidRPr="00991F4C">
              <w:t>SP-220488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59F98F7" w14:textId="15DE3861"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46BC1798" w14:textId="00CCED68" w:rsidR="00991F4C" w:rsidRPr="00991F4C" w:rsidRDefault="00991F4C" w:rsidP="00991F4C">
            <w:pPr>
              <w:pStyle w:val="TAL"/>
            </w:pPr>
            <w:r w:rsidRPr="00991F4C">
              <w:t>New SID Study on measurement data collection to support RAN intelligence</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8E1F038" w14:textId="67FDD988" w:rsidR="00991F4C" w:rsidRPr="00991F4C" w:rsidRDefault="00991F4C" w:rsidP="00991F4C">
            <w:pPr>
              <w:pStyle w:val="TAL"/>
            </w:pPr>
            <w:r w:rsidRPr="00991F4C">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9718E"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62CEE" w14:textId="60B615C6"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65FDB" w14:textId="53B20421" w:rsidR="00991F4C" w:rsidRPr="00991F4C" w:rsidRDefault="00991F4C" w:rsidP="00991F4C">
            <w:pPr>
              <w:pStyle w:val="TAL"/>
            </w:pPr>
            <w:r w:rsidRPr="00991F4C">
              <w:t>Approved</w:t>
            </w:r>
          </w:p>
        </w:tc>
      </w:tr>
      <w:tr w:rsidR="00991F4C" w:rsidRPr="00991F4C" w14:paraId="3392855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DC207BF" w14:textId="374D195B" w:rsidR="00991F4C" w:rsidRPr="00991F4C" w:rsidRDefault="00991F4C" w:rsidP="00991F4C">
            <w:pPr>
              <w:pStyle w:val="TAL"/>
            </w:pPr>
            <w:r w:rsidRPr="00991F4C">
              <w:t>SP-220490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7B01D2D" w14:textId="60F76D6E"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4A5C2BAD" w14:textId="741D12E1" w:rsidR="00991F4C" w:rsidRPr="00991F4C" w:rsidRDefault="00991F4C" w:rsidP="00991F4C">
            <w:pPr>
              <w:pStyle w:val="TAL"/>
            </w:pPr>
            <w:r w:rsidRPr="00991F4C">
              <w:t>New SID on Management Aspects of IoT NTN Enhancements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D046E01" w14:textId="75EFB4A5" w:rsidR="00991F4C" w:rsidRPr="00991F4C" w:rsidRDefault="00991F4C" w:rsidP="00991F4C">
            <w:pPr>
              <w:pStyle w:val="TAL"/>
            </w:pPr>
            <w:r w:rsidRPr="00991F4C">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CF441"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33DED" w14:textId="6CAC7815"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B7E8B" w14:textId="03821D9D" w:rsidR="00991F4C" w:rsidRPr="00991F4C" w:rsidRDefault="00991F4C" w:rsidP="00991F4C">
            <w:pPr>
              <w:pStyle w:val="TAL"/>
            </w:pPr>
            <w:r w:rsidRPr="00991F4C">
              <w:t>Approved</w:t>
            </w:r>
          </w:p>
        </w:tc>
      </w:tr>
      <w:tr w:rsidR="00991F4C" w:rsidRPr="00991F4C" w14:paraId="6594429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125B8F" w14:textId="4A4977D7" w:rsidR="00991F4C" w:rsidRPr="00991F4C" w:rsidRDefault="00991F4C" w:rsidP="00991F4C">
            <w:pPr>
              <w:pStyle w:val="TAL"/>
            </w:pPr>
            <w:r w:rsidRPr="00991F4C">
              <w:t>SP-220525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64F4794" w14:textId="06297FDF"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A79CF4F" w14:textId="0F3E97FB" w:rsidR="00991F4C" w:rsidRPr="00991F4C" w:rsidRDefault="00991F4C" w:rsidP="00991F4C">
            <w:pPr>
              <w:pStyle w:val="TAL"/>
            </w:pPr>
            <w:r w:rsidRPr="00991F4C">
              <w:t>New Study on Personal IoT Networks Security Aspects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E12DBAC" w14:textId="4AA212EE"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22462"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AA7B5" w14:textId="5ECBE6C8"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09801" w14:textId="658BFC22" w:rsidR="00991F4C" w:rsidRPr="00991F4C" w:rsidRDefault="00991F4C" w:rsidP="00991F4C">
            <w:pPr>
              <w:pStyle w:val="TAL"/>
            </w:pPr>
            <w:r w:rsidRPr="00991F4C">
              <w:t>Approved</w:t>
            </w:r>
          </w:p>
        </w:tc>
      </w:tr>
      <w:tr w:rsidR="00991F4C" w:rsidRPr="00991F4C" w14:paraId="7032C31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3CC8297" w14:textId="37C6B26E" w:rsidR="00991F4C" w:rsidRPr="00991F4C" w:rsidRDefault="00991F4C" w:rsidP="00991F4C">
            <w:pPr>
              <w:pStyle w:val="TAL"/>
            </w:pPr>
            <w:r w:rsidRPr="00991F4C">
              <w:t>SP-220526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7BA9081" w14:textId="1B80DA44"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B4680CD" w14:textId="391A2035" w:rsidR="00991F4C" w:rsidRPr="00991F4C" w:rsidRDefault="00991F4C" w:rsidP="00991F4C">
            <w:pPr>
              <w:pStyle w:val="TAL"/>
            </w:pPr>
            <w:r w:rsidRPr="00991F4C">
              <w:t>New Study on SNAAPP security</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AC80D71" w14:textId="08367A22"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88123"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F1ACA" w14:textId="47690AF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3B9FC" w14:textId="23C1912F" w:rsidR="00991F4C" w:rsidRPr="00991F4C" w:rsidRDefault="00991F4C" w:rsidP="00991F4C">
            <w:pPr>
              <w:pStyle w:val="TAL"/>
            </w:pPr>
            <w:r w:rsidRPr="00991F4C">
              <w:t>Approved</w:t>
            </w:r>
          </w:p>
        </w:tc>
      </w:tr>
      <w:tr w:rsidR="00991F4C" w:rsidRPr="00991F4C" w14:paraId="1A53ACF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6738C04" w14:textId="0EF9134E" w:rsidR="00991F4C" w:rsidRPr="00991F4C" w:rsidRDefault="00991F4C" w:rsidP="00991F4C">
            <w:pPr>
              <w:pStyle w:val="TAL"/>
            </w:pPr>
            <w:r w:rsidRPr="00991F4C">
              <w:t>SP-220528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9CF720E" w14:textId="634B1F7E"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65785EA" w14:textId="39769142" w:rsidR="00991F4C" w:rsidRPr="00991F4C" w:rsidRDefault="00991F4C" w:rsidP="00991F4C">
            <w:pPr>
              <w:pStyle w:val="TAL"/>
            </w:pPr>
            <w:r w:rsidRPr="00991F4C">
              <w:t>New Study on Security aspects for 5WWC Phase 2</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6B91B2F" w14:textId="279371C2"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47DE5"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E66EC" w14:textId="694B269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F566F" w14:textId="6BB4C349" w:rsidR="00991F4C" w:rsidRPr="00991F4C" w:rsidRDefault="00991F4C" w:rsidP="00991F4C">
            <w:pPr>
              <w:pStyle w:val="TAL"/>
            </w:pPr>
            <w:r w:rsidRPr="00991F4C">
              <w:t>Approved</w:t>
            </w:r>
          </w:p>
        </w:tc>
      </w:tr>
      <w:tr w:rsidR="00991F4C" w:rsidRPr="00991F4C" w14:paraId="30824C6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71FC5B2" w14:textId="000907C9" w:rsidR="00991F4C" w:rsidRPr="00991F4C" w:rsidRDefault="00991F4C" w:rsidP="00991F4C">
            <w:pPr>
              <w:pStyle w:val="TAL"/>
            </w:pPr>
            <w:r w:rsidRPr="00991F4C">
              <w:t>SP-220530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8EFED18" w14:textId="3FA87C79"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7678ABB" w14:textId="71FCA959" w:rsidR="00991F4C" w:rsidRPr="00991F4C" w:rsidRDefault="00991F4C" w:rsidP="00991F4C">
            <w:pPr>
              <w:pStyle w:val="TAL"/>
            </w:pPr>
            <w:r w:rsidRPr="00991F4C">
              <w:t>New Study on security support for Next Generation Real Time Communication services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A42200C" w14:textId="7899EB2C"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4265B"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3B29" w14:textId="01DE60FB"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A8663" w14:textId="3684CF10" w:rsidR="00991F4C" w:rsidRPr="00991F4C" w:rsidRDefault="00991F4C" w:rsidP="00991F4C">
            <w:pPr>
              <w:pStyle w:val="TAL"/>
            </w:pPr>
            <w:r w:rsidRPr="00991F4C">
              <w:t>Approved</w:t>
            </w:r>
          </w:p>
        </w:tc>
      </w:tr>
      <w:tr w:rsidR="00991F4C" w:rsidRPr="00991F4C" w14:paraId="699E31C0"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1BA9784" w14:textId="002BB672" w:rsidR="00991F4C" w:rsidRPr="00991F4C" w:rsidRDefault="00991F4C" w:rsidP="00991F4C">
            <w:pPr>
              <w:pStyle w:val="TAL"/>
            </w:pPr>
            <w:r w:rsidRPr="00991F4C">
              <w:t>SP-220531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5352FC" w14:textId="12FBC385"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DA35196" w14:textId="14CAB02D" w:rsidR="00991F4C" w:rsidRPr="00991F4C" w:rsidRDefault="00991F4C" w:rsidP="00991F4C">
            <w:pPr>
              <w:pStyle w:val="TAL"/>
            </w:pPr>
            <w:r w:rsidRPr="00991F4C">
              <w:t>New Study on security aspects of enhanced support of Non-Public Networks phase 2</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D7D9846" w14:textId="1B6169F7"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726B"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D6D88" w14:textId="1F6E21F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FBB37" w14:textId="278B5BEB" w:rsidR="00991F4C" w:rsidRPr="00991F4C" w:rsidRDefault="00991F4C" w:rsidP="00991F4C">
            <w:pPr>
              <w:pStyle w:val="TAL"/>
            </w:pPr>
            <w:r w:rsidRPr="00991F4C">
              <w:t>Approved</w:t>
            </w:r>
          </w:p>
        </w:tc>
      </w:tr>
      <w:tr w:rsidR="00991F4C" w:rsidRPr="00991F4C" w14:paraId="1C8BF5D6"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4E78DDB" w14:textId="6D29DD25" w:rsidR="00991F4C" w:rsidRPr="00991F4C" w:rsidRDefault="00991F4C" w:rsidP="00991F4C">
            <w:pPr>
              <w:pStyle w:val="TAL"/>
            </w:pPr>
            <w:r w:rsidRPr="00991F4C">
              <w:t>SP-220532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239F51B" w14:textId="32EA6B59"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47CF20A" w14:textId="33938163" w:rsidR="00991F4C" w:rsidRPr="00991F4C" w:rsidRDefault="00991F4C" w:rsidP="00991F4C">
            <w:pPr>
              <w:pStyle w:val="TAL"/>
            </w:pPr>
            <w:r w:rsidRPr="00991F4C">
              <w:t>New Study on Security of Phase 2 for UAS, UAV and UAM</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85E2C65" w14:textId="315BEDE0"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9F277"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758E" w14:textId="4F45174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59682" w14:textId="074529DC" w:rsidR="00991F4C" w:rsidRPr="00991F4C" w:rsidRDefault="00991F4C" w:rsidP="00991F4C">
            <w:pPr>
              <w:pStyle w:val="TAL"/>
            </w:pPr>
            <w:r w:rsidRPr="00991F4C">
              <w:t>Approved</w:t>
            </w:r>
          </w:p>
        </w:tc>
      </w:tr>
      <w:tr w:rsidR="00991F4C" w:rsidRPr="00991F4C" w14:paraId="745D3C2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062C8D7" w14:textId="1B460625" w:rsidR="00991F4C" w:rsidRPr="00991F4C" w:rsidRDefault="00991F4C" w:rsidP="00991F4C">
            <w:pPr>
              <w:pStyle w:val="TAL"/>
            </w:pPr>
            <w:r w:rsidRPr="00991F4C">
              <w:t>SP-220533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8BFBF7E" w14:textId="40CE529B"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F220104" w14:textId="35382345" w:rsidR="00991F4C" w:rsidRPr="00991F4C" w:rsidRDefault="00991F4C" w:rsidP="00991F4C">
            <w:pPr>
              <w:pStyle w:val="TAL"/>
            </w:pPr>
            <w:r w:rsidRPr="00991F4C">
              <w:t>New Study to enable URSP rules to securely identify Applications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68DD1CB" w14:textId="3AAF4C13"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61C54"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9BC93" w14:textId="785511B1"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42932" w14:textId="4B054CA6" w:rsidR="00991F4C" w:rsidRPr="00991F4C" w:rsidRDefault="00991F4C" w:rsidP="00991F4C">
            <w:pPr>
              <w:pStyle w:val="TAL"/>
            </w:pPr>
            <w:r w:rsidRPr="00991F4C">
              <w:t>Approved</w:t>
            </w:r>
          </w:p>
        </w:tc>
      </w:tr>
      <w:tr w:rsidR="00991F4C" w:rsidRPr="00991F4C" w14:paraId="0F0952B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7DA8275" w14:textId="15629E38" w:rsidR="00991F4C" w:rsidRPr="00991F4C" w:rsidRDefault="00991F4C" w:rsidP="00991F4C">
            <w:pPr>
              <w:pStyle w:val="TAL"/>
            </w:pPr>
            <w:r w:rsidRPr="00991F4C">
              <w:t>SP-220534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4CBA2F0" w14:textId="11954D76"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336A243" w14:textId="71D09B80" w:rsidR="00991F4C" w:rsidRPr="00991F4C" w:rsidRDefault="00991F4C" w:rsidP="00991F4C">
            <w:pPr>
              <w:pStyle w:val="TAL"/>
            </w:pPr>
            <w:r w:rsidRPr="00991F4C">
              <w:t xml:space="preserve">New Study on Security Aspects of Ranging Based Services and </w:t>
            </w:r>
            <w:proofErr w:type="spellStart"/>
            <w:r w:rsidRPr="00991F4C">
              <w:t>Sidelink</w:t>
            </w:r>
            <w:proofErr w:type="spellEnd"/>
            <w:r w:rsidRPr="00991F4C">
              <w:t xml:space="preserve"> Positioning</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1FBAC5A" w14:textId="40F6735D"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F9B2A"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06305" w14:textId="2C657B18"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3693E" w14:textId="6D6D3DA7" w:rsidR="00991F4C" w:rsidRPr="00991F4C" w:rsidRDefault="00991F4C" w:rsidP="00991F4C">
            <w:pPr>
              <w:pStyle w:val="TAL"/>
            </w:pPr>
            <w:r w:rsidRPr="00991F4C">
              <w:t>Approved</w:t>
            </w:r>
          </w:p>
        </w:tc>
      </w:tr>
      <w:tr w:rsidR="00991F4C" w:rsidRPr="00991F4C" w14:paraId="618C845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3B7964A" w14:textId="2FD019D9" w:rsidR="00991F4C" w:rsidRPr="00991F4C" w:rsidRDefault="00991F4C" w:rsidP="00991F4C">
            <w:pPr>
              <w:pStyle w:val="TAL"/>
            </w:pPr>
            <w:r w:rsidRPr="00991F4C">
              <w:t>SP-220537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50D8439" w14:textId="07D65D09"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2967BE9" w14:textId="50E17F1F" w:rsidR="00991F4C" w:rsidRPr="00991F4C" w:rsidRDefault="00991F4C" w:rsidP="00991F4C">
            <w:pPr>
              <w:pStyle w:val="TAL"/>
            </w:pPr>
            <w:r w:rsidRPr="00991F4C">
              <w:t>New Study of Security aspects on User Consent for 3GPP Services Phase 2</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721C877D" w14:textId="4526FBDA"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6AB30"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2361E" w14:textId="13B59527"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E308" w14:textId="65EBBE0B" w:rsidR="00991F4C" w:rsidRPr="00991F4C" w:rsidRDefault="00991F4C" w:rsidP="00991F4C">
            <w:pPr>
              <w:pStyle w:val="TAL"/>
            </w:pPr>
            <w:r w:rsidRPr="00991F4C">
              <w:t>Approved</w:t>
            </w:r>
          </w:p>
        </w:tc>
      </w:tr>
      <w:tr w:rsidR="00991F4C" w:rsidRPr="00991F4C" w14:paraId="07E0F5E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6BE0706" w14:textId="69E2B1D3" w:rsidR="00991F4C" w:rsidRPr="00991F4C" w:rsidRDefault="00991F4C" w:rsidP="00991F4C">
            <w:pPr>
              <w:pStyle w:val="TAL"/>
            </w:pPr>
            <w:r w:rsidRPr="00991F4C">
              <w:t>SP-220538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3204FF7" w14:textId="27954CD6"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9A887F4" w14:textId="25803E41" w:rsidR="00991F4C" w:rsidRPr="00991F4C" w:rsidRDefault="00991F4C" w:rsidP="00991F4C">
            <w:pPr>
              <w:pStyle w:val="TAL"/>
            </w:pPr>
            <w:r w:rsidRPr="00991F4C">
              <w:t xml:space="preserve">New WID on Security Enhancement on </w:t>
            </w:r>
            <w:proofErr w:type="spellStart"/>
            <w:r w:rsidRPr="00991F4C">
              <w:t>RRCResumeRequest</w:t>
            </w:r>
            <w:proofErr w:type="spellEnd"/>
            <w:r w:rsidRPr="00991F4C">
              <w:t xml:space="preserve"> Message Protection</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1747195" w14:textId="295FB46D"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64815"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81722" w14:textId="3502B7AD"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C5476" w14:textId="637907A0" w:rsidR="00991F4C" w:rsidRPr="00991F4C" w:rsidRDefault="00991F4C" w:rsidP="00991F4C">
            <w:pPr>
              <w:pStyle w:val="TAL"/>
            </w:pPr>
            <w:r w:rsidRPr="00991F4C">
              <w:t>Approved</w:t>
            </w:r>
          </w:p>
        </w:tc>
      </w:tr>
      <w:tr w:rsidR="00991F4C" w:rsidRPr="00991F4C" w14:paraId="2CE897B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4774BD" w14:textId="1D29EEFD" w:rsidR="00991F4C" w:rsidRPr="00991F4C" w:rsidRDefault="00991F4C" w:rsidP="00991F4C">
            <w:pPr>
              <w:pStyle w:val="TAL"/>
            </w:pPr>
            <w:r w:rsidRPr="00991F4C">
              <w:t>SP-220539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C56693A" w14:textId="705121E3"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A0FA57E" w14:textId="28DA5AC5" w:rsidR="00991F4C" w:rsidRPr="00991F4C" w:rsidRDefault="00991F4C" w:rsidP="00991F4C">
            <w:pPr>
              <w:pStyle w:val="TAL"/>
            </w:pPr>
            <w:r w:rsidRPr="00991F4C">
              <w:t>New Study on security enhancements for 5G multicast-broadcast services Phase 2</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254CC14B" w14:textId="2C0E530C" w:rsidR="00991F4C" w:rsidRPr="00991F4C" w:rsidRDefault="00991F4C" w:rsidP="00991F4C">
            <w:pPr>
              <w:pStyle w:val="TAL"/>
            </w:pPr>
            <w:r w:rsidRPr="00991F4C">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03104"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526F7" w14:textId="3374307E"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4BAA2" w14:textId="2972F392" w:rsidR="00991F4C" w:rsidRPr="00991F4C" w:rsidRDefault="00991F4C" w:rsidP="00991F4C">
            <w:pPr>
              <w:pStyle w:val="TAL"/>
            </w:pPr>
            <w:r w:rsidRPr="00991F4C">
              <w:t>Approved</w:t>
            </w:r>
          </w:p>
        </w:tc>
      </w:tr>
      <w:tr w:rsidR="00991F4C" w:rsidRPr="00991F4C" w14:paraId="1774998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2113087" w14:textId="517AC428" w:rsidR="00991F4C" w:rsidRPr="00991F4C" w:rsidRDefault="00991F4C" w:rsidP="00991F4C">
            <w:pPr>
              <w:pStyle w:val="TAL"/>
            </w:pPr>
            <w:r w:rsidRPr="00991F4C">
              <w:t>SP-220610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87F9E36" w14:textId="135AFE5D"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2E53822" w14:textId="487D9191" w:rsidR="00991F4C" w:rsidRPr="00991F4C" w:rsidRDefault="00991F4C" w:rsidP="00991F4C">
            <w:pPr>
              <w:pStyle w:val="TAL"/>
            </w:pPr>
            <w:r w:rsidRPr="00991F4C">
              <w:t>New WID on Enhancements to UE Testing (</w:t>
            </w:r>
            <w:proofErr w:type="spellStart"/>
            <w:r w:rsidRPr="00991F4C">
              <w:t>eUET</w:t>
            </w:r>
            <w:proofErr w:type="spellEnd"/>
            <w:r w:rsidRPr="00991F4C">
              <w: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5EA76B3B" w14:textId="64CB07F4" w:rsidR="00991F4C" w:rsidRPr="00991F4C" w:rsidRDefault="00991F4C" w:rsidP="00991F4C">
            <w:pPr>
              <w:pStyle w:val="TAL"/>
            </w:pPr>
            <w:r w:rsidRPr="00991F4C">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9B270"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F6420" w14:textId="1495A803"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11FFB" w14:textId="60B486BE" w:rsidR="00991F4C" w:rsidRPr="00991F4C" w:rsidRDefault="00991F4C" w:rsidP="00991F4C">
            <w:pPr>
              <w:pStyle w:val="TAL"/>
            </w:pPr>
            <w:r w:rsidRPr="00991F4C">
              <w:t>Approved</w:t>
            </w:r>
          </w:p>
        </w:tc>
      </w:tr>
      <w:tr w:rsidR="00991F4C" w:rsidRPr="00991F4C" w14:paraId="6EB0332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F31C1FB" w14:textId="4DB6C58A" w:rsidR="00991F4C" w:rsidRPr="00991F4C" w:rsidRDefault="00991F4C" w:rsidP="00991F4C">
            <w:pPr>
              <w:pStyle w:val="TAL"/>
            </w:pPr>
            <w:r w:rsidRPr="00991F4C">
              <w:t>SP-220613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2EB9C0A" w14:textId="5DF1AA6C"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3CE0E2B" w14:textId="4A34C6EA" w:rsidR="00991F4C" w:rsidRPr="00991F4C" w:rsidRDefault="00991F4C" w:rsidP="00991F4C">
            <w:pPr>
              <w:pStyle w:val="TAL"/>
            </w:pPr>
            <w:r w:rsidRPr="00991F4C">
              <w:t>New WID on 5G Real-time Transport Protocols (5G_RTP)</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30235A1" w14:textId="0D140151" w:rsidR="00991F4C" w:rsidRPr="00991F4C" w:rsidRDefault="00991F4C" w:rsidP="00991F4C">
            <w:pPr>
              <w:pStyle w:val="TAL"/>
            </w:pPr>
            <w:r w:rsidRPr="00991F4C">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2932"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9367D" w14:textId="6B98F485"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C0C49" w14:textId="4873BA6E" w:rsidR="00991F4C" w:rsidRPr="00991F4C" w:rsidRDefault="00991F4C" w:rsidP="00991F4C">
            <w:pPr>
              <w:pStyle w:val="TAL"/>
            </w:pPr>
            <w:r w:rsidRPr="00991F4C">
              <w:t>Approved</w:t>
            </w:r>
          </w:p>
        </w:tc>
      </w:tr>
      <w:tr w:rsidR="00991F4C" w:rsidRPr="00991F4C" w14:paraId="2EBAC684"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8A7F2FA" w14:textId="6A9D3E40" w:rsidR="00991F4C" w:rsidRPr="00991F4C" w:rsidRDefault="00991F4C" w:rsidP="00991F4C">
            <w:pPr>
              <w:pStyle w:val="TAL"/>
            </w:pPr>
            <w:r w:rsidRPr="00991F4C">
              <w:t>SP-220616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E21527C" w14:textId="5AD35E7E"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F664E04" w14:textId="2BFE5C3B" w:rsidR="00991F4C" w:rsidRPr="00991F4C" w:rsidRDefault="00991F4C" w:rsidP="00991F4C">
            <w:pPr>
              <w:pStyle w:val="TAL"/>
            </w:pPr>
            <w:r w:rsidRPr="00991F4C">
              <w:t xml:space="preserve">Feasibility Study on AR and MR </w:t>
            </w:r>
            <w:proofErr w:type="spellStart"/>
            <w:r w:rsidRPr="00991F4C">
              <w:t>QoE</w:t>
            </w:r>
            <w:proofErr w:type="spellEnd"/>
            <w:r w:rsidRPr="00991F4C">
              <w:t xml:space="preserve"> Metrics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52CBC9AA" w14:textId="21E3E37C" w:rsidR="00991F4C" w:rsidRPr="00991F4C" w:rsidRDefault="00991F4C" w:rsidP="00991F4C">
            <w:pPr>
              <w:pStyle w:val="TAL"/>
            </w:pPr>
            <w:r w:rsidRPr="00991F4C">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47345"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70937" w14:textId="543BEC1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9533B" w14:textId="01A4770C" w:rsidR="00991F4C" w:rsidRPr="00991F4C" w:rsidRDefault="00991F4C" w:rsidP="00991F4C">
            <w:pPr>
              <w:pStyle w:val="TAL"/>
            </w:pPr>
            <w:r w:rsidRPr="00991F4C">
              <w:t>Approved</w:t>
            </w:r>
          </w:p>
        </w:tc>
      </w:tr>
      <w:tr w:rsidR="00991F4C" w:rsidRPr="00991F4C" w14:paraId="145D1A5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E5E85C0" w14:textId="14A0BCEB" w:rsidR="00991F4C" w:rsidRPr="00991F4C" w:rsidRDefault="00991F4C" w:rsidP="00991F4C">
            <w:pPr>
              <w:pStyle w:val="TAL"/>
            </w:pPr>
            <w:r w:rsidRPr="00991F4C">
              <w:t>SP-220617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B3E01C0" w14:textId="3C4C222B"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4D5E4EA" w14:textId="38F5739C" w:rsidR="00991F4C" w:rsidRPr="00991F4C" w:rsidRDefault="00991F4C" w:rsidP="00991F4C">
            <w:pPr>
              <w:pStyle w:val="TAL"/>
            </w:pPr>
            <w:r w:rsidRPr="00991F4C">
              <w:t>Feasibility Study on Audio Aspects for 5G Glasses-type AR/MR Devices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CBBA766" w14:textId="11D4A3AA" w:rsidR="00991F4C" w:rsidRPr="00991F4C" w:rsidRDefault="00991F4C" w:rsidP="00991F4C">
            <w:pPr>
              <w:pStyle w:val="TAL"/>
            </w:pPr>
            <w:r w:rsidRPr="00991F4C">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1A4FC"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3227A" w14:textId="3C829CB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E6E60" w14:textId="71655B50" w:rsidR="00991F4C" w:rsidRPr="00991F4C" w:rsidRDefault="00991F4C" w:rsidP="00991F4C">
            <w:pPr>
              <w:pStyle w:val="TAL"/>
            </w:pPr>
            <w:r w:rsidRPr="00991F4C">
              <w:t>Approved</w:t>
            </w:r>
          </w:p>
        </w:tc>
      </w:tr>
      <w:tr w:rsidR="00991F4C" w:rsidRPr="00991F4C" w14:paraId="3C21553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2C9322F" w14:textId="69AD67C2" w:rsidR="00991F4C" w:rsidRPr="00991F4C" w:rsidRDefault="00991F4C" w:rsidP="00991F4C">
            <w:pPr>
              <w:pStyle w:val="TAL"/>
            </w:pPr>
            <w:r w:rsidRPr="00991F4C">
              <w:t>SP-220658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B970B18" w14:textId="0EBF7439"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C915F47" w14:textId="13684611" w:rsidR="00991F4C" w:rsidRPr="00991F4C" w:rsidRDefault="00991F4C" w:rsidP="00991F4C">
            <w:pPr>
              <w:pStyle w:val="TAL"/>
            </w:pPr>
            <w:r w:rsidRPr="00991F4C">
              <w:t>New SID on security aspects of Artificial Intelligence (AI)/Machine Learning (ML) for the NG-RAN</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000EC2E" w14:textId="265748AD" w:rsidR="00991F4C" w:rsidRPr="00991F4C" w:rsidRDefault="00991F4C" w:rsidP="00991F4C">
            <w:pPr>
              <w:pStyle w:val="TAL"/>
            </w:pPr>
            <w:r w:rsidRPr="00991F4C">
              <w:t>Ericsson,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15BD5"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B9EB" w14:textId="7B1D1572" w:rsidR="00991F4C" w:rsidRPr="00991F4C" w:rsidRDefault="00991F4C" w:rsidP="00991F4C">
            <w:pPr>
              <w:pStyle w:val="TAL"/>
            </w:pPr>
            <w:r w:rsidRPr="00991F4C">
              <w:t>Company input of SP-220529.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54769" w14:textId="368FBF4A" w:rsidR="00991F4C" w:rsidRPr="00991F4C" w:rsidRDefault="00991F4C" w:rsidP="00991F4C">
            <w:pPr>
              <w:pStyle w:val="TAL"/>
            </w:pPr>
            <w:r w:rsidRPr="00991F4C">
              <w:t>Approved</w:t>
            </w:r>
          </w:p>
        </w:tc>
      </w:tr>
      <w:tr w:rsidR="00991F4C" w:rsidRPr="00991F4C" w14:paraId="338074A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CF2985" w14:textId="75A5F10B" w:rsidR="00991F4C" w:rsidRPr="00991F4C" w:rsidRDefault="00991F4C" w:rsidP="00991F4C">
            <w:pPr>
              <w:pStyle w:val="TAL"/>
            </w:pPr>
            <w:r w:rsidRPr="00991F4C">
              <w:t>SP-220667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778CDE6" w14:textId="4C8CE559"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07FD0B0" w14:textId="500336B1" w:rsidR="00991F4C" w:rsidRPr="00991F4C" w:rsidRDefault="00991F4C" w:rsidP="00991F4C">
            <w:pPr>
              <w:pStyle w:val="TAL"/>
            </w:pPr>
            <w:r w:rsidRPr="00991F4C">
              <w:t>New WID on 5G Media Streaming Architecture Phase2 (5GMS_Ph2)</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5275CB80" w14:textId="4DC9A851" w:rsidR="00991F4C" w:rsidRPr="00991F4C" w:rsidRDefault="00991F4C" w:rsidP="00991F4C">
            <w:pPr>
              <w:pStyle w:val="TAL"/>
            </w:pPr>
            <w:r w:rsidRPr="00991F4C">
              <w:t>Tencent, Qualcomm Incorporated, BBC, Ericsson LM, Orange, Huawei Technologies Co., Ltd, AT&amp;T, 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CC5FE"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4689A" w14:textId="752CD256" w:rsidR="00991F4C" w:rsidRPr="00991F4C" w:rsidRDefault="00991F4C" w:rsidP="00991F4C">
            <w:pPr>
              <w:pStyle w:val="TAL"/>
            </w:pPr>
            <w:r w:rsidRPr="00991F4C">
              <w:t>Company Update to SP-220614.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DD926" w14:textId="112FF7A1" w:rsidR="00991F4C" w:rsidRPr="00991F4C" w:rsidRDefault="00991F4C" w:rsidP="00991F4C">
            <w:pPr>
              <w:pStyle w:val="TAL"/>
            </w:pPr>
            <w:r w:rsidRPr="00991F4C">
              <w:t>Approved</w:t>
            </w:r>
          </w:p>
        </w:tc>
      </w:tr>
      <w:tr w:rsidR="00991F4C" w:rsidRPr="00991F4C" w14:paraId="272C109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07E915" w14:textId="205E461A" w:rsidR="00991F4C" w:rsidRPr="00991F4C" w:rsidRDefault="00991F4C" w:rsidP="00991F4C">
            <w:pPr>
              <w:pStyle w:val="TAL"/>
            </w:pPr>
            <w:r w:rsidRPr="00991F4C">
              <w:lastRenderedPageBreak/>
              <w:t>SP-220668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485B03B" w14:textId="27D8B69C"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7C6ACF5" w14:textId="680BBB0A" w:rsidR="00991F4C" w:rsidRPr="00991F4C" w:rsidRDefault="00991F4C" w:rsidP="00991F4C">
            <w:pPr>
              <w:pStyle w:val="TAL"/>
            </w:pPr>
            <w:r w:rsidRPr="00991F4C">
              <w:t>New WID on IMS-based AR Conversational Services (IBACS)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BE637EE" w14:textId="705A156B" w:rsidR="00991F4C" w:rsidRPr="00991F4C" w:rsidRDefault="00991F4C" w:rsidP="00991F4C">
            <w:pPr>
              <w:pStyle w:val="TAL"/>
            </w:pPr>
            <w:r w:rsidRPr="00991F4C">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C61ED"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5B158" w14:textId="263637C6" w:rsidR="00991F4C" w:rsidRPr="00991F4C" w:rsidRDefault="00991F4C" w:rsidP="00991F4C">
            <w:pPr>
              <w:pStyle w:val="TAL"/>
            </w:pPr>
            <w:r w:rsidRPr="00991F4C">
              <w:t>Company Update to SP-220609.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13432" w14:textId="561FDE6C" w:rsidR="00991F4C" w:rsidRPr="00991F4C" w:rsidRDefault="00991F4C" w:rsidP="00991F4C">
            <w:pPr>
              <w:pStyle w:val="TAL"/>
            </w:pPr>
            <w:r w:rsidRPr="00991F4C">
              <w:t>Approved</w:t>
            </w:r>
          </w:p>
        </w:tc>
      </w:tr>
      <w:tr w:rsidR="00991F4C" w:rsidRPr="00991F4C" w14:paraId="482D146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866EEA" w14:textId="0EF3BA03" w:rsidR="00991F4C" w:rsidRPr="00991F4C" w:rsidRDefault="00991F4C" w:rsidP="00991F4C">
            <w:pPr>
              <w:pStyle w:val="TAL"/>
            </w:pPr>
            <w:r w:rsidRPr="00991F4C">
              <w:t>SP-220672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059E7F8" w14:textId="58CEA6BB"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424CA38" w14:textId="3127DCDE" w:rsidR="00991F4C" w:rsidRPr="00991F4C" w:rsidRDefault="00991F4C" w:rsidP="00991F4C">
            <w:pPr>
              <w:pStyle w:val="TAL"/>
            </w:pPr>
            <w:r w:rsidRPr="00991F4C">
              <w:t>Generic architecture for Real-Time and AR/MR media [NEW WORK ITEM]</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26E97DF" w14:textId="7AD028D1" w:rsidR="00991F4C" w:rsidRPr="00991F4C" w:rsidRDefault="00991F4C" w:rsidP="00991F4C">
            <w:pPr>
              <w:pStyle w:val="TAL"/>
            </w:pPr>
            <w:r w:rsidRPr="00991F4C">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4EB19"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C1AEB" w14:textId="7DA8BFD6" w:rsidR="00991F4C" w:rsidRPr="00991F4C" w:rsidRDefault="00991F4C" w:rsidP="00991F4C">
            <w:pPr>
              <w:pStyle w:val="TAL"/>
            </w:pPr>
            <w:r w:rsidRPr="00991F4C">
              <w:t>Update of SP-220611.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16504" w14:textId="6C1B4846" w:rsidR="00991F4C" w:rsidRPr="00991F4C" w:rsidRDefault="00991F4C" w:rsidP="00991F4C">
            <w:pPr>
              <w:pStyle w:val="TAL"/>
            </w:pPr>
            <w:r w:rsidRPr="00991F4C">
              <w:t>Approved</w:t>
            </w:r>
          </w:p>
        </w:tc>
      </w:tr>
      <w:tr w:rsidR="00991F4C" w:rsidRPr="00991F4C" w14:paraId="4BBF663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474BE57" w14:textId="2BF1B3A2" w:rsidR="00991F4C" w:rsidRPr="00991F4C" w:rsidRDefault="00991F4C" w:rsidP="00991F4C">
            <w:pPr>
              <w:pStyle w:val="TAL"/>
            </w:pPr>
            <w:r w:rsidRPr="00991F4C">
              <w:t>SP-220674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DB6B9F1" w14:textId="77289BCD"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6081E14" w14:textId="2375E2F2" w:rsidR="00991F4C" w:rsidRPr="00991F4C" w:rsidRDefault="00991F4C" w:rsidP="00991F4C">
            <w:pPr>
              <w:pStyle w:val="TAL"/>
            </w:pPr>
            <w:r w:rsidRPr="00991F4C">
              <w:t>New Study on applicability of the Zero Trust Security principles in mobile networks</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7076C2B3" w14:textId="3F456C00" w:rsidR="00991F4C" w:rsidRPr="00991F4C" w:rsidRDefault="00991F4C" w:rsidP="00991F4C">
            <w:pPr>
              <w:pStyle w:val="TAL"/>
            </w:pPr>
            <w:r w:rsidRPr="00991F4C">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83A47"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062FA" w14:textId="5699C9D1" w:rsidR="00991F4C" w:rsidRPr="00991F4C" w:rsidRDefault="00991F4C" w:rsidP="00991F4C">
            <w:pPr>
              <w:pStyle w:val="TAL"/>
            </w:pPr>
            <w:r w:rsidRPr="00991F4C">
              <w:t>Revision of SP-220660.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1D89A" w14:textId="06687024" w:rsidR="00991F4C" w:rsidRPr="00991F4C" w:rsidRDefault="00991F4C" w:rsidP="00991F4C">
            <w:pPr>
              <w:pStyle w:val="TAL"/>
            </w:pPr>
            <w:r w:rsidRPr="00991F4C">
              <w:t>Approved</w:t>
            </w:r>
          </w:p>
        </w:tc>
      </w:tr>
      <w:tr w:rsidR="00991F4C" w:rsidRPr="00991F4C" w14:paraId="5B5CA27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8C1E0EB" w14:textId="51065780" w:rsidR="00991F4C" w:rsidRPr="00991F4C" w:rsidRDefault="00991F4C" w:rsidP="00991F4C">
            <w:pPr>
              <w:pStyle w:val="TAL"/>
            </w:pPr>
            <w:r w:rsidRPr="00991F4C">
              <w:t>SP-220675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0DE580A" w14:textId="6ED3F33D"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CE421BE" w14:textId="02C554C9" w:rsidR="00991F4C" w:rsidRPr="00991F4C" w:rsidRDefault="00991F4C" w:rsidP="00991F4C">
            <w:pPr>
              <w:pStyle w:val="TAL"/>
            </w:pPr>
            <w:r w:rsidRPr="00991F4C">
              <w:t>Feasibility Study on Network Slicing Extensions (FS_5GNeSE)</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6EF5303" w14:textId="5A51D464" w:rsidR="00991F4C" w:rsidRPr="00991F4C" w:rsidRDefault="00991F4C" w:rsidP="00991F4C">
            <w:pPr>
              <w:pStyle w:val="TAL"/>
            </w:pPr>
            <w:r w:rsidRPr="00991F4C">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05D86"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0C9CE" w14:textId="179A5F92" w:rsidR="00991F4C" w:rsidRPr="00991F4C" w:rsidRDefault="00991F4C" w:rsidP="00991F4C">
            <w:pPr>
              <w:pStyle w:val="TAL"/>
            </w:pPr>
            <w:r w:rsidRPr="00991F4C">
              <w:t>Revision of SP-220673.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A9B81" w14:textId="79A9B880" w:rsidR="00991F4C" w:rsidRPr="00991F4C" w:rsidRDefault="00991F4C" w:rsidP="00991F4C">
            <w:pPr>
              <w:pStyle w:val="TAL"/>
            </w:pPr>
            <w:r w:rsidRPr="00991F4C">
              <w:t>Approved</w:t>
            </w:r>
          </w:p>
        </w:tc>
      </w:tr>
      <w:tr w:rsidR="00991F4C" w:rsidRPr="00991F4C" w14:paraId="3D2B8AF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BD294B8" w14:textId="58FC6B2B" w:rsidR="00991F4C" w:rsidRPr="00991F4C" w:rsidRDefault="00991F4C" w:rsidP="00991F4C">
            <w:pPr>
              <w:pStyle w:val="TAL"/>
            </w:pPr>
            <w:r w:rsidRPr="00991F4C">
              <w:t>SP-220679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89FFB43" w14:textId="5FB91CC6"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C76F775" w14:textId="02EFBB1E" w:rsidR="00991F4C" w:rsidRPr="00991F4C" w:rsidRDefault="00991F4C" w:rsidP="00991F4C">
            <w:pPr>
              <w:pStyle w:val="TAL"/>
            </w:pPr>
            <w:r w:rsidRPr="00991F4C">
              <w:t>New SID on satellite access - Phase 3 (FS_5GSAT_Ph3)</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1B000D3C" w14:textId="4D123CEE"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88671"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AA07A" w14:textId="6D29C8ED" w:rsidR="00991F4C" w:rsidRPr="00991F4C" w:rsidRDefault="00991F4C" w:rsidP="00991F4C">
            <w:pPr>
              <w:pStyle w:val="TAL"/>
            </w:pPr>
            <w:r w:rsidRPr="00991F4C">
              <w:t>Revision of SP-220443.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B32DF" w14:textId="743C8982" w:rsidR="00991F4C" w:rsidRPr="00991F4C" w:rsidRDefault="00991F4C" w:rsidP="00991F4C">
            <w:pPr>
              <w:pStyle w:val="TAL"/>
            </w:pPr>
            <w:r w:rsidRPr="00991F4C">
              <w:t>Approved</w:t>
            </w:r>
          </w:p>
        </w:tc>
      </w:tr>
      <w:tr w:rsidR="00991F4C" w:rsidRPr="00991F4C" w14:paraId="48823AE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A7E6285" w14:textId="7440090D" w:rsidR="00991F4C" w:rsidRPr="00991F4C" w:rsidRDefault="00991F4C" w:rsidP="00991F4C">
            <w:pPr>
              <w:pStyle w:val="TAL"/>
            </w:pPr>
            <w:r w:rsidRPr="00991F4C">
              <w:t>SP-220680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D9664C7" w14:textId="67741F16"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DA505AD" w14:textId="6F9F769F" w:rsidR="00991F4C" w:rsidRPr="00991F4C" w:rsidRDefault="00991F4C" w:rsidP="00991F4C">
            <w:pPr>
              <w:pStyle w:val="TAL"/>
            </w:pPr>
            <w:r w:rsidRPr="00991F4C">
              <w:t>New SID on UAV Phase 3 (FS_UAV_Ph3)</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7ED7A086" w14:textId="53E90880"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3D5A"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C652A" w14:textId="1A5EFBB4" w:rsidR="00991F4C" w:rsidRPr="00991F4C" w:rsidRDefault="00991F4C" w:rsidP="00991F4C">
            <w:pPr>
              <w:pStyle w:val="TAL"/>
            </w:pPr>
            <w:r w:rsidRPr="00991F4C">
              <w:t>Revision of SP-220444.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1A9F8" w14:textId="78A21B8B" w:rsidR="00991F4C" w:rsidRPr="00991F4C" w:rsidRDefault="00991F4C" w:rsidP="00991F4C">
            <w:pPr>
              <w:pStyle w:val="TAL"/>
            </w:pPr>
            <w:r w:rsidRPr="00991F4C">
              <w:t>Approved</w:t>
            </w:r>
          </w:p>
        </w:tc>
      </w:tr>
      <w:tr w:rsidR="00991F4C" w:rsidRPr="00991F4C" w14:paraId="0DE0430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71B79E7" w14:textId="07CC286F" w:rsidR="00991F4C" w:rsidRPr="00991F4C" w:rsidRDefault="00991F4C" w:rsidP="00991F4C">
            <w:pPr>
              <w:pStyle w:val="TAL"/>
            </w:pPr>
            <w:r w:rsidRPr="00991F4C">
              <w:t>SP-220685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4206AAA" w14:textId="002DD42F"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AA8A3C4" w14:textId="042136FD" w:rsidR="00991F4C" w:rsidRPr="00991F4C" w:rsidRDefault="00991F4C" w:rsidP="00991F4C">
            <w:pPr>
              <w:pStyle w:val="TAL"/>
            </w:pPr>
            <w:r w:rsidRPr="00991F4C">
              <w:t>WID on Split Rendering Media Service Enabler (SR_MSE)</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629F9641" w14:textId="0B42A7B6" w:rsidR="00991F4C" w:rsidRPr="00991F4C" w:rsidRDefault="00991F4C" w:rsidP="00991F4C">
            <w:pPr>
              <w:pStyle w:val="TAL"/>
            </w:pPr>
            <w:r w:rsidRPr="00991F4C">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425B7"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798BF" w14:textId="0E3661C6" w:rsidR="00991F4C" w:rsidRPr="00991F4C" w:rsidRDefault="00991F4C" w:rsidP="00991F4C">
            <w:pPr>
              <w:pStyle w:val="TAL"/>
            </w:pPr>
            <w:r w:rsidRPr="00991F4C">
              <w:t>Company update to SP-220612.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BCB3A" w14:textId="6F7A2401" w:rsidR="00991F4C" w:rsidRPr="00991F4C" w:rsidRDefault="00991F4C" w:rsidP="00991F4C">
            <w:pPr>
              <w:pStyle w:val="TAL"/>
            </w:pPr>
            <w:r w:rsidRPr="00991F4C">
              <w:t>Approved</w:t>
            </w:r>
          </w:p>
        </w:tc>
      </w:tr>
      <w:tr w:rsidR="00991F4C" w:rsidRPr="00991F4C" w14:paraId="567A857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F77CD36" w14:textId="70866FC0" w:rsidR="00991F4C" w:rsidRPr="00991F4C" w:rsidRDefault="00991F4C" w:rsidP="00991F4C">
            <w:pPr>
              <w:pStyle w:val="TAL"/>
            </w:pPr>
            <w:r w:rsidRPr="00991F4C">
              <w:t>SP-220686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2088BDF" w14:textId="149B1728"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CEAE291" w14:textId="0DB35B06" w:rsidR="00991F4C" w:rsidRPr="00991F4C" w:rsidRDefault="00991F4C" w:rsidP="00991F4C">
            <w:pPr>
              <w:pStyle w:val="TAL"/>
            </w:pPr>
            <w:r w:rsidRPr="00991F4C">
              <w:t>New Study on enhanced security for network slicing Phase 3</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5A02DED8" w14:textId="04C846F7" w:rsidR="00991F4C" w:rsidRPr="00991F4C" w:rsidRDefault="00991F4C" w:rsidP="00991F4C">
            <w:pPr>
              <w:pStyle w:val="TAL"/>
            </w:pPr>
            <w:r w:rsidRPr="00991F4C">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BDC36"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BD1FF" w14:textId="3566267A" w:rsidR="00991F4C" w:rsidRPr="00991F4C" w:rsidRDefault="00991F4C" w:rsidP="00991F4C">
            <w:pPr>
              <w:pStyle w:val="TAL"/>
            </w:pPr>
            <w:r w:rsidRPr="00991F4C">
              <w:t>Company update of SP-220527.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3D6F7" w14:textId="44A1F2B9" w:rsidR="00991F4C" w:rsidRPr="00991F4C" w:rsidRDefault="00991F4C" w:rsidP="00991F4C">
            <w:pPr>
              <w:pStyle w:val="TAL"/>
            </w:pPr>
            <w:r w:rsidRPr="00991F4C">
              <w:t>Approved</w:t>
            </w:r>
          </w:p>
        </w:tc>
      </w:tr>
      <w:tr w:rsidR="00991F4C" w:rsidRPr="00991F4C" w14:paraId="751EFCE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55F07DD" w14:textId="7FED8156" w:rsidR="00991F4C" w:rsidRPr="00991F4C" w:rsidRDefault="00991F4C" w:rsidP="00991F4C">
            <w:pPr>
              <w:pStyle w:val="TAL"/>
            </w:pPr>
            <w:r w:rsidRPr="00991F4C">
              <w:t>SP-220687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9BD76C4" w14:textId="556FD5D5" w:rsidR="00991F4C" w:rsidRPr="00991F4C" w:rsidRDefault="00991F4C" w:rsidP="00991F4C">
            <w:pPr>
              <w:pStyle w:val="TAL"/>
            </w:pPr>
            <w:r w:rsidRPr="00991F4C">
              <w:t>SID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481E9A3" w14:textId="2E5B72E4" w:rsidR="00991F4C" w:rsidRPr="00991F4C" w:rsidRDefault="00991F4C" w:rsidP="00991F4C">
            <w:pPr>
              <w:pStyle w:val="TAL"/>
            </w:pPr>
            <w:r w:rsidRPr="00991F4C">
              <w:t>New Study on Security and Privacy of AI/ML-based Services and Applications in 5G</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56ECE10A" w14:textId="6900B360" w:rsidR="00991F4C" w:rsidRPr="00991F4C" w:rsidRDefault="00991F4C" w:rsidP="00991F4C">
            <w:pPr>
              <w:pStyle w:val="TAL"/>
            </w:pPr>
            <w:r w:rsidRPr="00991F4C">
              <w:t>OPPO, Apple, vivo, Inter Digital, China Mobile, Samsung,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219C4"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36BF1" w14:textId="02BF689D" w:rsidR="00991F4C" w:rsidRPr="00991F4C" w:rsidRDefault="00991F4C" w:rsidP="00991F4C">
            <w:pPr>
              <w:pStyle w:val="TAL"/>
            </w:pPr>
            <w:r w:rsidRPr="00991F4C">
              <w:t>Revision of SP-220659. 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0BA10" w14:textId="657AE9D8" w:rsidR="00991F4C" w:rsidRPr="00991F4C" w:rsidRDefault="00991F4C" w:rsidP="00991F4C">
            <w:pPr>
              <w:pStyle w:val="TAL"/>
            </w:pPr>
            <w:r w:rsidRPr="00991F4C">
              <w:t>Approved</w:t>
            </w:r>
          </w:p>
        </w:tc>
      </w:tr>
      <w:tr w:rsidR="00991F4C" w:rsidRPr="00991F4C" w14:paraId="17D737F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0D85AB8" w14:textId="753E7FA1" w:rsidR="00991F4C" w:rsidRPr="00991F4C" w:rsidRDefault="00991F4C" w:rsidP="00991F4C">
            <w:pPr>
              <w:pStyle w:val="TAL"/>
            </w:pPr>
            <w:r w:rsidRPr="00991F4C">
              <w:t>SP-220689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71D1EFB" w14:textId="6C91F68C"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433A70BB" w14:textId="0971F423" w:rsidR="00991F4C" w:rsidRPr="00991F4C" w:rsidRDefault="00991F4C" w:rsidP="00991F4C">
            <w:pPr>
              <w:pStyle w:val="TAL"/>
            </w:pPr>
            <w:r w:rsidRPr="00991F4C">
              <w:t>New WID on Multimedia Messaging Service Charging using service-based interface</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4037ED7" w14:textId="325E04C2" w:rsidR="00991F4C" w:rsidRPr="00991F4C" w:rsidRDefault="00991F4C" w:rsidP="00991F4C">
            <w:pPr>
              <w:pStyle w:val="TAL"/>
            </w:pPr>
            <w:r w:rsidRPr="00991F4C">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5CDD5"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6220C" w14:textId="2199E6B0" w:rsidR="00991F4C" w:rsidRPr="00991F4C" w:rsidRDefault="00991F4C" w:rsidP="00991F4C">
            <w:pPr>
              <w:pStyle w:val="TAL"/>
            </w:pPr>
            <w:r w:rsidRPr="00991F4C">
              <w:t>Revision of SP-220486 (Acronym Update).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4ECA5" w14:textId="6333C99B" w:rsidR="00991F4C" w:rsidRPr="00991F4C" w:rsidRDefault="00991F4C" w:rsidP="00991F4C">
            <w:pPr>
              <w:pStyle w:val="TAL"/>
            </w:pPr>
            <w:r w:rsidRPr="00991F4C">
              <w:t>Approved</w:t>
            </w:r>
          </w:p>
        </w:tc>
      </w:tr>
      <w:tr w:rsidR="00991F4C" w:rsidRPr="00991F4C" w14:paraId="474D456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68A6675" w14:textId="68E010B7" w:rsidR="00991F4C" w:rsidRPr="00991F4C" w:rsidRDefault="00991F4C" w:rsidP="00991F4C">
            <w:pPr>
              <w:pStyle w:val="TAL"/>
            </w:pPr>
            <w:r w:rsidRPr="00991F4C">
              <w:t>SP-220690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6895B2C" w14:textId="29FA3583"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E7BA637" w14:textId="7CB8D391" w:rsidR="00991F4C" w:rsidRPr="00991F4C" w:rsidRDefault="00991F4C" w:rsidP="00991F4C">
            <w:pPr>
              <w:pStyle w:val="TAL"/>
            </w:pPr>
            <w:r w:rsidRPr="00991F4C">
              <w:t>New WID on 5G performance measurements and KPIs phase 3</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38A44FF1" w14:textId="6CF93EB9" w:rsidR="00991F4C" w:rsidRPr="00991F4C" w:rsidRDefault="00991F4C" w:rsidP="00991F4C">
            <w:pPr>
              <w:pStyle w:val="TAL"/>
            </w:pPr>
            <w:r w:rsidRPr="00991F4C">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A0BA"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1C0AE" w14:textId="57402333" w:rsidR="00991F4C" w:rsidRPr="00991F4C" w:rsidRDefault="00991F4C" w:rsidP="00991F4C">
            <w:pPr>
              <w:pStyle w:val="TAL"/>
            </w:pPr>
            <w:r w:rsidRPr="00991F4C">
              <w:t>Revision of SP-220489 (Acronym Update).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9CD7E" w14:textId="775027D7" w:rsidR="00991F4C" w:rsidRPr="00991F4C" w:rsidRDefault="00991F4C" w:rsidP="00991F4C">
            <w:pPr>
              <w:pStyle w:val="TAL"/>
            </w:pPr>
            <w:r w:rsidRPr="00991F4C">
              <w:t>Approved</w:t>
            </w:r>
          </w:p>
        </w:tc>
      </w:tr>
      <w:tr w:rsidR="00991F4C" w:rsidRPr="00991F4C" w14:paraId="51476886"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A6C1FBC" w14:textId="223C9A25" w:rsidR="00991F4C" w:rsidRPr="00991F4C" w:rsidRDefault="00991F4C" w:rsidP="00991F4C">
            <w:pPr>
              <w:pStyle w:val="TAL"/>
            </w:pPr>
            <w:r w:rsidRPr="00991F4C">
              <w:t>SP-220692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10A6CA7" w14:textId="2C960A2C"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7F7182A" w14:textId="0F18CF83" w:rsidR="00991F4C" w:rsidRPr="00991F4C" w:rsidRDefault="00991F4C" w:rsidP="00991F4C">
            <w:pPr>
              <w:pStyle w:val="TAL"/>
            </w:pPr>
            <w:r w:rsidRPr="00991F4C">
              <w:t>New WID Access control for management service</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4D66C066" w14:textId="5F29E0CD" w:rsidR="00991F4C" w:rsidRPr="00991F4C" w:rsidRDefault="00991F4C" w:rsidP="00991F4C">
            <w:pPr>
              <w:pStyle w:val="TAL"/>
            </w:pPr>
            <w:r w:rsidRPr="00991F4C">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FEB48"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22E62" w14:textId="387163D7" w:rsidR="00991F4C" w:rsidRPr="00991F4C" w:rsidRDefault="00991F4C" w:rsidP="00991F4C">
            <w:pPr>
              <w:pStyle w:val="TAL"/>
            </w:pPr>
            <w:r w:rsidRPr="00991F4C">
              <w:t>New Rel-18 WID requested by TSG SA.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1795" w14:textId="0F819A19" w:rsidR="00991F4C" w:rsidRPr="00991F4C" w:rsidRDefault="00991F4C" w:rsidP="00991F4C">
            <w:pPr>
              <w:pStyle w:val="TAL"/>
            </w:pPr>
            <w:r w:rsidRPr="00991F4C">
              <w:t>Approved</w:t>
            </w:r>
          </w:p>
        </w:tc>
      </w:tr>
      <w:tr w:rsidR="00991F4C" w:rsidRPr="00991F4C" w14:paraId="5F51514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B81BBC4" w14:textId="22FFCDAD" w:rsidR="00991F4C" w:rsidRPr="00991F4C" w:rsidRDefault="00991F4C" w:rsidP="00991F4C">
            <w:pPr>
              <w:pStyle w:val="TAL"/>
            </w:pPr>
            <w:r w:rsidRPr="00991F4C">
              <w:t>SP-220704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B0D14EF" w14:textId="7C5753B8"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FE900A5" w14:textId="0111172B" w:rsidR="00991F4C" w:rsidRPr="00991F4C" w:rsidRDefault="00991F4C" w:rsidP="00991F4C">
            <w:pPr>
              <w:pStyle w:val="TAL"/>
            </w:pPr>
            <w:r w:rsidRPr="00991F4C">
              <w:t>New WID Network slice provisioning enhancement</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68CAA277" w14:textId="63AD0A7D" w:rsidR="00991F4C" w:rsidRPr="00991F4C" w:rsidRDefault="00991F4C" w:rsidP="00991F4C">
            <w:pPr>
              <w:pStyle w:val="TAL"/>
            </w:pPr>
            <w:r w:rsidRPr="00991F4C">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797FB"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4F7A" w14:textId="22BF27DA" w:rsidR="00991F4C" w:rsidRPr="00991F4C" w:rsidRDefault="00991F4C" w:rsidP="00991F4C">
            <w:pPr>
              <w:pStyle w:val="TAL"/>
            </w:pPr>
            <w:r w:rsidRPr="00991F4C">
              <w:t>Revision of SP-220693.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BC63F" w14:textId="394DD373" w:rsidR="00991F4C" w:rsidRPr="00991F4C" w:rsidRDefault="00991F4C" w:rsidP="00991F4C">
            <w:pPr>
              <w:pStyle w:val="TAL"/>
            </w:pPr>
            <w:r w:rsidRPr="00991F4C">
              <w:t>Approved</w:t>
            </w:r>
          </w:p>
        </w:tc>
      </w:tr>
      <w:tr w:rsidR="00991F4C" w:rsidRPr="00991F4C" w14:paraId="611F476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DA8DED3" w14:textId="4AA62B78" w:rsidR="00991F4C" w:rsidRPr="00991F4C" w:rsidRDefault="00991F4C" w:rsidP="00991F4C">
            <w:pPr>
              <w:pStyle w:val="TAL"/>
            </w:pPr>
            <w:r w:rsidRPr="00991F4C">
              <w:t>SP-220708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279150C" w14:textId="6642ADB9" w:rsidR="00991F4C" w:rsidRPr="00991F4C" w:rsidRDefault="00991F4C" w:rsidP="00991F4C">
            <w:pPr>
              <w:pStyle w:val="TAL"/>
            </w:pPr>
            <w:r w:rsidRPr="00991F4C">
              <w:t>WID NEW</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A2969BD" w14:textId="15E497B5" w:rsidR="00991F4C" w:rsidRPr="00991F4C" w:rsidRDefault="00991F4C" w:rsidP="00991F4C">
            <w:pPr>
              <w:pStyle w:val="TAL"/>
            </w:pPr>
            <w:r w:rsidRPr="00991F4C">
              <w:t xml:space="preserve">New WID Enhancement of </w:t>
            </w:r>
            <w:proofErr w:type="spellStart"/>
            <w:r w:rsidRPr="00991F4C">
              <w:t>QoE</w:t>
            </w:r>
            <w:proofErr w:type="spellEnd"/>
            <w:r w:rsidRPr="00991F4C">
              <w:t xml:space="preserve"> Measurement Collection</w:t>
            </w:r>
          </w:p>
        </w:tc>
        <w:tc>
          <w:tcPr>
            <w:tcW w:w="2128" w:type="dxa"/>
            <w:tcBorders>
              <w:top w:val="outset" w:sz="6" w:space="0" w:color="000000"/>
              <w:left w:val="outset" w:sz="6" w:space="0" w:color="000000"/>
              <w:bottom w:val="outset" w:sz="6" w:space="0" w:color="000000"/>
              <w:right w:val="outset" w:sz="6" w:space="0" w:color="000000"/>
            </w:tcBorders>
            <w:shd w:val="clear" w:color="auto" w:fill="FFFFFF"/>
            <w:hideMark/>
          </w:tcPr>
          <w:p w14:paraId="01CA6596" w14:textId="7F255B7B" w:rsidR="00991F4C" w:rsidRPr="00991F4C" w:rsidRDefault="00991F4C" w:rsidP="00991F4C">
            <w:pPr>
              <w:pStyle w:val="TAL"/>
            </w:pPr>
            <w:r w:rsidRPr="00991F4C">
              <w:t>SA WG5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7CA83" w14:textId="77777777" w:rsidR="00991F4C" w:rsidRPr="00991F4C" w:rsidRDefault="00991F4C" w:rsidP="00991F4C">
            <w:pPr>
              <w:pStyle w:val="TAL"/>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0E513" w14:textId="6D5A403E" w:rsidR="00991F4C" w:rsidRPr="00991F4C" w:rsidRDefault="00991F4C" w:rsidP="00991F4C">
            <w:pPr>
              <w:pStyle w:val="TAL"/>
            </w:pPr>
            <w:r w:rsidRPr="00991F4C">
              <w:t>Revision of SP-220703.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0E073" w14:textId="7E84F173" w:rsidR="00991F4C" w:rsidRPr="00991F4C" w:rsidRDefault="00991F4C" w:rsidP="00991F4C">
            <w:pPr>
              <w:pStyle w:val="TAL"/>
            </w:pPr>
            <w:r w:rsidRPr="00991F4C">
              <w:t>Approved</w:t>
            </w:r>
          </w:p>
        </w:tc>
      </w:tr>
    </w:tbl>
    <w:p w14:paraId="08026FDE" w14:textId="77777777" w:rsidR="00743C47" w:rsidRDefault="006F1045">
      <w:pPr>
        <w:rPr>
          <w:rFonts w:eastAsia="Times New Roman"/>
        </w:rPr>
      </w:pPr>
      <w:r>
        <w:rPr>
          <w:rFonts w:eastAsia="Times New Roman"/>
        </w:rPr>
        <w:br/>
        <w:t>41 Entries</w:t>
      </w:r>
    </w:p>
    <w:p w14:paraId="608A5563" w14:textId="0742DE6D" w:rsidR="00743C47" w:rsidRDefault="006F1045" w:rsidP="003906F4">
      <w:pPr>
        <w:pStyle w:val="Heading1"/>
        <w:rPr>
          <w:rFonts w:eastAsiaTheme="minorEastAsia"/>
        </w:rPr>
      </w:pPr>
      <w:r>
        <w:t>F.3</w:t>
      </w:r>
      <w:r w:rsidR="003906F4">
        <w:tab/>
      </w:r>
      <w:r>
        <w:t>List of Approved WI Exception Sheets</w:t>
      </w:r>
    </w:p>
    <w:p w14:paraId="35FAAA95" w14:textId="77777777" w:rsidR="00743C47" w:rsidRDefault="006F1045">
      <w:pPr>
        <w:pStyle w:val="NormalWeb"/>
      </w:pPr>
      <w:r>
        <w:rPr>
          <w:rFonts w:cs="Arial"/>
          <w:color w:val="000000"/>
        </w:rPr>
        <w:t>There are no documents for this Annex.</w:t>
      </w:r>
    </w:p>
    <w:p w14:paraId="6C6ED404" w14:textId="74517312" w:rsidR="00743C47" w:rsidRDefault="006F1045" w:rsidP="003906F4">
      <w:pPr>
        <w:pStyle w:val="Heading1"/>
      </w:pPr>
      <w:r>
        <w:lastRenderedPageBreak/>
        <w:t>F.2</w:t>
      </w:r>
      <w:r w:rsidR="003906F4">
        <w:tab/>
      </w:r>
      <w:r>
        <w:t>List of Updated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1275"/>
        <w:gridCol w:w="6237"/>
        <w:gridCol w:w="2592"/>
        <w:gridCol w:w="1421"/>
        <w:gridCol w:w="1689"/>
        <w:gridCol w:w="801"/>
      </w:tblGrid>
      <w:tr w:rsidR="00743C47" w:rsidRPr="003906F4" w14:paraId="73A11FDC" w14:textId="77777777" w:rsidTr="003906F4">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72C89F00" w14:textId="77777777" w:rsidR="00743C47" w:rsidRPr="003906F4" w:rsidRDefault="006F1045" w:rsidP="003906F4">
            <w:pPr>
              <w:pStyle w:val="TAH"/>
            </w:pPr>
            <w:r w:rsidRPr="003906F4">
              <w:lastRenderedPageBreak/>
              <w:t>TD#</w:t>
            </w:r>
          </w:p>
        </w:tc>
        <w:tc>
          <w:tcPr>
            <w:tcW w:w="1275" w:type="dxa"/>
            <w:tcBorders>
              <w:top w:val="outset" w:sz="6" w:space="0" w:color="000000"/>
              <w:left w:val="outset" w:sz="6" w:space="0" w:color="000000"/>
              <w:bottom w:val="outset" w:sz="6" w:space="0" w:color="000000"/>
              <w:right w:val="outset" w:sz="6" w:space="0" w:color="000000"/>
            </w:tcBorders>
            <w:shd w:val="clear" w:color="auto" w:fill="C0C0C0"/>
            <w:hideMark/>
          </w:tcPr>
          <w:p w14:paraId="1588C574" w14:textId="77777777" w:rsidR="00743C47" w:rsidRPr="003906F4" w:rsidRDefault="006F1045" w:rsidP="003906F4">
            <w:pPr>
              <w:pStyle w:val="TAH"/>
            </w:pPr>
            <w:r w:rsidRPr="003906F4">
              <w:t>Type</w:t>
            </w:r>
          </w:p>
        </w:tc>
        <w:tc>
          <w:tcPr>
            <w:tcW w:w="6237" w:type="dxa"/>
            <w:tcBorders>
              <w:top w:val="outset" w:sz="6" w:space="0" w:color="000000"/>
              <w:left w:val="outset" w:sz="6" w:space="0" w:color="000000"/>
              <w:bottom w:val="outset" w:sz="6" w:space="0" w:color="000000"/>
              <w:right w:val="outset" w:sz="6" w:space="0" w:color="000000"/>
            </w:tcBorders>
            <w:shd w:val="clear" w:color="auto" w:fill="C0C0C0"/>
            <w:hideMark/>
          </w:tcPr>
          <w:p w14:paraId="3B0BAFC2" w14:textId="77777777" w:rsidR="00743C47" w:rsidRPr="003906F4" w:rsidRDefault="006F1045" w:rsidP="003906F4">
            <w:pPr>
              <w:pStyle w:val="TAH"/>
            </w:pPr>
            <w:r w:rsidRPr="003906F4">
              <w:t>Title</w:t>
            </w:r>
          </w:p>
        </w:tc>
        <w:tc>
          <w:tcPr>
            <w:tcW w:w="2592" w:type="dxa"/>
            <w:tcBorders>
              <w:top w:val="outset" w:sz="6" w:space="0" w:color="000000"/>
              <w:left w:val="outset" w:sz="6" w:space="0" w:color="000000"/>
              <w:bottom w:val="outset" w:sz="6" w:space="0" w:color="000000"/>
              <w:right w:val="outset" w:sz="6" w:space="0" w:color="000000"/>
            </w:tcBorders>
            <w:shd w:val="clear" w:color="auto" w:fill="C0C0C0"/>
            <w:hideMark/>
          </w:tcPr>
          <w:p w14:paraId="4A627D4B"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F6D7B97" w14:textId="77777777" w:rsidR="00743C47" w:rsidRPr="003906F4" w:rsidRDefault="006F1045" w:rsidP="003906F4">
            <w:pPr>
              <w:pStyle w:val="TAH"/>
            </w:pPr>
            <w:r w:rsidRPr="003906F4">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2B256C" w14:textId="77777777" w:rsidR="00743C47" w:rsidRPr="003906F4" w:rsidRDefault="006F1045" w:rsidP="003906F4">
            <w:pPr>
              <w:pStyle w:val="TAH"/>
            </w:pPr>
            <w:r w:rsidRPr="003906F4">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478AB6" w14:textId="77777777" w:rsidR="00743C47" w:rsidRPr="003906F4" w:rsidRDefault="006F1045" w:rsidP="003906F4">
            <w:pPr>
              <w:pStyle w:val="TAH"/>
            </w:pPr>
            <w:r w:rsidRPr="003906F4">
              <w:t>Decision</w:t>
            </w:r>
          </w:p>
        </w:tc>
      </w:tr>
      <w:tr w:rsidR="00991F4C" w:rsidRPr="00991F4C" w14:paraId="7D4149A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504086" w14:textId="6554088F" w:rsidR="00991F4C" w:rsidRPr="00991F4C" w:rsidRDefault="00991F4C" w:rsidP="00991F4C">
            <w:pPr>
              <w:pStyle w:val="TAL"/>
            </w:pPr>
            <w:r w:rsidRPr="00991F4C">
              <w:t>SP-220415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CC80310" w14:textId="226C379F"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02A4100" w14:textId="588129A0" w:rsidR="00991F4C" w:rsidRPr="00991F4C" w:rsidRDefault="00991F4C" w:rsidP="00991F4C">
            <w:pPr>
              <w:pStyle w:val="TAL"/>
            </w:pPr>
            <w:r w:rsidRPr="00991F4C">
              <w:t>Revised SID: Study on System Enabler for Service Function Chaining (FS_SFC)</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400C5BB7" w14:textId="5D9B7886" w:rsidR="00991F4C" w:rsidRPr="00991F4C" w:rsidRDefault="00991F4C" w:rsidP="00991F4C">
            <w:pPr>
              <w:pStyle w:val="TAL"/>
            </w:pPr>
            <w:r w:rsidRPr="00991F4C">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75698" w14:textId="2961DEFD" w:rsidR="00991F4C" w:rsidRPr="00991F4C" w:rsidRDefault="00991F4C" w:rsidP="00991F4C">
            <w:pPr>
              <w:pStyle w:val="TAL"/>
            </w:pPr>
            <w:r w:rsidRPr="00991F4C">
              <w:t>FS_SFC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1DA43" w14:textId="63921BB8"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1C66" w14:textId="296D7B48" w:rsidR="00991F4C" w:rsidRPr="00991F4C" w:rsidRDefault="00991F4C" w:rsidP="00991F4C">
            <w:pPr>
              <w:pStyle w:val="TAL"/>
            </w:pPr>
            <w:r w:rsidRPr="00991F4C">
              <w:t>Approved</w:t>
            </w:r>
          </w:p>
        </w:tc>
      </w:tr>
      <w:tr w:rsidR="00991F4C" w:rsidRPr="00991F4C" w14:paraId="4DE4C49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CB341EA" w14:textId="13E55C24" w:rsidR="00991F4C" w:rsidRPr="00991F4C" w:rsidRDefault="00991F4C" w:rsidP="00991F4C">
            <w:pPr>
              <w:pStyle w:val="TAL"/>
            </w:pPr>
            <w:r w:rsidRPr="00991F4C">
              <w:t>SP-220416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3F49B55" w14:textId="3926432C"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9F7BFE1" w14:textId="6D453230" w:rsidR="00991F4C" w:rsidRPr="00991F4C" w:rsidRDefault="00991F4C" w:rsidP="00991F4C">
            <w:pPr>
              <w:pStyle w:val="TAL"/>
            </w:pPr>
            <w:r w:rsidRPr="00991F4C">
              <w:t>Revised SID: Study on enhancement of 5G UE Policy (</w:t>
            </w:r>
            <w:proofErr w:type="spellStart"/>
            <w:r w:rsidRPr="00991F4C">
              <w:t>FS_eUEPO</w:t>
            </w:r>
            <w:proofErr w:type="spellEnd"/>
            <w:r w:rsidRPr="00991F4C">
              <w:t>)</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2088F6D4" w14:textId="1CF7573F" w:rsidR="00991F4C" w:rsidRPr="00991F4C" w:rsidRDefault="00991F4C" w:rsidP="00991F4C">
            <w:pPr>
              <w:pStyle w:val="TAL"/>
            </w:pPr>
            <w:r w:rsidRPr="00991F4C">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1DF8F" w14:textId="7EEBF8F2" w:rsidR="00991F4C" w:rsidRPr="00991F4C" w:rsidRDefault="00991F4C" w:rsidP="00991F4C">
            <w:pPr>
              <w:pStyle w:val="TAL"/>
            </w:pPr>
            <w:proofErr w:type="spellStart"/>
            <w:r w:rsidRPr="00991F4C">
              <w:t>FS_eUEPO</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A41CC" w14:textId="2E22829D"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B0892" w14:textId="0DB7808F" w:rsidR="00991F4C" w:rsidRPr="00991F4C" w:rsidRDefault="00991F4C" w:rsidP="00991F4C">
            <w:pPr>
              <w:pStyle w:val="TAL"/>
            </w:pPr>
            <w:r w:rsidRPr="00991F4C">
              <w:t>Approved</w:t>
            </w:r>
          </w:p>
        </w:tc>
      </w:tr>
      <w:tr w:rsidR="00991F4C" w:rsidRPr="00991F4C" w14:paraId="06CADCD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56E936" w14:textId="49273FCD" w:rsidR="00991F4C" w:rsidRPr="00991F4C" w:rsidRDefault="00991F4C" w:rsidP="00991F4C">
            <w:pPr>
              <w:pStyle w:val="TAL"/>
            </w:pPr>
            <w:r w:rsidRPr="00991F4C">
              <w:t>SP-220417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D3DAF56" w14:textId="5A2BE3E8"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27C2D3E" w14:textId="21283D89" w:rsidR="00991F4C" w:rsidRPr="00991F4C" w:rsidRDefault="00991F4C" w:rsidP="00991F4C">
            <w:pPr>
              <w:pStyle w:val="TAL"/>
            </w:pPr>
            <w:r w:rsidRPr="00991F4C">
              <w:t>Revised SID: Study on UPF enhancement for Exposure And SBA (FS_UPEAS)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40E06370" w14:textId="29AA8719" w:rsidR="00991F4C" w:rsidRPr="00991F4C" w:rsidRDefault="00991F4C" w:rsidP="00991F4C">
            <w:pPr>
              <w:pStyle w:val="TAL"/>
            </w:pPr>
            <w:r w:rsidRPr="00991F4C">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9733" w14:textId="39D5633F" w:rsidR="00991F4C" w:rsidRPr="00991F4C" w:rsidRDefault="00991F4C" w:rsidP="00991F4C">
            <w:pPr>
              <w:pStyle w:val="TAL"/>
            </w:pPr>
            <w:r w:rsidRPr="00991F4C">
              <w:t>FS_UPEAS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C85B9" w14:textId="108BF1F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F056" w14:textId="29B1BE5B" w:rsidR="00991F4C" w:rsidRPr="00991F4C" w:rsidRDefault="00991F4C" w:rsidP="00991F4C">
            <w:pPr>
              <w:pStyle w:val="TAL"/>
            </w:pPr>
            <w:r w:rsidRPr="00991F4C">
              <w:t>Approved</w:t>
            </w:r>
          </w:p>
        </w:tc>
      </w:tr>
      <w:tr w:rsidR="00991F4C" w:rsidRPr="00991F4C" w14:paraId="3C41CC81"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F864C5E" w14:textId="15FCD1EB" w:rsidR="00991F4C" w:rsidRPr="00991F4C" w:rsidRDefault="00991F4C" w:rsidP="00991F4C">
            <w:pPr>
              <w:pStyle w:val="TAL"/>
            </w:pPr>
            <w:r w:rsidRPr="00991F4C">
              <w:t>SP-220418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2C7116" w14:textId="6FC860E4"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9FB4903" w14:textId="4D75B2DC" w:rsidR="00991F4C" w:rsidRPr="00991F4C" w:rsidRDefault="00991F4C" w:rsidP="00991F4C">
            <w:pPr>
              <w:pStyle w:val="TAL"/>
            </w:pPr>
            <w:r w:rsidRPr="00991F4C">
              <w:t>Revised SID: Study on enhanced support of Non-Public Networks Phase 2 (FS_eNPN_Ph2)</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582CC0C5" w14:textId="4B34BEAF" w:rsidR="00991F4C" w:rsidRPr="00991F4C" w:rsidRDefault="00991F4C" w:rsidP="00991F4C">
            <w:pPr>
              <w:pStyle w:val="TAL"/>
            </w:pPr>
            <w:r w:rsidRPr="00991F4C">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C26C0" w14:textId="0573764D" w:rsidR="00991F4C" w:rsidRPr="00991F4C" w:rsidRDefault="00991F4C" w:rsidP="00991F4C">
            <w:pPr>
              <w:pStyle w:val="TAL"/>
            </w:pPr>
            <w:r w:rsidRPr="00991F4C">
              <w:t>FS_eNPN_Ph2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75DC7" w14:textId="1D804847"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586D1" w14:textId="01AF7C7B" w:rsidR="00991F4C" w:rsidRPr="00991F4C" w:rsidRDefault="00991F4C" w:rsidP="00991F4C">
            <w:pPr>
              <w:pStyle w:val="TAL"/>
            </w:pPr>
            <w:r w:rsidRPr="00991F4C">
              <w:t>Approved</w:t>
            </w:r>
          </w:p>
        </w:tc>
      </w:tr>
      <w:tr w:rsidR="00991F4C" w:rsidRPr="00991F4C" w14:paraId="7C1B367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34F3CC4" w14:textId="7B8E97E0" w:rsidR="00991F4C" w:rsidRPr="00991F4C" w:rsidRDefault="00991F4C" w:rsidP="00991F4C">
            <w:pPr>
              <w:pStyle w:val="TAL"/>
            </w:pPr>
            <w:r w:rsidRPr="00991F4C">
              <w:t>SP-220419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1DB051E" w14:textId="5290C324"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A60288A" w14:textId="5673CC3E" w:rsidR="00991F4C" w:rsidRPr="00991F4C" w:rsidRDefault="00991F4C" w:rsidP="00991F4C">
            <w:pPr>
              <w:pStyle w:val="TAL"/>
            </w:pPr>
            <w:r w:rsidRPr="00991F4C">
              <w:t>Revised SID: Study on the support for 5WWC, Phase 2 (FS_5WWC_Ph2)</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36000B67" w14:textId="4CF3EDBE" w:rsidR="00991F4C" w:rsidRPr="00991F4C" w:rsidRDefault="00991F4C" w:rsidP="00991F4C">
            <w:pPr>
              <w:pStyle w:val="TAL"/>
            </w:pPr>
            <w:r w:rsidRPr="00991F4C">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3D05" w14:textId="70F76227" w:rsidR="00991F4C" w:rsidRPr="00991F4C" w:rsidRDefault="00991F4C" w:rsidP="00991F4C">
            <w:pPr>
              <w:pStyle w:val="TAL"/>
            </w:pPr>
            <w:r w:rsidRPr="00991F4C">
              <w:t>FS_5WWC_Ph2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BB10C" w14:textId="2CE202FE"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3F717" w14:textId="1F9BFC58" w:rsidR="00991F4C" w:rsidRPr="00991F4C" w:rsidRDefault="00991F4C" w:rsidP="00991F4C">
            <w:pPr>
              <w:pStyle w:val="TAL"/>
            </w:pPr>
            <w:r w:rsidRPr="00991F4C">
              <w:t>Approved</w:t>
            </w:r>
          </w:p>
        </w:tc>
      </w:tr>
      <w:tr w:rsidR="00991F4C" w:rsidRPr="00991F4C" w14:paraId="75ACFF4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B05A962" w14:textId="49D8F8CB" w:rsidR="00991F4C" w:rsidRPr="00991F4C" w:rsidRDefault="00991F4C" w:rsidP="00991F4C">
            <w:pPr>
              <w:pStyle w:val="TAL"/>
            </w:pPr>
            <w:r w:rsidRPr="00991F4C">
              <w:t>SP-220436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33FDDF4" w14:textId="180D9ADB"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2432D32D" w14:textId="13D1769C" w:rsidR="00991F4C" w:rsidRPr="00991F4C" w:rsidRDefault="00991F4C" w:rsidP="00991F4C">
            <w:pPr>
              <w:pStyle w:val="TAL"/>
            </w:pPr>
            <w:r w:rsidRPr="00991F4C">
              <w:t xml:space="preserve">Revised SID on </w:t>
            </w:r>
            <w:proofErr w:type="spellStart"/>
            <w:r w:rsidRPr="00991F4C">
              <w:t>FS_eFRMCS</w:t>
            </w:r>
            <w:proofErr w:type="spellEnd"/>
            <w:r w:rsidRPr="00991F4C">
              <w:t xml:space="preserve"> to align multiple FRMCS stages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4CDC30A6" w14:textId="139640FE"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33F33" w14:textId="13F86C19" w:rsidR="00991F4C" w:rsidRPr="00991F4C" w:rsidRDefault="00991F4C" w:rsidP="00991F4C">
            <w:pPr>
              <w:pStyle w:val="TAL"/>
            </w:pPr>
            <w:proofErr w:type="spellStart"/>
            <w:r w:rsidRPr="00991F4C">
              <w:t>FS_eFRMCS</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C5AC6" w14:textId="0B20F201"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33034" w14:textId="74792211" w:rsidR="00991F4C" w:rsidRPr="00991F4C" w:rsidRDefault="00991F4C" w:rsidP="00991F4C">
            <w:pPr>
              <w:pStyle w:val="TAL"/>
            </w:pPr>
            <w:r w:rsidRPr="00991F4C">
              <w:t>Approved</w:t>
            </w:r>
          </w:p>
        </w:tc>
      </w:tr>
      <w:tr w:rsidR="00991F4C" w:rsidRPr="00991F4C" w14:paraId="056B5E86"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8CB0099" w14:textId="7E1AE4D8" w:rsidR="00991F4C" w:rsidRPr="00991F4C" w:rsidRDefault="00991F4C" w:rsidP="00991F4C">
            <w:pPr>
              <w:pStyle w:val="TAL"/>
            </w:pPr>
            <w:r w:rsidRPr="00991F4C">
              <w:t>SP-220437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EE295F7" w14:textId="2E7CF406"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5A02144" w14:textId="463080F6" w:rsidR="00991F4C" w:rsidRPr="00991F4C" w:rsidRDefault="00991F4C" w:rsidP="00991F4C">
            <w:pPr>
              <w:pStyle w:val="TAL"/>
            </w:pPr>
            <w:r w:rsidRPr="00991F4C">
              <w:t>Revised SID on FS_eFRMCS_Ph3 to align multiple FRMCS stages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6B28DCFB" w14:textId="49330ECB"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27AA1" w14:textId="04EF5F5D" w:rsidR="00991F4C" w:rsidRPr="00991F4C" w:rsidRDefault="00991F4C" w:rsidP="00991F4C">
            <w:pPr>
              <w:pStyle w:val="TAL"/>
            </w:pPr>
            <w:r w:rsidRPr="00991F4C">
              <w:t>FS_FRMCS_Ph3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72643" w14:textId="616C911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3C5E2" w14:textId="62BAF7A0" w:rsidR="00991F4C" w:rsidRPr="00991F4C" w:rsidRDefault="00991F4C" w:rsidP="00991F4C">
            <w:pPr>
              <w:pStyle w:val="TAL"/>
            </w:pPr>
            <w:r w:rsidRPr="00991F4C">
              <w:t>Approved</w:t>
            </w:r>
          </w:p>
        </w:tc>
      </w:tr>
      <w:tr w:rsidR="00991F4C" w:rsidRPr="00991F4C" w14:paraId="48DD9F6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315F1FB" w14:textId="48588561" w:rsidR="00991F4C" w:rsidRPr="00991F4C" w:rsidRDefault="00991F4C" w:rsidP="00991F4C">
            <w:pPr>
              <w:pStyle w:val="TAL"/>
            </w:pPr>
            <w:r w:rsidRPr="00991F4C">
              <w:t>SP-220439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BF0DF9B" w14:textId="69BC1A09"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2BF2AB4" w14:textId="58628A2A" w:rsidR="00991F4C" w:rsidRPr="00991F4C" w:rsidRDefault="00991F4C" w:rsidP="00991F4C">
            <w:pPr>
              <w:pStyle w:val="TAL"/>
            </w:pPr>
            <w:r w:rsidRPr="00991F4C">
              <w:t>Revision SID on FS_AIML_Ph2 (AI/ML Model Transfer Phase 2)</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5AD633CD" w14:textId="66DCB80F"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1557" w14:textId="2E629F0E" w:rsidR="00991F4C" w:rsidRPr="00991F4C" w:rsidRDefault="00991F4C" w:rsidP="00991F4C">
            <w:pPr>
              <w:pStyle w:val="TAL"/>
            </w:pPr>
            <w:r w:rsidRPr="00991F4C">
              <w:t>FS_AIML_Ph2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58A96" w14:textId="7F514553"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2907B" w14:textId="29C4284F" w:rsidR="00991F4C" w:rsidRPr="00991F4C" w:rsidRDefault="00991F4C" w:rsidP="00991F4C">
            <w:pPr>
              <w:pStyle w:val="TAL"/>
            </w:pPr>
            <w:r w:rsidRPr="00991F4C">
              <w:t>Approved</w:t>
            </w:r>
          </w:p>
        </w:tc>
      </w:tr>
      <w:tr w:rsidR="00991F4C" w:rsidRPr="00991F4C" w14:paraId="0477990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9399273" w14:textId="10FBA0DC" w:rsidR="00991F4C" w:rsidRPr="00991F4C" w:rsidRDefault="00991F4C" w:rsidP="00991F4C">
            <w:pPr>
              <w:pStyle w:val="TAL"/>
            </w:pPr>
            <w:r w:rsidRPr="00991F4C">
              <w:t>SP-220440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0B44A07" w14:textId="3FB1381A" w:rsidR="00991F4C" w:rsidRPr="00991F4C" w:rsidRDefault="00991F4C" w:rsidP="00991F4C">
            <w:pPr>
              <w:pStyle w:val="TAL"/>
            </w:pPr>
            <w:r w:rsidRPr="00991F4C">
              <w:t>WID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F88B8F3" w14:textId="0D5A5951" w:rsidR="00991F4C" w:rsidRPr="00991F4C" w:rsidRDefault="00991F4C" w:rsidP="00991F4C">
            <w:pPr>
              <w:pStyle w:val="TAL"/>
            </w:pPr>
            <w:r w:rsidRPr="00991F4C">
              <w:t>Revision of WID on Stage 1 on AI/ML model transfer in 5GS (was AMMT)</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0B2C03EB" w14:textId="38451E1C"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F0658" w14:textId="0EBEF6C9" w:rsidR="00991F4C" w:rsidRPr="00991F4C" w:rsidRDefault="00991F4C" w:rsidP="00991F4C">
            <w:pPr>
              <w:pStyle w:val="TAL"/>
            </w:pPr>
            <w:r w:rsidRPr="00991F4C">
              <w:t>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32BBF" w14:textId="6C61E116"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206B1" w14:textId="125C01A9" w:rsidR="00991F4C" w:rsidRPr="00991F4C" w:rsidRDefault="00991F4C" w:rsidP="00991F4C">
            <w:pPr>
              <w:pStyle w:val="TAL"/>
            </w:pPr>
            <w:r w:rsidRPr="00991F4C">
              <w:t>Approved</w:t>
            </w:r>
          </w:p>
        </w:tc>
      </w:tr>
      <w:tr w:rsidR="00991F4C" w:rsidRPr="00991F4C" w14:paraId="41183790"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B3599FF" w14:textId="34CD9450" w:rsidR="00991F4C" w:rsidRPr="00991F4C" w:rsidRDefault="00991F4C" w:rsidP="00991F4C">
            <w:pPr>
              <w:pStyle w:val="TAL"/>
            </w:pPr>
            <w:r w:rsidRPr="00991F4C">
              <w:t>SP-220441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261B549" w14:textId="4BA35635"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9748FDC" w14:textId="2E904BF5" w:rsidR="00991F4C" w:rsidRPr="00991F4C" w:rsidRDefault="00991F4C" w:rsidP="00991F4C">
            <w:pPr>
              <w:pStyle w:val="TAL"/>
            </w:pPr>
            <w:r w:rsidRPr="00991F4C">
              <w:t>Revised SID on traffic characteristics and performance requirements for AI/ML model transfer in 5GS (was FS_AMMT)</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57BF9255" w14:textId="60A900A0" w:rsidR="00991F4C" w:rsidRPr="00991F4C" w:rsidRDefault="00991F4C" w:rsidP="00991F4C">
            <w:pPr>
              <w:pStyle w:val="TAL"/>
            </w:pPr>
            <w:r w:rsidRPr="00991F4C">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B58C" w14:textId="1B5E5C55" w:rsidR="00991F4C" w:rsidRPr="00991F4C" w:rsidRDefault="00991F4C" w:rsidP="00991F4C">
            <w:pPr>
              <w:pStyle w:val="TAL"/>
            </w:pPr>
            <w:r w:rsidRPr="00991F4C">
              <w:t>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AA091" w14:textId="06FA09B7"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E92F3" w14:textId="36916579" w:rsidR="00991F4C" w:rsidRPr="00991F4C" w:rsidRDefault="00991F4C" w:rsidP="00991F4C">
            <w:pPr>
              <w:pStyle w:val="TAL"/>
            </w:pPr>
            <w:r w:rsidRPr="00991F4C">
              <w:t>Approved</w:t>
            </w:r>
          </w:p>
        </w:tc>
      </w:tr>
      <w:tr w:rsidR="00991F4C" w:rsidRPr="00991F4C" w14:paraId="43E20094"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9186D7F" w14:textId="15574E9A" w:rsidR="00991F4C" w:rsidRPr="00991F4C" w:rsidRDefault="00991F4C" w:rsidP="00991F4C">
            <w:pPr>
              <w:pStyle w:val="TAL"/>
            </w:pPr>
            <w:r w:rsidRPr="00991F4C">
              <w:t>SP-220465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92D8757" w14:textId="2E10A930"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02ADE528" w14:textId="77B61E2A" w:rsidR="00991F4C" w:rsidRPr="00991F4C" w:rsidRDefault="00991F4C" w:rsidP="00991F4C">
            <w:pPr>
              <w:pStyle w:val="TAL"/>
            </w:pPr>
            <w:r w:rsidRPr="00991F4C">
              <w:t>Revised SID on Study on enhanced architecture for UAS Applications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643CED1F" w14:textId="1F8F0E69"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1A3F2" w14:textId="06A5F364" w:rsidR="00991F4C" w:rsidRPr="00991F4C" w:rsidRDefault="00991F4C" w:rsidP="00991F4C">
            <w:pPr>
              <w:pStyle w:val="TAL"/>
            </w:pPr>
            <w:proofErr w:type="spellStart"/>
            <w:r w:rsidRPr="00991F4C">
              <w:t>FS_eUASAPP</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31B1" w14:textId="1931F6A8"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DFE4F" w14:textId="505340D9" w:rsidR="00991F4C" w:rsidRPr="00991F4C" w:rsidRDefault="00991F4C" w:rsidP="00991F4C">
            <w:pPr>
              <w:pStyle w:val="TAL"/>
            </w:pPr>
            <w:r w:rsidRPr="00991F4C">
              <w:t>Approved</w:t>
            </w:r>
          </w:p>
        </w:tc>
      </w:tr>
      <w:tr w:rsidR="00991F4C" w:rsidRPr="00991F4C" w14:paraId="73C58A1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03D0C79" w14:textId="0097429D" w:rsidR="00991F4C" w:rsidRPr="00991F4C" w:rsidRDefault="00991F4C" w:rsidP="00991F4C">
            <w:pPr>
              <w:pStyle w:val="TAL"/>
            </w:pPr>
            <w:r w:rsidRPr="00991F4C">
              <w:t>SP-220466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1146E93" w14:textId="39007027"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7E2D778" w14:textId="57B9A186" w:rsidR="00991F4C" w:rsidRPr="00991F4C" w:rsidRDefault="00991F4C" w:rsidP="00991F4C">
            <w:pPr>
              <w:pStyle w:val="TAL"/>
            </w:pPr>
            <w:r w:rsidRPr="00991F4C">
              <w:t>Revised SID for Study on enhancements to application layer support for V2X services; Phase 2</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7470D6CE" w14:textId="65E21528"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D903A" w14:textId="54C40C9B" w:rsidR="00991F4C" w:rsidRPr="00991F4C" w:rsidRDefault="00991F4C" w:rsidP="00991F4C">
            <w:pPr>
              <w:pStyle w:val="TAL"/>
            </w:pPr>
            <w:r w:rsidRPr="00991F4C">
              <w:t>FS_eV2XAPP2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2D06B" w14:textId="14B50807"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2806C" w14:textId="59FC6ED7" w:rsidR="00991F4C" w:rsidRPr="00991F4C" w:rsidRDefault="00991F4C" w:rsidP="00991F4C">
            <w:pPr>
              <w:pStyle w:val="TAL"/>
            </w:pPr>
            <w:r w:rsidRPr="00991F4C">
              <w:t>Approved</w:t>
            </w:r>
          </w:p>
        </w:tc>
      </w:tr>
      <w:tr w:rsidR="00991F4C" w:rsidRPr="00991F4C" w14:paraId="6FE5BF9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C50ADC3" w14:textId="40BD5F17" w:rsidR="00991F4C" w:rsidRPr="00991F4C" w:rsidRDefault="00991F4C" w:rsidP="00991F4C">
            <w:pPr>
              <w:pStyle w:val="TAL"/>
            </w:pPr>
            <w:r w:rsidRPr="00991F4C">
              <w:t>SP-220467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26FE43" w14:textId="5E43180B"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8F523E2" w14:textId="0D2BF654" w:rsidR="00991F4C" w:rsidRPr="00991F4C" w:rsidRDefault="00991F4C" w:rsidP="00991F4C">
            <w:pPr>
              <w:pStyle w:val="TAL"/>
            </w:pPr>
            <w:r w:rsidRPr="00991F4C">
              <w:t>Revised SID for Study on SEAL data delivery enabler for vertical application</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6F6E833E" w14:textId="088EA1A4" w:rsidR="00991F4C" w:rsidRPr="00991F4C" w:rsidRDefault="00991F4C" w:rsidP="00991F4C">
            <w:pPr>
              <w:pStyle w:val="TAL"/>
            </w:pPr>
            <w:r w:rsidRPr="00991F4C">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E252" w14:textId="24FFD31F" w:rsidR="00991F4C" w:rsidRPr="00991F4C" w:rsidRDefault="00991F4C" w:rsidP="00991F4C">
            <w:pPr>
              <w:pStyle w:val="TAL"/>
            </w:pPr>
            <w:r w:rsidRPr="00991F4C">
              <w:t>FS_SEALDD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6D49" w14:textId="5E01321F"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D48FB" w14:textId="0A42438D" w:rsidR="00991F4C" w:rsidRPr="00991F4C" w:rsidRDefault="00991F4C" w:rsidP="00991F4C">
            <w:pPr>
              <w:pStyle w:val="TAL"/>
            </w:pPr>
            <w:r w:rsidRPr="00991F4C">
              <w:t>Approved</w:t>
            </w:r>
          </w:p>
        </w:tc>
      </w:tr>
      <w:tr w:rsidR="00991F4C" w:rsidRPr="00991F4C" w14:paraId="731889B4"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BF4E298" w14:textId="6FFA5FA2" w:rsidR="00991F4C" w:rsidRPr="00991F4C" w:rsidRDefault="00991F4C" w:rsidP="00991F4C">
            <w:pPr>
              <w:pStyle w:val="TAL"/>
            </w:pPr>
            <w:r w:rsidRPr="00991F4C">
              <w:t>SP-220487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A5C519" w14:textId="20354260"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5E872ECA" w14:textId="5674B3B0" w:rsidR="00991F4C" w:rsidRPr="00991F4C" w:rsidRDefault="00991F4C" w:rsidP="00991F4C">
            <w:pPr>
              <w:pStyle w:val="TAL"/>
            </w:pPr>
            <w:r w:rsidRPr="00991F4C">
              <w:t>Revised SID Study on enhancement of management of non-public networks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031AEC01" w14:textId="64C14045" w:rsidR="00991F4C" w:rsidRPr="00991F4C" w:rsidRDefault="00991F4C" w:rsidP="00991F4C">
            <w:pPr>
              <w:pStyle w:val="TAL"/>
            </w:pPr>
            <w:r w:rsidRPr="00991F4C">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C9610" w14:textId="6DAB6F73" w:rsidR="00991F4C" w:rsidRPr="00991F4C" w:rsidRDefault="00991F4C" w:rsidP="00991F4C">
            <w:pPr>
              <w:pStyle w:val="TAL"/>
            </w:pPr>
            <w:proofErr w:type="spellStart"/>
            <w:r w:rsidRPr="00991F4C">
              <w:t>FS_OAM_eNPN</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5CA64" w14:textId="6B72337C" w:rsidR="00991F4C" w:rsidRPr="00991F4C" w:rsidRDefault="00991F4C" w:rsidP="00991F4C">
            <w:pPr>
              <w:pStyle w:val="TAL"/>
            </w:pPr>
            <w:r w:rsidRPr="00991F4C">
              <w:t>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2425C" w14:textId="5E15BF8C" w:rsidR="00991F4C" w:rsidRPr="00991F4C" w:rsidRDefault="00991F4C" w:rsidP="00991F4C">
            <w:pPr>
              <w:pStyle w:val="TAL"/>
            </w:pPr>
            <w:r w:rsidRPr="00991F4C">
              <w:t>Approved</w:t>
            </w:r>
          </w:p>
        </w:tc>
      </w:tr>
      <w:tr w:rsidR="00991F4C" w:rsidRPr="00991F4C" w14:paraId="02DFAA7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F67A6C5" w14:textId="6A4D3C35" w:rsidR="00991F4C" w:rsidRPr="00991F4C" w:rsidRDefault="00991F4C" w:rsidP="00991F4C">
            <w:pPr>
              <w:pStyle w:val="TAL"/>
            </w:pPr>
            <w:r w:rsidRPr="00991F4C">
              <w:t>SP-220608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6758818" w14:textId="48319F92" w:rsidR="00991F4C" w:rsidRPr="00991F4C" w:rsidRDefault="00991F4C" w:rsidP="00991F4C">
            <w:pPr>
              <w:pStyle w:val="TAL"/>
            </w:pPr>
            <w:r w:rsidRPr="00991F4C">
              <w:t>WID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35F2C0DC" w14:textId="11A40832" w:rsidR="00991F4C" w:rsidRPr="00991F4C" w:rsidRDefault="00991F4C" w:rsidP="00991F4C">
            <w:pPr>
              <w:pStyle w:val="TAL"/>
            </w:pPr>
            <w:r w:rsidRPr="00991F4C">
              <w:t xml:space="preserve">Updating </w:t>
            </w:r>
            <w:proofErr w:type="spellStart"/>
            <w:r w:rsidRPr="00991F4C">
              <w:t>IVAS_Codec</w:t>
            </w:r>
            <w:proofErr w:type="spellEnd"/>
            <w:r w:rsidRPr="00991F4C">
              <w:t xml:space="preserve"> WID</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3CDD7DFB" w14:textId="5F563903" w:rsidR="00991F4C" w:rsidRPr="00991F4C" w:rsidRDefault="00991F4C" w:rsidP="00991F4C">
            <w:pPr>
              <w:pStyle w:val="TAL"/>
            </w:pPr>
            <w:r w:rsidRPr="00991F4C">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6D9A8" w14:textId="74455FE9" w:rsidR="00991F4C" w:rsidRPr="00991F4C" w:rsidRDefault="00991F4C" w:rsidP="00991F4C">
            <w:pPr>
              <w:pStyle w:val="TAL"/>
            </w:pPr>
            <w:proofErr w:type="spellStart"/>
            <w:r w:rsidRPr="00991F4C">
              <w:t>IVAS_Codec</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C2D9" w14:textId="7B284CC9" w:rsidR="00991F4C" w:rsidRPr="00991F4C" w:rsidRDefault="00991F4C" w:rsidP="00991F4C">
            <w:pPr>
              <w:pStyle w:val="TAL"/>
            </w:pPr>
            <w:r w:rsidRPr="00991F4C">
              <w:t>No revision marked version provided.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7B6E2" w14:textId="058F7D40" w:rsidR="00991F4C" w:rsidRPr="00991F4C" w:rsidRDefault="00991F4C" w:rsidP="00991F4C">
            <w:pPr>
              <w:pStyle w:val="TAL"/>
            </w:pPr>
            <w:r w:rsidRPr="00991F4C">
              <w:t>Approved</w:t>
            </w:r>
          </w:p>
        </w:tc>
      </w:tr>
      <w:tr w:rsidR="00991F4C" w:rsidRPr="00991F4C" w14:paraId="036C8D2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99C1B3B" w14:textId="519453B7" w:rsidR="00991F4C" w:rsidRPr="00991F4C" w:rsidRDefault="00991F4C" w:rsidP="00991F4C">
            <w:pPr>
              <w:pStyle w:val="TAL"/>
            </w:pPr>
            <w:r w:rsidRPr="00991F4C">
              <w:t>SP-220638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4CD9703" w14:textId="702DE533" w:rsidR="00991F4C" w:rsidRPr="00991F4C" w:rsidRDefault="00991F4C" w:rsidP="00991F4C">
            <w:pPr>
              <w:pStyle w:val="TAL"/>
            </w:pPr>
            <w:r w:rsidRPr="00991F4C">
              <w:t>WID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6E2720E2" w14:textId="4F266634" w:rsidR="00991F4C" w:rsidRPr="00991F4C" w:rsidRDefault="00991F4C" w:rsidP="00991F4C">
            <w:pPr>
              <w:pStyle w:val="TAL"/>
            </w:pPr>
            <w:r w:rsidRPr="00991F4C">
              <w:t>Revised WID on Management data collection control and discovery</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6E257349" w14:textId="1A5AA2C6" w:rsidR="00991F4C" w:rsidRPr="00991F4C" w:rsidRDefault="00991F4C" w:rsidP="00991F4C">
            <w:pPr>
              <w:pStyle w:val="TAL"/>
            </w:pPr>
            <w:r w:rsidRPr="00991F4C">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4BB05" w14:textId="3C1BFF6E" w:rsidR="00991F4C" w:rsidRPr="00991F4C" w:rsidRDefault="00991F4C" w:rsidP="00991F4C">
            <w:pPr>
              <w:pStyle w:val="TAL"/>
            </w:pPr>
            <w:r w:rsidRPr="00991F4C">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78043" w14:textId="6A9365F7" w:rsidR="00991F4C" w:rsidRPr="00991F4C" w:rsidRDefault="00991F4C" w:rsidP="00991F4C">
            <w:pPr>
              <w:pStyle w:val="TAL"/>
            </w:pPr>
            <w:r w:rsidRPr="00991F4C">
              <w:t>This WID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07531" w14:textId="41A07770" w:rsidR="00991F4C" w:rsidRPr="00991F4C" w:rsidRDefault="00991F4C" w:rsidP="00991F4C">
            <w:pPr>
              <w:pStyle w:val="TAL"/>
            </w:pPr>
            <w:r w:rsidRPr="00991F4C">
              <w:t>Approved</w:t>
            </w:r>
          </w:p>
        </w:tc>
      </w:tr>
      <w:tr w:rsidR="00991F4C" w:rsidRPr="00991F4C" w14:paraId="7620AD5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670CFE9" w14:textId="232271B5" w:rsidR="00991F4C" w:rsidRPr="00991F4C" w:rsidRDefault="00991F4C" w:rsidP="00991F4C">
            <w:pPr>
              <w:pStyle w:val="TAL"/>
            </w:pPr>
            <w:r w:rsidRPr="00991F4C">
              <w:t>SP-220647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0E5124E" w14:textId="381FBD86"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4EFC337F" w14:textId="5AA928F4" w:rsidR="00991F4C" w:rsidRPr="00991F4C" w:rsidRDefault="00991F4C" w:rsidP="00991F4C">
            <w:pPr>
              <w:pStyle w:val="TAL"/>
            </w:pPr>
            <w:r w:rsidRPr="00991F4C">
              <w:t>Revised SID: Study on 5G AM Policy (FS_AMP)</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3C505DF6" w14:textId="3E8B434D" w:rsidR="00991F4C" w:rsidRPr="00991F4C" w:rsidRDefault="00991F4C" w:rsidP="00991F4C">
            <w:pPr>
              <w:pStyle w:val="TAL"/>
            </w:pPr>
            <w:r w:rsidRPr="00991F4C">
              <w:t>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18380" w14:textId="77EDAD3C" w:rsidR="00991F4C" w:rsidRPr="00991F4C" w:rsidRDefault="00991F4C" w:rsidP="00991F4C">
            <w:pPr>
              <w:pStyle w:val="TAL"/>
            </w:pPr>
            <w:r w:rsidRPr="00991F4C">
              <w:t>FS_AMP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EBD3C" w14:textId="6A95726F" w:rsidR="00991F4C" w:rsidRPr="00991F4C" w:rsidRDefault="00991F4C" w:rsidP="00991F4C">
            <w:pPr>
              <w:pStyle w:val="TAL"/>
            </w:pPr>
            <w:r w:rsidRPr="00991F4C">
              <w:t>Revision of SP-211642.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E8AD4" w14:textId="6CDBEF70" w:rsidR="00991F4C" w:rsidRPr="00991F4C" w:rsidRDefault="00991F4C" w:rsidP="00991F4C">
            <w:pPr>
              <w:pStyle w:val="TAL"/>
            </w:pPr>
            <w:r w:rsidRPr="00991F4C">
              <w:t>Approved</w:t>
            </w:r>
          </w:p>
        </w:tc>
      </w:tr>
      <w:tr w:rsidR="00991F4C" w:rsidRPr="00991F4C" w14:paraId="0E21557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EA804DB" w14:textId="075FBEB3" w:rsidR="00991F4C" w:rsidRPr="00991F4C" w:rsidRDefault="00991F4C" w:rsidP="00991F4C">
            <w:pPr>
              <w:pStyle w:val="TAL"/>
            </w:pPr>
            <w:r w:rsidRPr="00991F4C">
              <w:t>SP-220678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ECF1C66" w14:textId="12CC1749"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1A8162E7" w14:textId="10E8E3A2" w:rsidR="00991F4C" w:rsidRPr="00991F4C" w:rsidRDefault="00991F4C" w:rsidP="00991F4C">
            <w:pPr>
              <w:pStyle w:val="TAL"/>
            </w:pPr>
            <w:r w:rsidRPr="00991F4C">
              <w:t>The update for FS_eNA_Ph3 SID</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70BBF67B" w14:textId="0B2ED17F" w:rsidR="00991F4C" w:rsidRPr="00991F4C" w:rsidRDefault="00991F4C" w:rsidP="00991F4C">
            <w:pPr>
              <w:pStyle w:val="TAL"/>
            </w:pPr>
            <w:r w:rsidRPr="00991F4C">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C038" w14:textId="74708A34" w:rsidR="00991F4C" w:rsidRPr="00991F4C" w:rsidRDefault="00991F4C" w:rsidP="00991F4C">
            <w:pPr>
              <w:pStyle w:val="TAL"/>
            </w:pPr>
            <w:r w:rsidRPr="00991F4C">
              <w:t>FS_eNA_Ph3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A2824" w14:textId="7BF3B205" w:rsidR="00991F4C" w:rsidRPr="00991F4C" w:rsidRDefault="00991F4C" w:rsidP="00991F4C">
            <w:pPr>
              <w:pStyle w:val="TAL"/>
            </w:pPr>
            <w:r w:rsidRPr="00991F4C">
              <w:t>Revision of SP-220449.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2DA67" w14:textId="03643E1E" w:rsidR="00991F4C" w:rsidRPr="00991F4C" w:rsidRDefault="00991F4C" w:rsidP="00991F4C">
            <w:pPr>
              <w:pStyle w:val="TAL"/>
            </w:pPr>
            <w:r w:rsidRPr="00991F4C">
              <w:t>Approved</w:t>
            </w:r>
          </w:p>
        </w:tc>
      </w:tr>
      <w:tr w:rsidR="00991F4C" w:rsidRPr="00991F4C" w14:paraId="12A75E6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FD9A5D5" w14:textId="6B8EA90D" w:rsidR="00991F4C" w:rsidRPr="00991F4C" w:rsidRDefault="00991F4C" w:rsidP="00991F4C">
            <w:pPr>
              <w:pStyle w:val="TAL"/>
            </w:pPr>
            <w:r w:rsidRPr="00991F4C">
              <w:t>SP-220705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BBBABCD" w14:textId="04D34AF4"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hideMark/>
          </w:tcPr>
          <w:p w14:paraId="79BAC5FD" w14:textId="4A79345A" w:rsidR="00991F4C" w:rsidRPr="00991F4C" w:rsidRDefault="00991F4C" w:rsidP="00991F4C">
            <w:pPr>
              <w:pStyle w:val="TAL"/>
            </w:pPr>
            <w:r w:rsidRPr="00991F4C">
              <w:t>SID update on Study on architecture enhancement for XR and media services</w:t>
            </w:r>
          </w:p>
        </w:tc>
        <w:tc>
          <w:tcPr>
            <w:tcW w:w="2592" w:type="dxa"/>
            <w:tcBorders>
              <w:top w:val="outset" w:sz="6" w:space="0" w:color="000000"/>
              <w:left w:val="outset" w:sz="6" w:space="0" w:color="000000"/>
              <w:bottom w:val="outset" w:sz="6" w:space="0" w:color="000000"/>
              <w:right w:val="outset" w:sz="6" w:space="0" w:color="000000"/>
            </w:tcBorders>
            <w:shd w:val="clear" w:color="auto" w:fill="FFFFFF"/>
            <w:hideMark/>
          </w:tcPr>
          <w:p w14:paraId="0D4A780B" w14:textId="1FE72A35" w:rsidR="00991F4C" w:rsidRPr="00991F4C" w:rsidRDefault="00991F4C" w:rsidP="00991F4C">
            <w:pPr>
              <w:pStyle w:val="TAL"/>
            </w:pPr>
            <w:r w:rsidRPr="00991F4C">
              <w:t xml:space="preserve">China Mobile, Apple, </w:t>
            </w:r>
            <w:proofErr w:type="spellStart"/>
            <w:r w:rsidRPr="00991F4C">
              <w:t>CableLabs</w:t>
            </w:r>
            <w:proofErr w:type="spellEnd"/>
            <w:r w:rsidRPr="00991F4C">
              <w:t xml:space="preserve">, CATT, CAICT, Charter, China Telecom, China Unicom, Deutsche Telekom, Ericsson, Google, Huawei, Intel, </w:t>
            </w:r>
            <w:proofErr w:type="spellStart"/>
            <w:r w:rsidRPr="00991F4C">
              <w:t>InterDigital</w:t>
            </w:r>
            <w:proofErr w:type="spellEnd"/>
            <w:r w:rsidRPr="00991F4C">
              <w:t xml:space="preserve">, LGE, MATRIXX Software, MediaTek, Nokia, Nokia Shanghai Bell , Orange, Samsung, Sony, Tencent, T-Mobile USA, </w:t>
            </w:r>
            <w:proofErr w:type="spellStart"/>
            <w:r w:rsidRPr="00991F4C">
              <w:t>Unisoc</w:t>
            </w:r>
            <w:proofErr w:type="spellEnd"/>
            <w:r w:rsidRPr="00991F4C">
              <w:t>, Verizon, vivo, Vodafone, Xiaomi,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BFEA8" w14:textId="10B2EC64" w:rsidR="00991F4C" w:rsidRPr="00991F4C" w:rsidRDefault="00991F4C" w:rsidP="00991F4C">
            <w:pPr>
              <w:pStyle w:val="TAL"/>
            </w:pPr>
            <w:r w:rsidRPr="00991F4C">
              <w:t>FS_XRM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569DF" w14:textId="592803CB" w:rsidR="00991F4C" w:rsidRPr="00991F4C" w:rsidRDefault="00991F4C" w:rsidP="00991F4C">
            <w:pPr>
              <w:pStyle w:val="TAL"/>
            </w:pPr>
            <w:r w:rsidRPr="00991F4C">
              <w:t>Revision of SP-220677.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46C8" w14:textId="3094D751" w:rsidR="00991F4C" w:rsidRPr="00991F4C" w:rsidRDefault="00991F4C" w:rsidP="00991F4C">
            <w:pPr>
              <w:pStyle w:val="TAL"/>
            </w:pPr>
            <w:r w:rsidRPr="00991F4C">
              <w:t>Approved</w:t>
            </w:r>
          </w:p>
        </w:tc>
      </w:tr>
      <w:tr w:rsidR="00991F4C" w:rsidRPr="00991F4C" w14:paraId="2215F55D"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FDF3A6A" w14:textId="3F72B079" w:rsidR="00991F4C" w:rsidRPr="00991F4C" w:rsidRDefault="00991F4C" w:rsidP="00991F4C">
            <w:pPr>
              <w:pStyle w:val="TAL"/>
            </w:pPr>
            <w:r w:rsidRPr="00991F4C">
              <w:lastRenderedPageBreak/>
              <w:t>SP-220717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14:paraId="51D0C9B3" w14:textId="2DE8FAEF" w:rsidR="00991F4C" w:rsidRPr="00991F4C" w:rsidRDefault="00991F4C" w:rsidP="00991F4C">
            <w:pPr>
              <w:pStyle w:val="TAL"/>
            </w:pPr>
            <w:r w:rsidRPr="00991F4C">
              <w:t>SID REVISED</w:t>
            </w:r>
          </w:p>
        </w:tc>
        <w:tc>
          <w:tcPr>
            <w:tcW w:w="6237" w:type="dxa"/>
            <w:tcBorders>
              <w:top w:val="outset" w:sz="6" w:space="0" w:color="000000"/>
              <w:left w:val="outset" w:sz="6" w:space="0" w:color="000000"/>
              <w:bottom w:val="outset" w:sz="6" w:space="0" w:color="000000"/>
              <w:right w:val="outset" w:sz="6" w:space="0" w:color="000000"/>
            </w:tcBorders>
            <w:shd w:val="clear" w:color="auto" w:fill="FFFFFF"/>
          </w:tcPr>
          <w:p w14:paraId="51D6C605" w14:textId="5DEF68A8" w:rsidR="00991F4C" w:rsidRPr="00991F4C" w:rsidRDefault="00991F4C" w:rsidP="00991F4C">
            <w:pPr>
              <w:pStyle w:val="TAL"/>
            </w:pPr>
            <w:r w:rsidRPr="00991F4C">
              <w:t>Revised SID on Integrated Sensing and Communication (</w:t>
            </w:r>
            <w:proofErr w:type="spellStart"/>
            <w:r w:rsidRPr="00991F4C">
              <w:t>FS_Sensing</w:t>
            </w:r>
            <w:proofErr w:type="spellEnd"/>
            <w:r w:rsidRPr="00991F4C">
              <w:t>)</w:t>
            </w:r>
          </w:p>
        </w:tc>
        <w:tc>
          <w:tcPr>
            <w:tcW w:w="2592" w:type="dxa"/>
            <w:tcBorders>
              <w:top w:val="outset" w:sz="6" w:space="0" w:color="000000"/>
              <w:left w:val="outset" w:sz="6" w:space="0" w:color="000000"/>
              <w:bottom w:val="outset" w:sz="6" w:space="0" w:color="000000"/>
              <w:right w:val="outset" w:sz="6" w:space="0" w:color="000000"/>
            </w:tcBorders>
            <w:shd w:val="clear" w:color="auto" w:fill="FFFFFF"/>
          </w:tcPr>
          <w:p w14:paraId="3777A088" w14:textId="448ED9F6" w:rsidR="00991F4C" w:rsidRPr="00991F4C" w:rsidRDefault="00991F4C" w:rsidP="00991F4C">
            <w:pPr>
              <w:pStyle w:val="TAL"/>
            </w:pPr>
            <w:r w:rsidRPr="00991F4C">
              <w:t>Deutsche Telekom, KPN, vivo,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3565EC5" w14:textId="374C7F8B" w:rsidR="00991F4C" w:rsidRPr="00991F4C" w:rsidRDefault="00991F4C" w:rsidP="00991F4C">
            <w:pPr>
              <w:pStyle w:val="TAL"/>
            </w:pPr>
            <w:proofErr w:type="spellStart"/>
            <w:r w:rsidRPr="00991F4C">
              <w:t>FS_Sensing</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37E6B7B" w14:textId="0CC5D4C9" w:rsidR="00991F4C" w:rsidRPr="00991F4C" w:rsidRDefault="00991F4C" w:rsidP="00991F4C">
            <w:pPr>
              <w:pStyle w:val="TAL"/>
            </w:pPr>
            <w:r w:rsidRPr="00991F4C">
              <w:t>Revision of SP-220715. This SID REVISED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EE2533" w14:textId="1C80DBF8" w:rsidR="00991F4C" w:rsidRPr="00991F4C" w:rsidRDefault="00991F4C" w:rsidP="00991F4C">
            <w:pPr>
              <w:pStyle w:val="TAL"/>
            </w:pPr>
            <w:r w:rsidRPr="00991F4C">
              <w:t>Approved</w:t>
            </w:r>
          </w:p>
        </w:tc>
      </w:tr>
    </w:tbl>
    <w:p w14:paraId="39DD065C" w14:textId="3BB482E2" w:rsidR="00743C47" w:rsidRDefault="006F1045">
      <w:pPr>
        <w:rPr>
          <w:rFonts w:eastAsia="Times New Roman"/>
        </w:rPr>
      </w:pPr>
      <w:r>
        <w:rPr>
          <w:rFonts w:eastAsia="Times New Roman"/>
        </w:rPr>
        <w:br/>
      </w:r>
      <w:r w:rsidR="00991F4C">
        <w:rPr>
          <w:rFonts w:eastAsia="Times New Roman"/>
        </w:rPr>
        <w:t>20</w:t>
      </w:r>
      <w:r>
        <w:rPr>
          <w:rFonts w:eastAsia="Times New Roman"/>
        </w:rPr>
        <w:t xml:space="preserve"> Entries</w:t>
      </w:r>
    </w:p>
    <w:p w14:paraId="6F49BDB4" w14:textId="58C7FE74" w:rsidR="00743C47" w:rsidRDefault="006F1045" w:rsidP="003906F4">
      <w:pPr>
        <w:pStyle w:val="Heading9"/>
        <w:rPr>
          <w:rFonts w:eastAsiaTheme="minorEastAsia"/>
        </w:rPr>
      </w:pPr>
      <w:r>
        <w:lastRenderedPageBreak/>
        <w:t>Annex G</w:t>
      </w:r>
      <w:r w:rsidR="003906F4">
        <w:tab/>
      </w:r>
      <w:r>
        <w:t>List of endorsed WI summaries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1275"/>
        <w:gridCol w:w="4608"/>
        <w:gridCol w:w="2601"/>
        <w:gridCol w:w="3581"/>
        <w:gridCol w:w="1950"/>
      </w:tblGrid>
      <w:tr w:rsidR="00743C47" w:rsidRPr="003906F4" w14:paraId="6720B231" w14:textId="77777777" w:rsidTr="003906F4">
        <w:trPr>
          <w:tblHeader/>
        </w:trPr>
        <w:tc>
          <w:tcPr>
            <w:tcW w:w="985" w:type="dxa"/>
            <w:tcBorders>
              <w:top w:val="outset" w:sz="6" w:space="0" w:color="000000"/>
              <w:left w:val="outset" w:sz="6" w:space="0" w:color="000000"/>
              <w:bottom w:val="outset" w:sz="6" w:space="0" w:color="000000"/>
              <w:right w:val="outset" w:sz="6" w:space="0" w:color="000000"/>
            </w:tcBorders>
            <w:shd w:val="clear" w:color="auto" w:fill="C0C0C0"/>
            <w:hideMark/>
          </w:tcPr>
          <w:p w14:paraId="7AFF8AC3" w14:textId="77777777" w:rsidR="00743C47" w:rsidRPr="003906F4" w:rsidRDefault="006F1045" w:rsidP="003906F4">
            <w:pPr>
              <w:pStyle w:val="TAH"/>
            </w:pPr>
            <w:r w:rsidRPr="003906F4">
              <w:lastRenderedPageBreak/>
              <w:t>TD#</w:t>
            </w:r>
          </w:p>
        </w:tc>
        <w:tc>
          <w:tcPr>
            <w:tcW w:w="1275" w:type="dxa"/>
            <w:tcBorders>
              <w:top w:val="outset" w:sz="6" w:space="0" w:color="000000"/>
              <w:left w:val="outset" w:sz="6" w:space="0" w:color="000000"/>
              <w:bottom w:val="outset" w:sz="6" w:space="0" w:color="000000"/>
              <w:right w:val="outset" w:sz="6" w:space="0" w:color="000000"/>
            </w:tcBorders>
            <w:shd w:val="clear" w:color="auto" w:fill="C0C0C0"/>
            <w:hideMark/>
          </w:tcPr>
          <w:p w14:paraId="387B5C18" w14:textId="77777777" w:rsidR="00743C47" w:rsidRPr="003906F4" w:rsidRDefault="006F1045" w:rsidP="003906F4">
            <w:pPr>
              <w:pStyle w:val="TAH"/>
            </w:pPr>
            <w:r w:rsidRPr="003906F4">
              <w:t>Type</w:t>
            </w:r>
          </w:p>
        </w:tc>
        <w:tc>
          <w:tcPr>
            <w:tcW w:w="4608" w:type="dxa"/>
            <w:tcBorders>
              <w:top w:val="outset" w:sz="6" w:space="0" w:color="000000"/>
              <w:left w:val="outset" w:sz="6" w:space="0" w:color="000000"/>
              <w:bottom w:val="outset" w:sz="6" w:space="0" w:color="000000"/>
              <w:right w:val="outset" w:sz="6" w:space="0" w:color="000000"/>
            </w:tcBorders>
            <w:shd w:val="clear" w:color="auto" w:fill="C0C0C0"/>
            <w:hideMark/>
          </w:tcPr>
          <w:p w14:paraId="6F88C4EE" w14:textId="77777777" w:rsidR="00743C47" w:rsidRPr="003906F4" w:rsidRDefault="006F1045" w:rsidP="003906F4">
            <w:pPr>
              <w:pStyle w:val="TAH"/>
            </w:pPr>
            <w:r w:rsidRPr="003906F4">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CF7D1D9" w14:textId="77777777" w:rsidR="00743C47" w:rsidRPr="003906F4" w:rsidRDefault="006F1045" w:rsidP="003906F4">
            <w:pPr>
              <w:pStyle w:val="TAH"/>
            </w:pPr>
            <w:r w:rsidRPr="003906F4">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3A678B" w14:textId="77777777" w:rsidR="00743C47" w:rsidRPr="003906F4" w:rsidRDefault="006F1045" w:rsidP="003906F4">
            <w:pPr>
              <w:pStyle w:val="TAH"/>
            </w:pPr>
            <w:r w:rsidRPr="003906F4">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A32720" w14:textId="77777777" w:rsidR="00743C47" w:rsidRPr="003906F4" w:rsidRDefault="006F1045" w:rsidP="003906F4">
            <w:pPr>
              <w:pStyle w:val="TAH"/>
            </w:pPr>
            <w:r w:rsidRPr="003906F4">
              <w:t>Comment</w:t>
            </w:r>
          </w:p>
        </w:tc>
      </w:tr>
      <w:tr w:rsidR="00743C47" w:rsidRPr="003906F4" w14:paraId="4C5A099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C60EB26" w14:textId="77777777" w:rsidR="00743C47" w:rsidRPr="003906F4" w:rsidRDefault="006F1045" w:rsidP="003906F4">
            <w:pPr>
              <w:pStyle w:val="TAL"/>
            </w:pPr>
            <w:r w:rsidRPr="003906F4">
              <w:t>SP-220425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D29F97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2E54B415" w14:textId="77777777" w:rsidR="00743C47" w:rsidRPr="003906F4" w:rsidRDefault="006F1045" w:rsidP="003906F4">
            <w:pPr>
              <w:pStyle w:val="TAL"/>
            </w:pPr>
            <w:r w:rsidRPr="003906F4">
              <w:t>Summary for 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D5FA7" w14:textId="77777777" w:rsidR="00743C47" w:rsidRPr="003906F4" w:rsidRDefault="006F1045" w:rsidP="003906F4">
            <w:pPr>
              <w:pStyle w:val="TAL"/>
            </w:pPr>
            <w:r w:rsidRPr="003906F4">
              <w:t>Nokia (IIoT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B2ADD" w14:textId="77777777" w:rsidR="00743C47" w:rsidRPr="003906F4" w:rsidRDefault="006F1045" w:rsidP="003906F4">
            <w:pPr>
              <w:pStyle w:val="TAL"/>
            </w:pPr>
            <w:r w:rsidRPr="003906F4">
              <w:t>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25AC" w14:textId="77777777" w:rsidR="00743C47" w:rsidRPr="003906F4" w:rsidRDefault="006F1045" w:rsidP="003906F4">
            <w:pPr>
              <w:pStyle w:val="TAL"/>
            </w:pPr>
            <w:r w:rsidRPr="003906F4">
              <w:t>Block Endorsed</w:t>
            </w:r>
          </w:p>
        </w:tc>
      </w:tr>
      <w:tr w:rsidR="00743C47" w:rsidRPr="003906F4" w14:paraId="4253E576"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52F0022" w14:textId="77777777" w:rsidR="00743C47" w:rsidRPr="003906F4" w:rsidRDefault="006F1045" w:rsidP="003906F4">
            <w:pPr>
              <w:pStyle w:val="TAL"/>
            </w:pPr>
            <w:r w:rsidRPr="003906F4">
              <w:t>SP-220426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724F21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F69339B" w14:textId="77777777" w:rsidR="00743C47" w:rsidRPr="003906F4" w:rsidRDefault="006F1045" w:rsidP="003906F4">
            <w:pPr>
              <w:pStyle w:val="TAL"/>
            </w:pPr>
            <w:r w:rsidRPr="003906F4">
              <w:t>Summary for Non-Seamless WLAN offload authentication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D7874" w14:textId="77777777" w:rsidR="00743C47" w:rsidRPr="003906F4" w:rsidRDefault="006F1045" w:rsidP="003906F4">
            <w:pPr>
              <w:pStyle w:val="TAL"/>
            </w:pPr>
            <w:r w:rsidRPr="003906F4">
              <w:t>Nokia (NSWO_5G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EE5B" w14:textId="77777777" w:rsidR="00743C47" w:rsidRPr="003906F4" w:rsidRDefault="006F1045" w:rsidP="003906F4">
            <w:pPr>
              <w:pStyle w:val="TAL"/>
            </w:pPr>
            <w:r w:rsidRPr="003906F4">
              <w:t>NSWO_5G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EE856" w14:textId="77777777" w:rsidR="00743C47" w:rsidRPr="003906F4" w:rsidRDefault="006F1045" w:rsidP="003906F4">
            <w:pPr>
              <w:pStyle w:val="TAL"/>
            </w:pPr>
            <w:r w:rsidRPr="003906F4">
              <w:t>Block Endorsed</w:t>
            </w:r>
          </w:p>
        </w:tc>
      </w:tr>
      <w:tr w:rsidR="00743C47" w:rsidRPr="003906F4" w14:paraId="67817DE0"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796BEE1" w14:textId="77777777" w:rsidR="00743C47" w:rsidRPr="003906F4" w:rsidRDefault="006F1045" w:rsidP="003906F4">
            <w:pPr>
              <w:pStyle w:val="TAL"/>
            </w:pPr>
            <w:r w:rsidRPr="003906F4">
              <w:t>SP-220450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D257D80"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24C8772" w14:textId="77777777" w:rsidR="00743C47" w:rsidRPr="003906F4" w:rsidRDefault="006F1045" w:rsidP="003906F4">
            <w:pPr>
              <w:pStyle w:val="TAL"/>
            </w:pPr>
            <w:r w:rsidRPr="003906F4">
              <w:t>Summary for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4E220" w14:textId="77777777" w:rsidR="00743C47" w:rsidRPr="003906F4" w:rsidRDefault="006F1045" w:rsidP="003906F4">
            <w:pPr>
              <w:pStyle w:val="TAL"/>
            </w:pPr>
            <w:r w:rsidRPr="003906F4">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3CAEE" w14:textId="77777777" w:rsidR="00743C47" w:rsidRPr="003906F4" w:rsidRDefault="006F1045" w:rsidP="003906F4">
            <w:pPr>
              <w:pStyle w:val="TAL"/>
            </w:pPr>
            <w:r w:rsidRPr="003906F4">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CED1E" w14:textId="77777777" w:rsidR="00743C47" w:rsidRPr="003906F4" w:rsidRDefault="006F1045" w:rsidP="003906F4">
            <w:pPr>
              <w:pStyle w:val="TAL"/>
            </w:pPr>
            <w:r w:rsidRPr="003906F4">
              <w:t>Block Endorsed</w:t>
            </w:r>
          </w:p>
        </w:tc>
      </w:tr>
      <w:tr w:rsidR="00743C47" w:rsidRPr="003906F4" w14:paraId="12EE07F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DC6DC61" w14:textId="77777777" w:rsidR="00743C47" w:rsidRPr="003906F4" w:rsidRDefault="006F1045" w:rsidP="003906F4">
            <w:pPr>
              <w:pStyle w:val="TAL"/>
            </w:pPr>
            <w:r w:rsidRPr="003906F4">
              <w:t>SP-220455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101658F"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2DA1DD37" w14:textId="77777777" w:rsidR="00743C47" w:rsidRPr="003906F4" w:rsidRDefault="006F1045" w:rsidP="003906F4">
            <w:pPr>
              <w:pStyle w:val="TAL"/>
            </w:pPr>
            <w:r w:rsidRPr="003906F4">
              <w:t>WI Summary: NB-IoT/</w:t>
            </w:r>
            <w:proofErr w:type="spellStart"/>
            <w:r w:rsidRPr="003906F4">
              <w:t>eMTC</w:t>
            </w:r>
            <w:proofErr w:type="spellEnd"/>
            <w:r w:rsidRPr="003906F4">
              <w:t xml:space="preserve"> Non-Terrestrial Networks in 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05EA6" w14:textId="77777777" w:rsidR="00743C47" w:rsidRPr="003906F4" w:rsidRDefault="006F1045" w:rsidP="003906F4">
            <w:pPr>
              <w:pStyle w:val="TAL"/>
            </w:pPr>
            <w:r w:rsidRPr="003906F4">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BD936" w14:textId="77777777" w:rsidR="00743C47" w:rsidRPr="003906F4" w:rsidRDefault="006F1045" w:rsidP="003906F4">
            <w:pPr>
              <w:pStyle w:val="TAL"/>
            </w:pPr>
            <w:r w:rsidRPr="003906F4">
              <w:t>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8D91E" w14:textId="77777777" w:rsidR="00743C47" w:rsidRPr="003906F4" w:rsidRDefault="006F1045" w:rsidP="003906F4">
            <w:pPr>
              <w:pStyle w:val="TAL"/>
            </w:pPr>
            <w:r w:rsidRPr="003906F4">
              <w:t>Block Endorsed</w:t>
            </w:r>
          </w:p>
        </w:tc>
      </w:tr>
      <w:tr w:rsidR="00743C47" w:rsidRPr="003906F4" w14:paraId="443ACFA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0B4BE83" w14:textId="77777777" w:rsidR="00743C47" w:rsidRPr="003906F4" w:rsidRDefault="006F1045" w:rsidP="003906F4">
            <w:pPr>
              <w:pStyle w:val="TAL"/>
            </w:pPr>
            <w:r w:rsidRPr="003906F4">
              <w:t>SP-220458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0FD8660"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5918E219" w14:textId="77777777" w:rsidR="00743C47" w:rsidRPr="003906F4" w:rsidRDefault="006F1045" w:rsidP="003906F4">
            <w:pPr>
              <w:pStyle w:val="TAL"/>
            </w:pPr>
            <w:r w:rsidRPr="003906F4">
              <w:t xml:space="preserve">Summary for </w:t>
            </w:r>
            <w:proofErr w:type="spellStart"/>
            <w:r w:rsidRPr="003906F4">
              <w:t>eCAV</w:t>
            </w:r>
            <w:proofErr w:type="spellEnd"/>
            <w:r w:rsidRPr="003906F4">
              <w:t xml:space="preserve"> (enhancements for cyber-physical control applications in vertical domains)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6AF07" w14:textId="77777777" w:rsidR="00743C47" w:rsidRPr="003906F4" w:rsidRDefault="006F1045" w:rsidP="003906F4">
            <w:pPr>
              <w:pStyle w:val="TAL"/>
            </w:pPr>
            <w:r w:rsidRPr="003906F4">
              <w:t>Siemens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56021" w14:textId="77777777" w:rsidR="00743C47" w:rsidRPr="003906F4" w:rsidRDefault="006F1045" w:rsidP="003906F4">
            <w:pPr>
              <w:pStyle w:val="TAL"/>
            </w:pPr>
            <w:proofErr w:type="spellStart"/>
            <w:r w:rsidRPr="003906F4">
              <w:t>FS_eCAV</w:t>
            </w:r>
            <w:proofErr w:type="spellEnd"/>
            <w:r w:rsidRPr="003906F4">
              <w:t xml:space="preserve">, </w:t>
            </w:r>
            <w:proofErr w:type="spellStart"/>
            <w:r w:rsidRPr="003906F4">
              <w:t>eCAV</w:t>
            </w:r>
            <w:proofErr w:type="spellEnd"/>
            <w:r w:rsidRPr="003906F4">
              <w:t xml:space="preserve">, </w:t>
            </w:r>
            <w:proofErr w:type="spellStart"/>
            <w:r w:rsidRPr="003906F4">
              <w:t>eCAV</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5C1DC" w14:textId="77777777" w:rsidR="00743C47" w:rsidRPr="003906F4" w:rsidRDefault="006F1045" w:rsidP="003906F4">
            <w:pPr>
              <w:pStyle w:val="TAL"/>
            </w:pPr>
            <w:r w:rsidRPr="003906F4">
              <w:t>Block Endorsed</w:t>
            </w:r>
          </w:p>
        </w:tc>
      </w:tr>
      <w:tr w:rsidR="00743C47" w:rsidRPr="003906F4" w14:paraId="108A9D51"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3D962F" w14:textId="77777777" w:rsidR="00743C47" w:rsidRPr="003906F4" w:rsidRDefault="006F1045" w:rsidP="003906F4">
            <w:pPr>
              <w:pStyle w:val="TAL"/>
            </w:pPr>
            <w:r w:rsidRPr="003906F4">
              <w:t>SP-220484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8B7525B"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BDF3943" w14:textId="77777777" w:rsidR="00743C47" w:rsidRPr="003906F4" w:rsidRDefault="006F1045" w:rsidP="003906F4">
            <w:pPr>
              <w:pStyle w:val="TAL"/>
            </w:pPr>
            <w:r w:rsidRPr="003906F4">
              <w:t>Summary for 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48EC3" w14:textId="77777777" w:rsidR="00743C47" w:rsidRPr="003906F4" w:rsidRDefault="006F1045" w:rsidP="003906F4">
            <w:pPr>
              <w:pStyle w:val="TAL"/>
            </w:pPr>
            <w:r w:rsidRPr="003906F4">
              <w:t>LG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5BD5C" w14:textId="77777777" w:rsidR="00743C47" w:rsidRPr="003906F4" w:rsidRDefault="006F1045" w:rsidP="003906F4">
            <w:pPr>
              <w:pStyle w:val="TAL"/>
            </w:pPr>
            <w:r w:rsidRPr="003906F4">
              <w:t>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E4931" w14:textId="77777777" w:rsidR="00743C47" w:rsidRPr="003906F4" w:rsidRDefault="006F1045" w:rsidP="003906F4">
            <w:pPr>
              <w:pStyle w:val="TAL"/>
            </w:pPr>
            <w:r w:rsidRPr="003906F4">
              <w:t>Block Endorsed</w:t>
            </w:r>
          </w:p>
        </w:tc>
      </w:tr>
      <w:tr w:rsidR="00743C47" w:rsidRPr="003906F4" w14:paraId="7EFB74D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0C1EEF7" w14:textId="77777777" w:rsidR="00743C47" w:rsidRPr="003906F4" w:rsidRDefault="006F1045" w:rsidP="003906F4">
            <w:pPr>
              <w:pStyle w:val="TAL"/>
            </w:pPr>
            <w:r w:rsidRPr="003906F4">
              <w:t>SP-220485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AF93899"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65FD0844" w14:textId="77777777" w:rsidR="00743C47" w:rsidRPr="003906F4" w:rsidRDefault="006F1045" w:rsidP="003906F4">
            <w:pPr>
              <w:pStyle w:val="TAL"/>
            </w:pPr>
            <w:r w:rsidRPr="003906F4">
              <w:t>Summary for 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30BDE" w14:textId="77777777" w:rsidR="00743C47" w:rsidRPr="003906F4" w:rsidRDefault="006F1045" w:rsidP="003906F4">
            <w:pPr>
              <w:pStyle w:val="TAL"/>
            </w:pPr>
            <w:r w:rsidRPr="003906F4">
              <w:t>Nokia (eMONASTERY2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B2475" w14:textId="77777777" w:rsidR="00743C47" w:rsidRPr="003906F4" w:rsidRDefault="006F1045" w:rsidP="003906F4">
            <w:pPr>
              <w:pStyle w:val="TAL"/>
            </w:pPr>
            <w:r w:rsidRPr="003906F4">
              <w:t>eMONASTERY2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26A0F" w14:textId="77777777" w:rsidR="00743C47" w:rsidRPr="003906F4" w:rsidRDefault="006F1045" w:rsidP="003906F4">
            <w:pPr>
              <w:pStyle w:val="TAL"/>
            </w:pPr>
            <w:r w:rsidRPr="003906F4">
              <w:t>Block Endorsed</w:t>
            </w:r>
          </w:p>
        </w:tc>
      </w:tr>
      <w:tr w:rsidR="00743C47" w:rsidRPr="003906F4" w14:paraId="467C7DE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FBE99E7" w14:textId="77777777" w:rsidR="00743C47" w:rsidRPr="003906F4" w:rsidRDefault="006F1045" w:rsidP="003906F4">
            <w:pPr>
              <w:pStyle w:val="TAL"/>
            </w:pPr>
            <w:r w:rsidRPr="003906F4">
              <w:t>SP-220566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E22EA24"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C7D3BE6" w14:textId="77777777" w:rsidR="00743C47" w:rsidRPr="003906F4" w:rsidRDefault="006F1045" w:rsidP="003906F4">
            <w:pPr>
              <w:pStyle w:val="TAL"/>
            </w:pPr>
            <w:r w:rsidRPr="003906F4">
              <w:t>SA WG5 Rel-17 WID Summary for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FB1B6"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14DB5" w14:textId="77777777" w:rsidR="00743C47" w:rsidRPr="003906F4" w:rsidRDefault="006F1045" w:rsidP="003906F4">
            <w:pPr>
              <w:pStyle w:val="TAL"/>
            </w:pPr>
            <w:r w:rsidRPr="003906F4">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F1A9C" w14:textId="77777777" w:rsidR="00743C47" w:rsidRPr="003906F4" w:rsidRDefault="006F1045" w:rsidP="003906F4">
            <w:pPr>
              <w:pStyle w:val="TAL"/>
            </w:pPr>
            <w:r w:rsidRPr="003906F4">
              <w:t>Block Endorsed</w:t>
            </w:r>
          </w:p>
        </w:tc>
      </w:tr>
      <w:tr w:rsidR="00743C47" w:rsidRPr="003906F4" w14:paraId="661704D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0F6FFB4" w14:textId="77777777" w:rsidR="00743C47" w:rsidRPr="003906F4" w:rsidRDefault="006F1045" w:rsidP="003906F4">
            <w:pPr>
              <w:pStyle w:val="TAL"/>
            </w:pPr>
            <w:r w:rsidRPr="003906F4">
              <w:t>SP-220567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EBC6EB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6DF11409" w14:textId="77777777" w:rsidR="00743C47" w:rsidRPr="003906F4" w:rsidRDefault="006F1045" w:rsidP="003906F4">
            <w:pPr>
              <w:pStyle w:val="TAL"/>
            </w:pPr>
            <w:r w:rsidRPr="003906F4">
              <w:t>SA WG5 Rel-17 WID Summary for Management of the enhanced tenant concept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A9321"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B4E8D" w14:textId="77777777" w:rsidR="00743C47" w:rsidRPr="003906F4" w:rsidRDefault="006F1045" w:rsidP="003906F4">
            <w:pPr>
              <w:pStyle w:val="TAL"/>
            </w:pPr>
            <w:proofErr w:type="spellStart"/>
            <w:r w:rsidRPr="003906F4">
              <w:t>eMEMTANE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50D6" w14:textId="77777777" w:rsidR="00743C47" w:rsidRPr="003906F4" w:rsidRDefault="006F1045" w:rsidP="003906F4">
            <w:pPr>
              <w:pStyle w:val="TAL"/>
            </w:pPr>
            <w:r w:rsidRPr="003906F4">
              <w:t>Block Endorsed</w:t>
            </w:r>
          </w:p>
        </w:tc>
      </w:tr>
      <w:tr w:rsidR="00743C47" w:rsidRPr="003906F4" w14:paraId="548D8E1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C22C4C4" w14:textId="77777777" w:rsidR="00743C47" w:rsidRPr="003906F4" w:rsidRDefault="006F1045" w:rsidP="003906F4">
            <w:pPr>
              <w:pStyle w:val="TAL"/>
            </w:pPr>
            <w:r w:rsidRPr="003906F4">
              <w:t>SP-220568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CE3604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9F266A7" w14:textId="77777777" w:rsidR="00743C47" w:rsidRPr="003906F4" w:rsidRDefault="006F1045" w:rsidP="003906F4">
            <w:pPr>
              <w:pStyle w:val="TAL"/>
            </w:pPr>
            <w:r w:rsidRPr="003906F4">
              <w:t>SA WG5 Rel-17 WID Summary for intent driven management service for mobile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8F81A"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2B259" w14:textId="77777777" w:rsidR="00743C47" w:rsidRPr="003906F4" w:rsidRDefault="006F1045" w:rsidP="003906F4">
            <w:pPr>
              <w:pStyle w:val="TAL"/>
            </w:pPr>
            <w:r w:rsidRPr="003906F4">
              <w:t>IDMS_MN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0BCF3" w14:textId="77777777" w:rsidR="00743C47" w:rsidRPr="003906F4" w:rsidRDefault="006F1045" w:rsidP="003906F4">
            <w:pPr>
              <w:pStyle w:val="TAL"/>
            </w:pPr>
            <w:r w:rsidRPr="003906F4">
              <w:t>Block Endorsed</w:t>
            </w:r>
          </w:p>
        </w:tc>
      </w:tr>
      <w:tr w:rsidR="00743C47" w:rsidRPr="003906F4" w14:paraId="6B5F04F1"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5910410" w14:textId="77777777" w:rsidR="00743C47" w:rsidRPr="003906F4" w:rsidRDefault="006F1045" w:rsidP="003906F4">
            <w:pPr>
              <w:pStyle w:val="TAL"/>
            </w:pPr>
            <w:r w:rsidRPr="003906F4">
              <w:t>SP-220569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755AF62"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6D3606B5" w14:textId="77777777" w:rsidR="00743C47" w:rsidRPr="003906F4" w:rsidRDefault="006F1045" w:rsidP="003906F4">
            <w:pPr>
              <w:pStyle w:val="TAL"/>
            </w:pPr>
            <w:r w:rsidRPr="003906F4">
              <w:t>SA WG5 Rel-17 WID Summary for improved support for NSA in the service 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C523A"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B5A4F" w14:textId="77777777" w:rsidR="00743C47" w:rsidRPr="003906F4" w:rsidRDefault="006F1045" w:rsidP="003906F4">
            <w:pPr>
              <w:pStyle w:val="TAL"/>
            </w:pPr>
            <w:r w:rsidRPr="003906F4">
              <w:t>NSA_SBMA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43701" w14:textId="77777777" w:rsidR="00743C47" w:rsidRPr="003906F4" w:rsidRDefault="006F1045" w:rsidP="003906F4">
            <w:pPr>
              <w:pStyle w:val="TAL"/>
            </w:pPr>
            <w:r w:rsidRPr="003906F4">
              <w:t>Block Endorsed</w:t>
            </w:r>
          </w:p>
        </w:tc>
      </w:tr>
      <w:tr w:rsidR="00743C47" w:rsidRPr="003906F4" w14:paraId="0435A4A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74D7AC0" w14:textId="77777777" w:rsidR="00743C47" w:rsidRPr="003906F4" w:rsidRDefault="006F1045" w:rsidP="003906F4">
            <w:pPr>
              <w:pStyle w:val="TAL"/>
            </w:pPr>
            <w:r w:rsidRPr="003906F4">
              <w:t>SP-220570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26AF27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BE57DFA" w14:textId="77777777" w:rsidR="00743C47" w:rsidRPr="003906F4" w:rsidRDefault="006F1045" w:rsidP="003906F4">
            <w:pPr>
              <w:pStyle w:val="TAL"/>
            </w:pPr>
            <w:r w:rsidRPr="003906F4">
              <w:t>SA WG5 Rel-17 WID Summary for management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EAE1F"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AADFC" w14:textId="77777777" w:rsidR="00743C47" w:rsidRPr="003906F4" w:rsidRDefault="006F1045" w:rsidP="003906F4">
            <w:pPr>
              <w:pStyle w:val="TAL"/>
            </w:pPr>
            <w:r w:rsidRPr="003906F4">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16467" w14:textId="77777777" w:rsidR="00743C47" w:rsidRPr="003906F4" w:rsidRDefault="006F1045" w:rsidP="003906F4">
            <w:pPr>
              <w:pStyle w:val="TAL"/>
            </w:pPr>
            <w:r w:rsidRPr="003906F4">
              <w:t>Block Endorsed</w:t>
            </w:r>
          </w:p>
        </w:tc>
      </w:tr>
      <w:tr w:rsidR="00743C47" w:rsidRPr="003906F4" w14:paraId="7B39A16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8FB51D9" w14:textId="77777777" w:rsidR="00743C47" w:rsidRPr="003906F4" w:rsidRDefault="006F1045" w:rsidP="003906F4">
            <w:pPr>
              <w:pStyle w:val="TAL"/>
            </w:pPr>
            <w:r w:rsidRPr="003906F4">
              <w:t>SP-220571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C7FB2DE"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9FDE1F6" w14:textId="77777777" w:rsidR="00743C47" w:rsidRPr="003906F4" w:rsidRDefault="006F1045" w:rsidP="003906F4">
            <w:pPr>
              <w:pStyle w:val="TAL"/>
            </w:pPr>
            <w:r w:rsidRPr="003906F4">
              <w:t>SA WG5 Rel-17 WID Summary for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8930"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5C2B7" w14:textId="77777777" w:rsidR="00743C47" w:rsidRPr="003906F4" w:rsidRDefault="006F1045" w:rsidP="003906F4">
            <w:pPr>
              <w:pStyle w:val="TAL"/>
            </w:pPr>
            <w:r w:rsidRPr="003906F4">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BBCDF" w14:textId="77777777" w:rsidR="00743C47" w:rsidRPr="003906F4" w:rsidRDefault="006F1045" w:rsidP="003906F4">
            <w:pPr>
              <w:pStyle w:val="TAL"/>
            </w:pPr>
            <w:r w:rsidRPr="003906F4">
              <w:t>Block Endorsed</w:t>
            </w:r>
          </w:p>
        </w:tc>
      </w:tr>
      <w:tr w:rsidR="00743C47" w:rsidRPr="003906F4" w14:paraId="2BEBCEA6"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CF21049" w14:textId="77777777" w:rsidR="00743C47" w:rsidRPr="003906F4" w:rsidRDefault="006F1045" w:rsidP="003906F4">
            <w:pPr>
              <w:pStyle w:val="TAL"/>
            </w:pPr>
            <w:r w:rsidRPr="003906F4">
              <w:t>SP-220572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D67A3F4"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2C097C9E" w14:textId="77777777" w:rsidR="00743C47" w:rsidRPr="003906F4" w:rsidRDefault="006F1045" w:rsidP="003906F4">
            <w:pPr>
              <w:pStyle w:val="TAL"/>
            </w:pPr>
            <w:r w:rsidRPr="003906F4">
              <w:t>SA WG5 Rel-17 WID Summary for 5G LAN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E7CFD"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DA33D" w14:textId="77777777" w:rsidR="00743C47" w:rsidRPr="003906F4" w:rsidRDefault="006F1045" w:rsidP="003906F4">
            <w:pPr>
              <w:pStyle w:val="TAL"/>
            </w:pPr>
            <w:r w:rsidRPr="003906F4">
              <w:t>5GLAN_CH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C573F" w14:textId="77777777" w:rsidR="00743C47" w:rsidRPr="003906F4" w:rsidRDefault="006F1045" w:rsidP="003906F4">
            <w:pPr>
              <w:pStyle w:val="TAL"/>
            </w:pPr>
            <w:r w:rsidRPr="003906F4">
              <w:t>Block Endorsed</w:t>
            </w:r>
          </w:p>
        </w:tc>
      </w:tr>
      <w:tr w:rsidR="00743C47" w:rsidRPr="003906F4" w14:paraId="18581F1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0638A14" w14:textId="77777777" w:rsidR="00743C47" w:rsidRPr="003906F4" w:rsidRDefault="006F1045" w:rsidP="003906F4">
            <w:pPr>
              <w:pStyle w:val="TAL"/>
            </w:pPr>
            <w:r w:rsidRPr="003906F4">
              <w:t>SP-220573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5B4D796"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5BF89C9" w14:textId="77777777" w:rsidR="00743C47" w:rsidRPr="003906F4" w:rsidRDefault="006F1045" w:rsidP="003906F4">
            <w:pPr>
              <w:pStyle w:val="TAL"/>
            </w:pPr>
            <w:r w:rsidRPr="003906F4">
              <w:t>SA WG5 Rel-17 WID Summary for Charging enhancements for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593E5" w14:textId="77777777" w:rsidR="00743C47" w:rsidRPr="003906F4" w:rsidRDefault="006F1045" w:rsidP="003906F4">
            <w:pPr>
              <w:pStyle w:val="TAL"/>
            </w:pPr>
            <w:r w:rsidRPr="003906F4">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7BB05" w14:textId="77777777" w:rsidR="00743C47" w:rsidRPr="003906F4" w:rsidRDefault="006F1045" w:rsidP="003906F4">
            <w:pPr>
              <w:pStyle w:val="TAL"/>
            </w:pPr>
            <w:r w:rsidRPr="003906F4">
              <w:t>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E67FD" w14:textId="77777777" w:rsidR="00743C47" w:rsidRPr="003906F4" w:rsidRDefault="006F1045" w:rsidP="003906F4">
            <w:pPr>
              <w:pStyle w:val="TAL"/>
            </w:pPr>
            <w:r w:rsidRPr="003906F4">
              <w:t>Block Endorsed</w:t>
            </w:r>
          </w:p>
        </w:tc>
      </w:tr>
      <w:tr w:rsidR="00743C47" w:rsidRPr="003906F4" w14:paraId="67CD163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AD8874" w14:textId="77777777" w:rsidR="00743C47" w:rsidRPr="003906F4" w:rsidRDefault="006F1045" w:rsidP="003906F4">
            <w:pPr>
              <w:pStyle w:val="TAL"/>
            </w:pPr>
            <w:r w:rsidRPr="003906F4">
              <w:t>SP-220574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7588E7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B5EAAFA" w14:textId="77777777" w:rsidR="00743C47" w:rsidRPr="003906F4" w:rsidRDefault="006F1045" w:rsidP="003906F4">
            <w:pPr>
              <w:pStyle w:val="TAL"/>
            </w:pPr>
            <w:r w:rsidRPr="003906F4">
              <w:t>Summary for System support for Multi-USIM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1E554" w14:textId="77777777" w:rsidR="00743C47" w:rsidRPr="003906F4" w:rsidRDefault="006F1045" w:rsidP="003906F4">
            <w:pPr>
              <w:pStyle w:val="TAL"/>
            </w:pPr>
            <w:r w:rsidRPr="003906F4">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9D50" w14:textId="77777777" w:rsidR="00743C47" w:rsidRPr="003906F4" w:rsidRDefault="006F1045" w:rsidP="003906F4">
            <w:pPr>
              <w:pStyle w:val="TAL"/>
            </w:pPr>
            <w:r w:rsidRPr="003906F4">
              <w:t>MUSIM, MUSIM, MUSIM, MUSIM, MUSIM, 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AB8B8" w14:textId="77777777" w:rsidR="00743C47" w:rsidRPr="003906F4" w:rsidRDefault="006F1045" w:rsidP="003906F4">
            <w:pPr>
              <w:pStyle w:val="TAL"/>
            </w:pPr>
            <w:r w:rsidRPr="003906F4">
              <w:t>Block Endorsed</w:t>
            </w:r>
          </w:p>
        </w:tc>
      </w:tr>
      <w:tr w:rsidR="00743C47" w:rsidRPr="003906F4" w14:paraId="1739F24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1DA8F6E" w14:textId="77777777" w:rsidR="00743C47" w:rsidRPr="003906F4" w:rsidRDefault="006F1045" w:rsidP="003906F4">
            <w:pPr>
              <w:pStyle w:val="TAL"/>
            </w:pPr>
            <w:r w:rsidRPr="003906F4">
              <w:t>SP-220577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8BD4773"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06AF47A" w14:textId="77777777" w:rsidR="00743C47" w:rsidRPr="003906F4" w:rsidRDefault="006F1045" w:rsidP="003906F4">
            <w:pPr>
              <w:pStyle w:val="TAL"/>
            </w:pPr>
            <w:r w:rsidRPr="003906F4">
              <w:t>WI summary of 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19CCC" w14:textId="77777777" w:rsidR="00743C47" w:rsidRPr="003906F4" w:rsidRDefault="006F1045" w:rsidP="003906F4">
            <w:pPr>
              <w:pStyle w:val="TAL"/>
            </w:pPr>
            <w:r w:rsidRPr="003906F4">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92BF4" w14:textId="77777777" w:rsidR="00743C47" w:rsidRPr="003906F4" w:rsidRDefault="006F1045" w:rsidP="003906F4">
            <w:pPr>
              <w:pStyle w:val="TAL"/>
            </w:pPr>
            <w:r w:rsidRPr="003906F4">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81492" w14:textId="77777777" w:rsidR="00743C47" w:rsidRPr="003906F4" w:rsidRDefault="006F1045" w:rsidP="003906F4">
            <w:pPr>
              <w:pStyle w:val="TAL"/>
            </w:pPr>
            <w:r w:rsidRPr="003906F4">
              <w:t>Block Endorsed</w:t>
            </w:r>
          </w:p>
        </w:tc>
      </w:tr>
      <w:tr w:rsidR="00743C47" w:rsidRPr="003906F4" w14:paraId="5E95C985"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10E524" w14:textId="77777777" w:rsidR="00743C47" w:rsidRPr="003906F4" w:rsidRDefault="006F1045" w:rsidP="003906F4">
            <w:pPr>
              <w:pStyle w:val="TAL"/>
            </w:pPr>
            <w:r w:rsidRPr="003906F4">
              <w:t>SP-220578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4334AE8"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ECD5BEF" w14:textId="77777777" w:rsidR="00743C47" w:rsidRPr="003906F4" w:rsidRDefault="006F1045" w:rsidP="003906F4">
            <w:pPr>
              <w:pStyle w:val="TAL"/>
            </w:pPr>
            <w:r w:rsidRPr="003906F4">
              <w:t>SA WG5 Rel-17 WID Summary for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C9565" w14:textId="77777777" w:rsidR="00743C47" w:rsidRPr="003906F4" w:rsidRDefault="006F1045" w:rsidP="003906F4">
            <w:pPr>
              <w:pStyle w:val="TAL"/>
            </w:pPr>
            <w:r w:rsidRPr="003906F4">
              <w:t>Nokia, Nokia Shanghai Bell (</w:t>
            </w:r>
            <w:proofErr w:type="spellStart"/>
            <w:r w:rsidRPr="003906F4">
              <w:t>adNRM</w:t>
            </w:r>
            <w:proofErr w:type="spellEnd"/>
            <w:r w:rsidRPr="003906F4">
              <w:t xml:space="preserve">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C3F06" w14:textId="77777777" w:rsidR="00743C47" w:rsidRPr="003906F4" w:rsidRDefault="006F1045" w:rsidP="003906F4">
            <w:pPr>
              <w:pStyle w:val="TAL"/>
            </w:pPr>
            <w:proofErr w:type="spellStart"/>
            <w:r w:rsidRPr="003906F4">
              <w:t>adNRM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A26C" w14:textId="77777777" w:rsidR="00743C47" w:rsidRPr="003906F4" w:rsidRDefault="006F1045" w:rsidP="003906F4">
            <w:pPr>
              <w:pStyle w:val="TAL"/>
            </w:pPr>
            <w:r w:rsidRPr="003906F4">
              <w:t>Block Endorsed</w:t>
            </w:r>
          </w:p>
        </w:tc>
      </w:tr>
      <w:tr w:rsidR="00743C47" w:rsidRPr="003906F4" w14:paraId="29549AA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360EDAD" w14:textId="77777777" w:rsidR="00743C47" w:rsidRPr="003906F4" w:rsidRDefault="006F1045" w:rsidP="003906F4">
            <w:pPr>
              <w:pStyle w:val="TAL"/>
            </w:pPr>
            <w:r w:rsidRPr="003906F4">
              <w:t>SP-220580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88ADC8B"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723B7A0A" w14:textId="77777777" w:rsidR="00743C47" w:rsidRPr="003906F4" w:rsidRDefault="006F1045" w:rsidP="003906F4">
            <w:pPr>
              <w:pStyle w:val="TAL"/>
            </w:pPr>
            <w:r w:rsidRPr="003906F4">
              <w:t>Rel-17 WI Summary for Autonomous network levels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5BEA7" w14:textId="77777777" w:rsidR="00743C47" w:rsidRPr="003906F4" w:rsidRDefault="006F1045" w:rsidP="003906F4">
            <w:pPr>
              <w:pStyle w:val="TAL"/>
            </w:pPr>
            <w:r w:rsidRPr="003906F4">
              <w:t>China Mobile International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FF199" w14:textId="77777777" w:rsidR="00743C47" w:rsidRPr="003906F4" w:rsidRDefault="006F1045" w:rsidP="003906F4">
            <w:pPr>
              <w:pStyle w:val="TAL"/>
            </w:pPr>
            <w:r w:rsidRPr="003906F4">
              <w:t>FS_ANL, ANL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447D5" w14:textId="77777777" w:rsidR="00743C47" w:rsidRPr="003906F4" w:rsidRDefault="006F1045" w:rsidP="003906F4">
            <w:pPr>
              <w:pStyle w:val="TAL"/>
            </w:pPr>
            <w:r w:rsidRPr="003906F4">
              <w:t>Block Endorsed</w:t>
            </w:r>
          </w:p>
        </w:tc>
      </w:tr>
      <w:tr w:rsidR="00743C47" w:rsidRPr="003906F4" w14:paraId="0871021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DBD140A" w14:textId="77777777" w:rsidR="00743C47" w:rsidRPr="003906F4" w:rsidRDefault="006F1045" w:rsidP="003906F4">
            <w:pPr>
              <w:pStyle w:val="TAL"/>
            </w:pPr>
            <w:r w:rsidRPr="003906F4">
              <w:t>SP-220584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9B69FA5"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7E1758E0" w14:textId="77777777" w:rsidR="00743C47" w:rsidRPr="003906F4" w:rsidRDefault="006F1045" w:rsidP="003906F4">
            <w:pPr>
              <w:pStyle w:val="TAL"/>
            </w:pPr>
            <w:r w:rsidRPr="003906F4">
              <w:t>Summary for Enhanced support of Non-Public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984B5" w14:textId="77777777" w:rsidR="00743C47" w:rsidRPr="003906F4" w:rsidRDefault="006F1045" w:rsidP="003906F4">
            <w:pPr>
              <w:pStyle w:val="TAL"/>
            </w:pPr>
            <w:r w:rsidRPr="003906F4">
              <w:t>Nanjing Ericsson Panda Com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4ECFE" w14:textId="77777777" w:rsidR="00743C47" w:rsidRPr="003906F4" w:rsidRDefault="006F1045" w:rsidP="003906F4">
            <w:pPr>
              <w:pStyle w:val="TAL"/>
            </w:pPr>
            <w:r w:rsidRPr="003906F4">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4B2ED" w14:textId="77777777" w:rsidR="00743C47" w:rsidRPr="003906F4" w:rsidRDefault="006F1045" w:rsidP="003906F4">
            <w:pPr>
              <w:pStyle w:val="TAL"/>
            </w:pPr>
            <w:r w:rsidRPr="003906F4">
              <w:t>Block Endorsed</w:t>
            </w:r>
          </w:p>
        </w:tc>
      </w:tr>
      <w:tr w:rsidR="00743C47" w:rsidRPr="003906F4" w14:paraId="7FD51B6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26A1DF2" w14:textId="77777777" w:rsidR="00743C47" w:rsidRPr="003906F4" w:rsidRDefault="006F1045" w:rsidP="003906F4">
            <w:pPr>
              <w:pStyle w:val="TAL"/>
            </w:pPr>
            <w:r w:rsidRPr="003906F4">
              <w:t>SP-220585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C0BB4D6"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825738D" w14:textId="77777777" w:rsidR="00743C47" w:rsidRPr="003906F4" w:rsidRDefault="006F1045" w:rsidP="003906F4">
            <w:pPr>
              <w:pStyle w:val="TAL"/>
            </w:pPr>
            <w:r w:rsidRPr="003906F4">
              <w:t>Summary for 5G Charging for Local breakout roaming of data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E9ACC" w14:textId="77777777" w:rsidR="00743C47" w:rsidRPr="003906F4" w:rsidRDefault="006F1045" w:rsidP="003906F4">
            <w:pPr>
              <w:pStyle w:val="TAL"/>
            </w:pPr>
            <w:r w:rsidRPr="003906F4">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57540" w14:textId="77777777" w:rsidR="00743C47" w:rsidRPr="003906F4" w:rsidRDefault="006F1045" w:rsidP="003906F4">
            <w:pPr>
              <w:pStyle w:val="TAL"/>
            </w:pPr>
            <w:r w:rsidRPr="003906F4">
              <w:t>CHROAM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FFCE1" w14:textId="77777777" w:rsidR="00743C47" w:rsidRPr="003906F4" w:rsidRDefault="006F1045" w:rsidP="003906F4">
            <w:pPr>
              <w:pStyle w:val="TAL"/>
            </w:pPr>
            <w:r w:rsidRPr="003906F4">
              <w:t>Block Endorsed</w:t>
            </w:r>
          </w:p>
        </w:tc>
      </w:tr>
      <w:tr w:rsidR="00743C47" w:rsidRPr="003906F4" w14:paraId="1E9CEF1E"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D892C30" w14:textId="77777777" w:rsidR="00743C47" w:rsidRPr="003906F4" w:rsidRDefault="006F1045" w:rsidP="003906F4">
            <w:pPr>
              <w:pStyle w:val="TAL"/>
            </w:pPr>
            <w:r w:rsidRPr="003906F4">
              <w:t>SP-220586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2710B54"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5CC397B" w14:textId="77777777" w:rsidR="00743C47" w:rsidRPr="003906F4" w:rsidRDefault="006F1045" w:rsidP="003906F4">
            <w:pPr>
              <w:pStyle w:val="TAL"/>
            </w:pPr>
            <w:r w:rsidRPr="003906F4">
              <w:t>Summary for Enhancement of Handover Optimization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604B8" w14:textId="77777777" w:rsidR="00743C47" w:rsidRPr="003906F4" w:rsidRDefault="006F1045" w:rsidP="003906F4">
            <w:pPr>
              <w:pStyle w:val="TAL"/>
            </w:pPr>
            <w:r w:rsidRPr="003906F4">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FD9F1" w14:textId="77777777" w:rsidR="00743C47" w:rsidRPr="003906F4" w:rsidRDefault="006F1045" w:rsidP="003906F4">
            <w:pPr>
              <w:pStyle w:val="TAL"/>
            </w:pPr>
            <w:r w:rsidRPr="003906F4">
              <w:t>E_HOO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8B6E3" w14:textId="77777777" w:rsidR="00743C47" w:rsidRPr="003906F4" w:rsidRDefault="006F1045" w:rsidP="003906F4">
            <w:pPr>
              <w:pStyle w:val="TAL"/>
            </w:pPr>
            <w:r w:rsidRPr="003906F4">
              <w:t>Block Endorsed</w:t>
            </w:r>
          </w:p>
        </w:tc>
      </w:tr>
      <w:tr w:rsidR="00743C47" w:rsidRPr="003906F4" w14:paraId="472C793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58E24C6" w14:textId="77777777" w:rsidR="00743C47" w:rsidRPr="003906F4" w:rsidRDefault="006F1045" w:rsidP="003906F4">
            <w:pPr>
              <w:pStyle w:val="TAL"/>
            </w:pPr>
            <w:r w:rsidRPr="003906F4">
              <w:t>SP-220587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9256F5C"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6C2DF56F" w14:textId="77777777" w:rsidR="00743C47" w:rsidRPr="003906F4" w:rsidRDefault="006F1045" w:rsidP="003906F4">
            <w:pPr>
              <w:pStyle w:val="TAL"/>
            </w:pPr>
            <w:r w:rsidRPr="003906F4">
              <w:t>WI summary of 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D9B6F" w14:textId="77777777" w:rsidR="00743C47" w:rsidRPr="003906F4" w:rsidRDefault="006F1045" w:rsidP="003906F4">
            <w:pPr>
              <w:pStyle w:val="TAL"/>
            </w:pPr>
            <w:r w:rsidRPr="003906F4">
              <w:t>Huawei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0D1C3" w14:textId="77777777" w:rsidR="00743C47" w:rsidRPr="003906F4" w:rsidRDefault="006F1045" w:rsidP="003906F4">
            <w:pPr>
              <w:pStyle w:val="TAL"/>
            </w:pPr>
            <w:r w:rsidRPr="003906F4">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BD08C" w14:textId="77777777" w:rsidR="00743C47" w:rsidRPr="003906F4" w:rsidRDefault="006F1045" w:rsidP="003906F4">
            <w:pPr>
              <w:pStyle w:val="TAL"/>
            </w:pPr>
            <w:r w:rsidRPr="003906F4">
              <w:t>Block Endorsed</w:t>
            </w:r>
          </w:p>
        </w:tc>
      </w:tr>
      <w:tr w:rsidR="00743C47" w:rsidRPr="003906F4" w14:paraId="58D13170"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033AC45" w14:textId="77777777" w:rsidR="00743C47" w:rsidRPr="003906F4" w:rsidRDefault="006F1045" w:rsidP="003906F4">
            <w:pPr>
              <w:pStyle w:val="TAL"/>
            </w:pPr>
            <w:r w:rsidRPr="003906F4">
              <w:t>SP-220588</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96492C2"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25EDF17" w14:textId="77777777" w:rsidR="00743C47" w:rsidRPr="003906F4" w:rsidRDefault="006F1045" w:rsidP="003906F4">
            <w:pPr>
              <w:pStyle w:val="TAL"/>
            </w:pPr>
            <w:r w:rsidRPr="003906F4">
              <w:t>Summary for IP address pool information from UDM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13B30" w14:textId="77777777" w:rsidR="00743C47" w:rsidRPr="003906F4" w:rsidRDefault="006F1045" w:rsidP="003906F4">
            <w:pPr>
              <w:pStyle w:val="TAL"/>
            </w:pPr>
            <w:r w:rsidRPr="003906F4">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8855E" w14:textId="77777777" w:rsidR="00743C47" w:rsidRPr="003906F4" w:rsidRDefault="006F1045" w:rsidP="003906F4">
            <w:pPr>
              <w:pStyle w:val="TAL"/>
            </w:pPr>
            <w:r w:rsidRPr="003906F4">
              <w:t>TEI17_IPU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3453" w14:textId="77777777" w:rsidR="00743C47" w:rsidRPr="003906F4" w:rsidRDefault="006F1045" w:rsidP="003906F4">
            <w:pPr>
              <w:pStyle w:val="TAL"/>
            </w:pPr>
            <w:r w:rsidRPr="003906F4">
              <w:t>Block Endorsed</w:t>
            </w:r>
          </w:p>
        </w:tc>
      </w:tr>
      <w:tr w:rsidR="00743C47" w:rsidRPr="003906F4" w14:paraId="60BC3F1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C6274FE" w14:textId="77777777" w:rsidR="00743C47" w:rsidRPr="003906F4" w:rsidRDefault="006F1045" w:rsidP="003906F4">
            <w:pPr>
              <w:pStyle w:val="TAL"/>
            </w:pPr>
            <w:r w:rsidRPr="003906F4">
              <w:t>SP-220589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82F3647"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6641FAF6" w14:textId="77777777" w:rsidR="00743C47" w:rsidRPr="003906F4" w:rsidRDefault="006F1045" w:rsidP="003906F4">
            <w:pPr>
              <w:pStyle w:val="TAL"/>
            </w:pPr>
            <w:r w:rsidRPr="003906F4">
              <w:t>Summary of Dynamic management of group-based event monitoring (TEI17_GEM)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9FEA" w14:textId="77777777" w:rsidR="00743C47" w:rsidRPr="003906F4" w:rsidRDefault="006F1045" w:rsidP="003906F4">
            <w:pPr>
              <w:pStyle w:val="TAL"/>
            </w:pPr>
            <w:r w:rsidRPr="003906F4">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480BD" w14:textId="77777777" w:rsidR="00743C47" w:rsidRPr="003906F4" w:rsidRDefault="006F1045" w:rsidP="003906F4">
            <w:pPr>
              <w:pStyle w:val="TAL"/>
            </w:pPr>
            <w:r w:rsidRPr="003906F4">
              <w:t>TEI17_GEM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BBD5C" w14:textId="77777777" w:rsidR="00743C47" w:rsidRPr="003906F4" w:rsidRDefault="006F1045" w:rsidP="003906F4">
            <w:pPr>
              <w:pStyle w:val="TAL"/>
            </w:pPr>
            <w:r w:rsidRPr="003906F4">
              <w:t>Block Endorsed</w:t>
            </w:r>
          </w:p>
        </w:tc>
      </w:tr>
      <w:tr w:rsidR="00743C47" w:rsidRPr="003906F4" w14:paraId="26A43970"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0CC8EC6" w14:textId="77777777" w:rsidR="00743C47" w:rsidRPr="003906F4" w:rsidRDefault="006F1045" w:rsidP="003906F4">
            <w:pPr>
              <w:pStyle w:val="TAL"/>
            </w:pPr>
            <w:r w:rsidRPr="003906F4">
              <w:t>SP-220590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28E17B9"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030ED3A" w14:textId="77777777" w:rsidR="00743C47" w:rsidRPr="003906F4" w:rsidRDefault="006F1045" w:rsidP="003906F4">
            <w:pPr>
              <w:pStyle w:val="TAL"/>
            </w:pPr>
            <w:r w:rsidRPr="003906F4">
              <w:t>Summary for Dynamically Changing AM Policies in the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97574" w14:textId="77777777" w:rsidR="00743C47" w:rsidRPr="003906F4" w:rsidRDefault="006F1045" w:rsidP="003906F4">
            <w:pPr>
              <w:pStyle w:val="TAL"/>
            </w:pPr>
            <w:r w:rsidRPr="003906F4">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BC380" w14:textId="77777777" w:rsidR="00743C47" w:rsidRPr="003906F4" w:rsidRDefault="006F1045" w:rsidP="003906F4">
            <w:pPr>
              <w:pStyle w:val="TAL"/>
            </w:pPr>
            <w:r w:rsidRPr="003906F4">
              <w:t>TEI17_DCAMP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7CF9C" w14:textId="77777777" w:rsidR="00743C47" w:rsidRPr="003906F4" w:rsidRDefault="006F1045" w:rsidP="003906F4">
            <w:pPr>
              <w:pStyle w:val="TAL"/>
            </w:pPr>
            <w:r w:rsidRPr="003906F4">
              <w:t>Block Endorsed</w:t>
            </w:r>
          </w:p>
        </w:tc>
      </w:tr>
      <w:tr w:rsidR="00743C47" w:rsidRPr="003906F4" w14:paraId="6826F33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53C4626" w14:textId="77777777" w:rsidR="00743C47" w:rsidRPr="003906F4" w:rsidRDefault="006F1045" w:rsidP="003906F4">
            <w:pPr>
              <w:pStyle w:val="TAL"/>
            </w:pPr>
            <w:r w:rsidRPr="003906F4">
              <w:lastRenderedPageBreak/>
              <w:t>SP-220591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45BD138"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1763664" w14:textId="77777777" w:rsidR="00743C47" w:rsidRPr="003906F4" w:rsidRDefault="006F1045" w:rsidP="003906F4">
            <w:pPr>
              <w:pStyle w:val="TAL"/>
            </w:pPr>
            <w:r w:rsidRPr="003906F4">
              <w:t>Summary for Access Traffic Steering, Switching and Splitting support in the 5G system architecture;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13887" w14:textId="77777777" w:rsidR="00743C47" w:rsidRPr="003906F4" w:rsidRDefault="006F1045" w:rsidP="003906F4">
            <w:pPr>
              <w:pStyle w:val="TAL"/>
            </w:pPr>
            <w:r w:rsidRPr="003906F4">
              <w:t>Lenovo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24E3D" w14:textId="77777777" w:rsidR="00743C47" w:rsidRPr="003906F4" w:rsidRDefault="006F1045" w:rsidP="003906F4">
            <w:pPr>
              <w:pStyle w:val="TAL"/>
            </w:pPr>
            <w:r w:rsidRPr="003906F4">
              <w:t>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04C2B" w14:textId="77777777" w:rsidR="00743C47" w:rsidRPr="003906F4" w:rsidRDefault="006F1045" w:rsidP="003906F4">
            <w:pPr>
              <w:pStyle w:val="TAL"/>
            </w:pPr>
            <w:r w:rsidRPr="003906F4">
              <w:t>Block Endorsed</w:t>
            </w:r>
          </w:p>
        </w:tc>
      </w:tr>
      <w:tr w:rsidR="00743C47" w:rsidRPr="003906F4" w14:paraId="1377F13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94DB73C" w14:textId="77777777" w:rsidR="00743C47" w:rsidRPr="003906F4" w:rsidRDefault="006F1045" w:rsidP="003906F4">
            <w:pPr>
              <w:pStyle w:val="TAL"/>
            </w:pPr>
            <w:r w:rsidRPr="003906F4">
              <w:t>SP-220619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57B575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7D320BE" w14:textId="77777777" w:rsidR="00743C47" w:rsidRPr="003906F4" w:rsidRDefault="006F1045" w:rsidP="003906F4">
            <w:pPr>
              <w:pStyle w:val="TAL"/>
            </w:pPr>
            <w:r w:rsidRPr="003906F4">
              <w:t>Summary for Remote Identification of Uncrewed Aerial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BD50B" w14:textId="77777777" w:rsidR="00743C47" w:rsidRPr="003906F4" w:rsidRDefault="006F1045" w:rsidP="003906F4">
            <w:pPr>
              <w:pStyle w:val="TAL"/>
            </w:pPr>
            <w:r w:rsidRPr="003906F4">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8CD6F" w14:textId="77777777" w:rsidR="00743C47" w:rsidRPr="003906F4" w:rsidRDefault="006F1045" w:rsidP="003906F4">
            <w:pPr>
              <w:pStyle w:val="TAL"/>
            </w:pPr>
            <w:r w:rsidRPr="003906F4">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DC4E9" w14:textId="77777777" w:rsidR="00743C47" w:rsidRPr="003906F4" w:rsidRDefault="006F1045" w:rsidP="003906F4">
            <w:pPr>
              <w:pStyle w:val="TAL"/>
            </w:pPr>
            <w:r w:rsidRPr="003906F4">
              <w:t>Block Endorsed</w:t>
            </w:r>
          </w:p>
        </w:tc>
      </w:tr>
      <w:tr w:rsidR="00743C47" w:rsidRPr="003906F4" w14:paraId="21854E0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B6DAB43" w14:textId="77777777" w:rsidR="00743C47" w:rsidRPr="003906F4" w:rsidRDefault="006F1045" w:rsidP="003906F4">
            <w:pPr>
              <w:pStyle w:val="TAL"/>
            </w:pPr>
            <w:r w:rsidRPr="003906F4">
              <w:t>SP-220620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95012D7"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FEF925A" w14:textId="77777777" w:rsidR="00743C47" w:rsidRPr="003906F4" w:rsidRDefault="006F1045" w:rsidP="003906F4">
            <w:pPr>
              <w:pStyle w:val="TAL"/>
            </w:pPr>
            <w:r w:rsidRPr="003906F4">
              <w:t>Summary for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E7524" w14:textId="77777777" w:rsidR="00743C47" w:rsidRPr="003906F4" w:rsidRDefault="006F1045" w:rsidP="003906F4">
            <w:pPr>
              <w:pStyle w:val="TAL"/>
            </w:pPr>
            <w:r w:rsidRPr="003906F4">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0B5E0" w14:textId="77777777" w:rsidR="00743C47" w:rsidRPr="003906F4" w:rsidRDefault="006F1045" w:rsidP="003906F4">
            <w:pPr>
              <w:pStyle w:val="TAL"/>
            </w:pPr>
            <w:r w:rsidRPr="003906F4">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E3D5F" w14:textId="77777777" w:rsidR="00743C47" w:rsidRPr="003906F4" w:rsidRDefault="006F1045" w:rsidP="003906F4">
            <w:pPr>
              <w:pStyle w:val="TAL"/>
            </w:pPr>
            <w:r w:rsidRPr="003906F4">
              <w:t>Block Endorsed</w:t>
            </w:r>
          </w:p>
        </w:tc>
      </w:tr>
      <w:tr w:rsidR="00743C47" w:rsidRPr="003906F4" w14:paraId="476B8AB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20F9806" w14:textId="77777777" w:rsidR="00743C47" w:rsidRPr="003906F4" w:rsidRDefault="006F1045" w:rsidP="003906F4">
            <w:pPr>
              <w:pStyle w:val="TAL"/>
            </w:pPr>
            <w:r w:rsidRPr="003906F4">
              <w:t>SP-220622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B47CF1B"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CE1301B" w14:textId="77777777" w:rsidR="00743C47" w:rsidRPr="003906F4" w:rsidRDefault="006F1045" w:rsidP="003906F4">
            <w:pPr>
              <w:pStyle w:val="TAL"/>
            </w:pPr>
            <w:r w:rsidRPr="003906F4">
              <w:t>Work Item Summary for Rel-17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F2180" w14:textId="77777777" w:rsidR="00743C47" w:rsidRPr="003906F4" w:rsidRDefault="006F1045" w:rsidP="003906F4">
            <w:pPr>
              <w:pStyle w:val="TAL"/>
            </w:pPr>
            <w:r w:rsidRPr="003906F4">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4ECFD" w14:textId="77777777" w:rsidR="00743C47" w:rsidRPr="003906F4" w:rsidRDefault="006F1045" w:rsidP="003906F4">
            <w:pPr>
              <w:pStyle w:val="TAL"/>
            </w:pPr>
            <w:r w:rsidRPr="003906F4">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47650" w14:textId="77777777" w:rsidR="00743C47" w:rsidRPr="003906F4" w:rsidRDefault="006F1045" w:rsidP="003906F4">
            <w:pPr>
              <w:pStyle w:val="TAL"/>
            </w:pPr>
            <w:r w:rsidRPr="003906F4">
              <w:t>Block Endorsed</w:t>
            </w:r>
          </w:p>
        </w:tc>
      </w:tr>
      <w:tr w:rsidR="00743C47" w:rsidRPr="003906F4" w14:paraId="51A001CC"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3B57C67" w14:textId="77777777" w:rsidR="00743C47" w:rsidRPr="003906F4" w:rsidRDefault="006F1045" w:rsidP="003906F4">
            <w:pPr>
              <w:pStyle w:val="TAL"/>
            </w:pPr>
            <w:r w:rsidRPr="003906F4">
              <w:t>SP-220623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47240C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E2CD9F5" w14:textId="77777777" w:rsidR="00743C47" w:rsidRPr="003906F4" w:rsidRDefault="006F1045" w:rsidP="003906F4">
            <w:pPr>
              <w:pStyle w:val="TAL"/>
            </w:pPr>
            <w:r w:rsidRPr="003906F4">
              <w:t xml:space="preserve">Work Item Summary for Rel-17 </w:t>
            </w:r>
            <w:proofErr w:type="spellStart"/>
            <w:r w:rsidRPr="003906F4">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24B8A" w14:textId="77777777" w:rsidR="00743C47" w:rsidRPr="003906F4" w:rsidRDefault="006F1045" w:rsidP="003906F4">
            <w:pPr>
              <w:pStyle w:val="TAL"/>
            </w:pPr>
            <w:r w:rsidRPr="003906F4">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8EE88" w14:textId="77777777" w:rsidR="00743C47" w:rsidRPr="003906F4" w:rsidRDefault="006F1045" w:rsidP="003906F4">
            <w:pPr>
              <w:pStyle w:val="TAL"/>
            </w:pPr>
            <w:proofErr w:type="spellStart"/>
            <w:r w:rsidRPr="003906F4">
              <w:t>eSEAL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3CBD9" w14:textId="77777777" w:rsidR="00743C47" w:rsidRPr="003906F4" w:rsidRDefault="006F1045" w:rsidP="003906F4">
            <w:pPr>
              <w:pStyle w:val="TAL"/>
            </w:pPr>
            <w:r w:rsidRPr="003906F4">
              <w:t>Block Endorsed</w:t>
            </w:r>
          </w:p>
        </w:tc>
      </w:tr>
      <w:tr w:rsidR="00743C47" w:rsidRPr="003906F4" w14:paraId="38F7975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271D145" w14:textId="77777777" w:rsidR="00743C47" w:rsidRPr="003906F4" w:rsidRDefault="006F1045" w:rsidP="003906F4">
            <w:pPr>
              <w:pStyle w:val="TAL"/>
            </w:pPr>
            <w:r w:rsidRPr="003906F4">
              <w:t>SP-220626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375F598"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F5BA488" w14:textId="77777777" w:rsidR="00743C47" w:rsidRPr="003906F4" w:rsidRDefault="006F1045" w:rsidP="003906F4">
            <w:pPr>
              <w:pStyle w:val="TAL"/>
            </w:pPr>
            <w:r w:rsidRPr="003906F4">
              <w:t>Summary for WI Handsets Featuring Non-Traditional Earpieces (</w:t>
            </w:r>
            <w:proofErr w:type="spellStart"/>
            <w:r w:rsidRPr="003906F4">
              <w:t>HaNTE</w:t>
            </w:r>
            <w:proofErr w:type="spellEnd"/>
            <w:r w:rsidRPr="003906F4">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3DDDB" w14:textId="77777777" w:rsidR="00743C47" w:rsidRPr="003906F4" w:rsidRDefault="006F1045" w:rsidP="003906F4">
            <w:pPr>
              <w:pStyle w:val="TAL"/>
            </w:pPr>
            <w:r w:rsidRPr="003906F4">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2FC57" w14:textId="77777777" w:rsidR="00743C47" w:rsidRPr="003906F4" w:rsidRDefault="006F1045" w:rsidP="003906F4">
            <w:pPr>
              <w:pStyle w:val="TAL"/>
            </w:pPr>
            <w:proofErr w:type="spellStart"/>
            <w:r w:rsidRPr="003906F4">
              <w:t>HaNTE</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77105" w14:textId="77777777" w:rsidR="00743C47" w:rsidRPr="003906F4" w:rsidRDefault="006F1045" w:rsidP="003906F4">
            <w:pPr>
              <w:pStyle w:val="TAL"/>
            </w:pPr>
            <w:r w:rsidRPr="003906F4">
              <w:t>Block Endorsed</w:t>
            </w:r>
          </w:p>
        </w:tc>
      </w:tr>
      <w:tr w:rsidR="00743C47" w:rsidRPr="003906F4" w14:paraId="5E30E4DF"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D76E717" w14:textId="77777777" w:rsidR="00743C47" w:rsidRPr="003906F4" w:rsidRDefault="006F1045" w:rsidP="003906F4">
            <w:pPr>
              <w:pStyle w:val="TAL"/>
            </w:pPr>
            <w:r w:rsidRPr="003906F4">
              <w:t>SP-220629</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58C0D16"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8DED385" w14:textId="77777777" w:rsidR="00743C47" w:rsidRPr="003906F4" w:rsidRDefault="006F1045" w:rsidP="003906F4">
            <w:pPr>
              <w:pStyle w:val="TAL"/>
            </w:pPr>
            <w:r w:rsidRPr="003906F4">
              <w:t>Summary for 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55694" w14:textId="77777777" w:rsidR="00743C47" w:rsidRPr="003906F4" w:rsidRDefault="006F1045" w:rsidP="003906F4">
            <w:pPr>
              <w:pStyle w:val="TAL"/>
            </w:pPr>
            <w:r w:rsidRPr="003906F4">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74D9F" w14:textId="77777777" w:rsidR="00743C47" w:rsidRPr="003906F4" w:rsidRDefault="006F1045" w:rsidP="003906F4">
            <w:pPr>
              <w:pStyle w:val="TAL"/>
            </w:pPr>
            <w:r w:rsidRPr="003906F4">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9AF24" w14:textId="77777777" w:rsidR="00743C47" w:rsidRPr="003906F4" w:rsidRDefault="006F1045" w:rsidP="003906F4">
            <w:pPr>
              <w:pStyle w:val="TAL"/>
            </w:pPr>
            <w:r w:rsidRPr="003906F4">
              <w:t>Block Endorsed</w:t>
            </w:r>
          </w:p>
        </w:tc>
      </w:tr>
      <w:tr w:rsidR="00743C47" w:rsidRPr="003906F4" w14:paraId="6BB9B01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4C93554" w14:textId="77777777" w:rsidR="00743C47" w:rsidRPr="003906F4" w:rsidRDefault="006F1045" w:rsidP="003906F4">
            <w:pPr>
              <w:pStyle w:val="TAL"/>
            </w:pPr>
            <w:r w:rsidRPr="003906F4">
              <w:t>SP-220631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60F83B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C3D307E" w14:textId="77777777" w:rsidR="00743C47" w:rsidRPr="003906F4" w:rsidRDefault="006F1045" w:rsidP="003906F4">
            <w:pPr>
              <w:pStyle w:val="TAL"/>
            </w:pPr>
            <w:r w:rsidRPr="003906F4">
              <w:t>Summary for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A14E8" w14:textId="77777777" w:rsidR="00743C47" w:rsidRPr="003906F4" w:rsidRDefault="006F1045" w:rsidP="003906F4">
            <w:pPr>
              <w:pStyle w:val="TAL"/>
            </w:pPr>
            <w:r w:rsidRPr="003906F4">
              <w:t>Nokia (FIMA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0FEE4" w14:textId="77777777" w:rsidR="00743C47" w:rsidRPr="003906F4" w:rsidRDefault="006F1045" w:rsidP="003906F4">
            <w:pPr>
              <w:pStyle w:val="TAL"/>
            </w:pPr>
            <w:r w:rsidRPr="003906F4">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F5F58" w14:textId="77777777" w:rsidR="00743C47" w:rsidRPr="003906F4" w:rsidRDefault="006F1045" w:rsidP="003906F4">
            <w:pPr>
              <w:pStyle w:val="TAL"/>
            </w:pPr>
            <w:r w:rsidRPr="003906F4">
              <w:t>Block Endorsed</w:t>
            </w:r>
          </w:p>
        </w:tc>
      </w:tr>
      <w:tr w:rsidR="00743C47" w:rsidRPr="003906F4" w14:paraId="59838562"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DA5961C" w14:textId="77777777" w:rsidR="00743C47" w:rsidRPr="003906F4" w:rsidRDefault="006F1045" w:rsidP="003906F4">
            <w:pPr>
              <w:pStyle w:val="TAL"/>
            </w:pPr>
            <w:r w:rsidRPr="003906F4">
              <w:t>SP-220635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47C80B8"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762F6CD" w14:textId="77777777" w:rsidR="00743C47" w:rsidRPr="003906F4" w:rsidRDefault="006F1045" w:rsidP="003906F4">
            <w:pPr>
              <w:pStyle w:val="TAL"/>
            </w:pPr>
            <w:r w:rsidRPr="003906F4">
              <w:t>Summary for WI EVEX 5GMS Event Exposure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2D5C9" w14:textId="77777777" w:rsidR="00743C47" w:rsidRPr="003906F4" w:rsidRDefault="006F1045" w:rsidP="003906F4">
            <w:pPr>
              <w:pStyle w:val="TAL"/>
            </w:pPr>
            <w:r w:rsidRPr="003906F4">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06C84" w14:textId="77777777" w:rsidR="00743C47" w:rsidRPr="003906F4" w:rsidRDefault="006F1045" w:rsidP="003906F4">
            <w:pPr>
              <w:pStyle w:val="TAL"/>
            </w:pPr>
            <w:r w:rsidRPr="003906F4">
              <w:t>EVEX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FDE65" w14:textId="77777777" w:rsidR="00743C47" w:rsidRPr="003906F4" w:rsidRDefault="006F1045" w:rsidP="003906F4">
            <w:pPr>
              <w:pStyle w:val="TAL"/>
            </w:pPr>
            <w:r w:rsidRPr="003906F4">
              <w:t>Block Endorsed</w:t>
            </w:r>
          </w:p>
        </w:tc>
      </w:tr>
      <w:tr w:rsidR="00743C47" w:rsidRPr="003906F4" w14:paraId="4E15975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5A0DF63" w14:textId="77777777" w:rsidR="00743C47" w:rsidRPr="003906F4" w:rsidRDefault="006F1045" w:rsidP="003906F4">
            <w:pPr>
              <w:pStyle w:val="TAL"/>
            </w:pPr>
            <w:r w:rsidRPr="003906F4">
              <w:t>SP-220636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7A6AA30"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FDBC961" w14:textId="77777777" w:rsidR="00743C47" w:rsidRPr="003906F4" w:rsidRDefault="006F1045" w:rsidP="003906F4">
            <w:pPr>
              <w:pStyle w:val="TAL"/>
            </w:pPr>
            <w:r w:rsidRPr="003906F4">
              <w:t>Summary for Work Item on 5G Multicast-Broadcast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97530" w14:textId="77777777" w:rsidR="00743C47" w:rsidRPr="003906F4" w:rsidRDefault="006F1045" w:rsidP="003906F4">
            <w:pPr>
              <w:pStyle w:val="TAL"/>
            </w:pPr>
            <w:r w:rsidRPr="003906F4">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1A24E" w14:textId="77777777" w:rsidR="00743C47" w:rsidRPr="003906F4" w:rsidRDefault="006F1045" w:rsidP="003906F4">
            <w:pPr>
              <w:pStyle w:val="TAL"/>
            </w:pPr>
            <w:r w:rsidRPr="003906F4">
              <w:t>5MBP3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C6B85" w14:textId="77777777" w:rsidR="00743C47" w:rsidRPr="003906F4" w:rsidRDefault="006F1045" w:rsidP="003906F4">
            <w:pPr>
              <w:pStyle w:val="TAL"/>
            </w:pPr>
            <w:r w:rsidRPr="003906F4">
              <w:t>Block Endorsed</w:t>
            </w:r>
          </w:p>
        </w:tc>
      </w:tr>
      <w:tr w:rsidR="00743C47" w:rsidRPr="003906F4" w14:paraId="0E60B4E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D5BF67E" w14:textId="77777777" w:rsidR="00743C47" w:rsidRPr="003906F4" w:rsidRDefault="006F1045" w:rsidP="003906F4">
            <w:pPr>
              <w:pStyle w:val="TAL"/>
            </w:pPr>
            <w:r w:rsidRPr="003906F4">
              <w:t>SP-220637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C0C0C5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542A499" w14:textId="77777777" w:rsidR="00743C47" w:rsidRPr="003906F4" w:rsidRDefault="006F1045" w:rsidP="003906F4">
            <w:pPr>
              <w:pStyle w:val="TAL"/>
            </w:pPr>
            <w:r w:rsidRPr="003906F4">
              <w:t>Summary for Feasibility Study on 5G Video Codec Characteristics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15B7F" w14:textId="77777777" w:rsidR="00743C47" w:rsidRPr="003906F4" w:rsidRDefault="006F1045" w:rsidP="003906F4">
            <w:pPr>
              <w:pStyle w:val="TAL"/>
            </w:pPr>
            <w:r w:rsidRPr="003906F4">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FEFC7" w14:textId="77777777" w:rsidR="00743C47" w:rsidRPr="003906F4" w:rsidRDefault="006F1045" w:rsidP="003906F4">
            <w:pPr>
              <w:pStyle w:val="TAL"/>
            </w:pPr>
            <w:r w:rsidRPr="003906F4">
              <w:t>FS_5GVideo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E7A90" w14:textId="77777777" w:rsidR="00743C47" w:rsidRPr="003906F4" w:rsidRDefault="006F1045" w:rsidP="003906F4">
            <w:pPr>
              <w:pStyle w:val="TAL"/>
            </w:pPr>
            <w:r w:rsidRPr="003906F4">
              <w:t>Block Endorsed</w:t>
            </w:r>
          </w:p>
        </w:tc>
      </w:tr>
      <w:tr w:rsidR="00743C47" w:rsidRPr="003906F4" w14:paraId="28C3110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F093D3D" w14:textId="77777777" w:rsidR="00743C47" w:rsidRPr="003906F4" w:rsidRDefault="006F1045" w:rsidP="003906F4">
            <w:pPr>
              <w:pStyle w:val="TAL"/>
            </w:pPr>
            <w:r w:rsidRPr="003906F4">
              <w:t>SP-220646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07F2AE6"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799D75F2" w14:textId="77777777" w:rsidR="00743C47" w:rsidRPr="003906F4" w:rsidRDefault="006F1045" w:rsidP="003906F4">
            <w:pPr>
              <w:pStyle w:val="TAL"/>
            </w:pPr>
            <w:r w:rsidRPr="003906F4">
              <w:t>Summary of Study on Multicast Architecture Enhancement for 5G Media Streaming 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2AE31" w14:textId="77777777" w:rsidR="00743C47" w:rsidRPr="003906F4" w:rsidRDefault="006F1045" w:rsidP="003906F4">
            <w:pPr>
              <w:pStyle w:val="TAL"/>
            </w:pPr>
            <w:r w:rsidRPr="003906F4">
              <w:t>TELUS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14938" w14:textId="77777777" w:rsidR="00743C47" w:rsidRPr="003906F4" w:rsidRDefault="006F1045" w:rsidP="003906F4">
            <w:pPr>
              <w:pStyle w:val="TAL"/>
            </w:pPr>
            <w:r w:rsidRPr="003906F4">
              <w:t>FS_5GMS_Multicast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2C4C1" w14:textId="77777777" w:rsidR="00743C47" w:rsidRPr="003906F4" w:rsidRDefault="006F1045" w:rsidP="003906F4">
            <w:pPr>
              <w:pStyle w:val="TAL"/>
            </w:pPr>
            <w:r w:rsidRPr="003906F4">
              <w:t>Block Endorsed</w:t>
            </w:r>
          </w:p>
        </w:tc>
      </w:tr>
      <w:tr w:rsidR="00743C47" w:rsidRPr="003906F4" w14:paraId="3504A6C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E712F8E" w14:textId="77777777" w:rsidR="00743C47" w:rsidRPr="003906F4" w:rsidRDefault="006F1045" w:rsidP="003906F4">
            <w:pPr>
              <w:pStyle w:val="TAL"/>
            </w:pPr>
            <w:r w:rsidRPr="003906F4">
              <w:t>SP-220650</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73A37A6"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4F75A5B5" w14:textId="77777777" w:rsidR="00743C47" w:rsidRPr="003906F4" w:rsidRDefault="006F1045" w:rsidP="003906F4">
            <w:pPr>
              <w:pStyle w:val="TAL"/>
            </w:pPr>
            <w:r w:rsidRPr="003906F4">
              <w:t>Summary for FS_NPN4AVProd Study on Media Production over 5G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F8C0" w14:textId="77777777" w:rsidR="00743C47" w:rsidRPr="003906F4" w:rsidRDefault="006F1045" w:rsidP="003906F4">
            <w:pPr>
              <w:pStyle w:val="TAL"/>
            </w:pPr>
            <w:r w:rsidRPr="003906F4">
              <w:t>Ericsson-LG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DE273" w14:textId="77777777" w:rsidR="00743C47" w:rsidRPr="003906F4" w:rsidRDefault="006F1045" w:rsidP="003906F4">
            <w:pPr>
              <w:pStyle w:val="TAL"/>
            </w:pPr>
            <w:r w:rsidRPr="003906F4">
              <w:t>FS_NPN4AVProd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523A1" w14:textId="77777777" w:rsidR="00743C47" w:rsidRPr="003906F4" w:rsidRDefault="006F1045" w:rsidP="003906F4">
            <w:pPr>
              <w:pStyle w:val="TAL"/>
            </w:pPr>
            <w:r w:rsidRPr="003906F4">
              <w:t>Block Endorsed</w:t>
            </w:r>
          </w:p>
        </w:tc>
      </w:tr>
      <w:tr w:rsidR="00743C47" w:rsidRPr="003906F4" w14:paraId="6C69672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E7E676D" w14:textId="77777777" w:rsidR="00743C47" w:rsidRPr="003906F4" w:rsidRDefault="006F1045" w:rsidP="003906F4">
            <w:pPr>
              <w:pStyle w:val="TAL"/>
            </w:pPr>
            <w:r w:rsidRPr="003906F4">
              <w:t>SP-220651</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252793F"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510225A6" w14:textId="77777777" w:rsidR="00743C47" w:rsidRPr="003906F4" w:rsidRDefault="006F1045" w:rsidP="003906F4">
            <w:pPr>
              <w:pStyle w:val="TAL"/>
            </w:pPr>
            <w:r w:rsidRPr="003906F4">
              <w:t>Summary for Application layer support for Uncrewed Aerial System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B413F" w14:textId="77777777" w:rsidR="00743C47" w:rsidRPr="003906F4" w:rsidRDefault="006F1045" w:rsidP="003906F4">
            <w:pPr>
              <w:pStyle w:val="TAL"/>
            </w:pPr>
            <w:r w:rsidRPr="003906F4">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2F5F6" w14:textId="77777777" w:rsidR="00743C47" w:rsidRPr="003906F4" w:rsidRDefault="006F1045" w:rsidP="003906F4">
            <w:pPr>
              <w:pStyle w:val="TAL"/>
            </w:pPr>
            <w:r w:rsidRPr="003906F4">
              <w:t>FS_UASAPP, UASAPP, UASAPP, UASAPP,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2C3AB" w14:textId="77777777" w:rsidR="00743C47" w:rsidRPr="003906F4" w:rsidRDefault="006F1045" w:rsidP="003906F4">
            <w:pPr>
              <w:pStyle w:val="TAL"/>
            </w:pPr>
            <w:r w:rsidRPr="003906F4">
              <w:t>Block Endorsed</w:t>
            </w:r>
          </w:p>
        </w:tc>
      </w:tr>
      <w:tr w:rsidR="00743C47" w:rsidRPr="003906F4" w14:paraId="33C3504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2A698D6" w14:textId="77777777" w:rsidR="00743C47" w:rsidRPr="003906F4" w:rsidRDefault="006F1045" w:rsidP="003906F4">
            <w:pPr>
              <w:pStyle w:val="TAL"/>
            </w:pPr>
            <w:r w:rsidRPr="003906F4">
              <w:t>SP-220652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6C420B9A"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CC40630" w14:textId="77777777" w:rsidR="00743C47" w:rsidRPr="003906F4" w:rsidRDefault="006F1045" w:rsidP="003906F4">
            <w:pPr>
              <w:pStyle w:val="TAL"/>
            </w:pPr>
            <w:r w:rsidRPr="003906F4">
              <w:t>WI Summary - CMED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E2100" w14:textId="77777777" w:rsidR="00743C47" w:rsidRPr="003906F4" w:rsidRDefault="006F1045" w:rsidP="003906F4">
            <w:pPr>
              <w:pStyle w:val="TAL"/>
            </w:pPr>
            <w:r w:rsidRPr="003906F4">
              <w:t>B-Com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4D45E" w14:textId="77777777" w:rsidR="00743C47" w:rsidRPr="003906F4" w:rsidRDefault="006F1045" w:rsidP="003906F4">
            <w:pPr>
              <w:pStyle w:val="TAL"/>
            </w:pPr>
            <w:r w:rsidRPr="003906F4">
              <w:t>FS_CMED, CMED, CMED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3EC0B" w14:textId="77777777" w:rsidR="00743C47" w:rsidRPr="003906F4" w:rsidRDefault="006F1045" w:rsidP="003906F4">
            <w:pPr>
              <w:pStyle w:val="TAL"/>
            </w:pPr>
            <w:r w:rsidRPr="003906F4">
              <w:t>Block Endorsed</w:t>
            </w:r>
          </w:p>
        </w:tc>
      </w:tr>
      <w:tr w:rsidR="00743C47" w:rsidRPr="003906F4" w14:paraId="152567D7"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6EC0F1B" w14:textId="77777777" w:rsidR="00743C47" w:rsidRPr="003906F4" w:rsidRDefault="006F1045" w:rsidP="003906F4">
            <w:pPr>
              <w:pStyle w:val="TAL"/>
            </w:pPr>
            <w:r w:rsidRPr="003906F4">
              <w:t>SP-220653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90C720D"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D801E23" w14:textId="77777777" w:rsidR="00743C47" w:rsidRPr="003906F4" w:rsidRDefault="006F1045" w:rsidP="003906F4">
            <w:pPr>
              <w:pStyle w:val="TAL"/>
            </w:pPr>
            <w:r w:rsidRPr="003906F4">
              <w:t>Summary for Enhanced application layer support for V2X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0EE24" w14:textId="77777777" w:rsidR="00743C47" w:rsidRPr="003906F4" w:rsidRDefault="006F1045" w:rsidP="003906F4">
            <w:pPr>
              <w:pStyle w:val="TAL"/>
            </w:pPr>
            <w:r w:rsidRPr="003906F4">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DB94" w14:textId="77777777" w:rsidR="00743C47" w:rsidRPr="003906F4" w:rsidRDefault="006F1045" w:rsidP="003906F4">
            <w:pPr>
              <w:pStyle w:val="TAL"/>
            </w:pPr>
            <w:r w:rsidRPr="003906F4">
              <w:t>FS_eV2XAPP, eV2XAPP, eV2XAPP, eV2XAPP, eV2XAPP,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AA63" w14:textId="77777777" w:rsidR="00743C47" w:rsidRPr="003906F4" w:rsidRDefault="006F1045" w:rsidP="003906F4">
            <w:pPr>
              <w:pStyle w:val="TAL"/>
            </w:pPr>
            <w:r w:rsidRPr="003906F4">
              <w:t>Block Endorsed</w:t>
            </w:r>
          </w:p>
        </w:tc>
      </w:tr>
      <w:tr w:rsidR="00743C47" w:rsidRPr="003906F4" w14:paraId="09FF1E7B"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70D6EB5" w14:textId="77777777" w:rsidR="00743C47" w:rsidRPr="003906F4" w:rsidRDefault="006F1045" w:rsidP="003906F4">
            <w:pPr>
              <w:pStyle w:val="TAL"/>
            </w:pPr>
            <w:r w:rsidRPr="003906F4">
              <w:t>SP-220664</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95CFA29"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3EF5B9A8" w14:textId="77777777" w:rsidR="00743C47" w:rsidRPr="003906F4" w:rsidRDefault="006F1045" w:rsidP="003906F4">
            <w:pPr>
              <w:pStyle w:val="TAL"/>
            </w:pPr>
            <w:r w:rsidRPr="003906F4">
              <w:t>Summary for 5G Enhancement for UAVs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035CC" w14:textId="77777777" w:rsidR="00743C47" w:rsidRPr="003906F4" w:rsidRDefault="006F1045" w:rsidP="003906F4">
            <w:pPr>
              <w:pStyle w:val="TAL"/>
            </w:pPr>
            <w:r w:rsidRPr="003906F4">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CD628" w14:textId="77777777" w:rsidR="00743C47" w:rsidRPr="003906F4" w:rsidRDefault="006F1045" w:rsidP="003906F4">
            <w:pPr>
              <w:pStyle w:val="TAL"/>
            </w:pPr>
            <w:r w:rsidRPr="003906F4">
              <w:t>EAV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B0E4" w14:textId="77777777" w:rsidR="00743C47" w:rsidRPr="003906F4" w:rsidRDefault="006F1045" w:rsidP="003906F4">
            <w:pPr>
              <w:pStyle w:val="TAL"/>
            </w:pPr>
            <w:r w:rsidRPr="003906F4">
              <w:t>Block Endorsed</w:t>
            </w:r>
          </w:p>
        </w:tc>
      </w:tr>
      <w:tr w:rsidR="00743C47" w:rsidRPr="003906F4" w14:paraId="2C8D27FA"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410DB5" w14:textId="77777777" w:rsidR="00743C47" w:rsidRPr="003906F4" w:rsidRDefault="006F1045" w:rsidP="003906F4">
            <w:pPr>
              <w:pStyle w:val="TAL"/>
            </w:pPr>
            <w:r w:rsidRPr="003906F4">
              <w:t>SP-220682</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9B794FF"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2DBD5FA" w14:textId="77777777" w:rsidR="00743C47" w:rsidRPr="003906F4" w:rsidRDefault="006F1045" w:rsidP="003906F4">
            <w:pPr>
              <w:pStyle w:val="TAL"/>
            </w:pPr>
            <w:r w:rsidRPr="003906F4">
              <w:t>Summary of enh3MCPTT feature in Release 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C9B68" w14:textId="77777777" w:rsidR="00743C47" w:rsidRPr="003906F4" w:rsidRDefault="006F1045" w:rsidP="003906F4">
            <w:pPr>
              <w:pStyle w:val="TAL"/>
            </w:pPr>
            <w:r w:rsidRPr="003906F4">
              <w:t>Motorola Solutions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2B87A" w14:textId="77777777" w:rsidR="00743C47" w:rsidRPr="003906F4" w:rsidRDefault="006F1045" w:rsidP="003906F4">
            <w:pPr>
              <w:pStyle w:val="TAL"/>
            </w:pPr>
            <w:r w:rsidRPr="003906F4">
              <w:t>enh3MCPTT, enh3MCPTT-CT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C0D0B" w14:textId="77777777" w:rsidR="00743C47" w:rsidRPr="003906F4" w:rsidRDefault="006F1045" w:rsidP="003906F4">
            <w:pPr>
              <w:pStyle w:val="TAL"/>
            </w:pPr>
            <w:r w:rsidRPr="003906F4">
              <w:t>Revision of SP-220655. Block Endorsed</w:t>
            </w:r>
          </w:p>
        </w:tc>
      </w:tr>
      <w:tr w:rsidR="00743C47" w:rsidRPr="003906F4" w14:paraId="4E48E54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E437883" w14:textId="77777777" w:rsidR="00743C47" w:rsidRPr="003906F4" w:rsidRDefault="006F1045" w:rsidP="003906F4">
            <w:pPr>
              <w:pStyle w:val="TAL"/>
            </w:pPr>
            <w:r w:rsidRPr="003906F4">
              <w:t>SP-220683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D731980"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03A60A29" w14:textId="77777777" w:rsidR="00743C47" w:rsidRPr="003906F4" w:rsidRDefault="006F1045" w:rsidP="003906F4">
            <w:pPr>
              <w:pStyle w:val="TAL"/>
            </w:pPr>
            <w:r w:rsidRPr="003906F4">
              <w:t>Summary of MCSMI_CT feature in Release 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08563" w14:textId="77777777" w:rsidR="00743C47" w:rsidRPr="003906F4" w:rsidRDefault="006F1045" w:rsidP="003906F4">
            <w:pPr>
              <w:pStyle w:val="TAL"/>
            </w:pPr>
            <w:r w:rsidRPr="003906F4">
              <w:t>Motorola Solutions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9ED2D" w14:textId="77777777" w:rsidR="00743C47" w:rsidRPr="003906F4" w:rsidRDefault="006F1045" w:rsidP="003906F4">
            <w:pPr>
              <w:pStyle w:val="TAL"/>
            </w:pPr>
            <w:r w:rsidRPr="003906F4">
              <w:t>MCSMI_CT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9265" w14:textId="77777777" w:rsidR="00743C47" w:rsidRPr="003906F4" w:rsidRDefault="006F1045" w:rsidP="003906F4">
            <w:pPr>
              <w:pStyle w:val="TAL"/>
            </w:pPr>
            <w:r w:rsidRPr="003906F4">
              <w:t>Revision of SP-220656. Block Endorsed</w:t>
            </w:r>
          </w:p>
        </w:tc>
      </w:tr>
      <w:tr w:rsidR="00743C47" w:rsidRPr="003906F4" w14:paraId="1A082E99"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D901A7F" w14:textId="77777777" w:rsidR="00743C47" w:rsidRPr="003906F4" w:rsidRDefault="006F1045" w:rsidP="003906F4">
            <w:pPr>
              <w:pStyle w:val="TAL"/>
            </w:pPr>
            <w:r w:rsidRPr="003906F4">
              <w:t>SP-220695</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C556E33"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7471823A" w14:textId="77777777" w:rsidR="00743C47" w:rsidRPr="003906F4" w:rsidRDefault="006F1045" w:rsidP="003906F4">
            <w:pPr>
              <w:pStyle w:val="TAL"/>
            </w:pPr>
            <w:r w:rsidRPr="003906F4">
              <w:t>Summary for 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DD3E5" w14:textId="77777777" w:rsidR="00743C47" w:rsidRPr="003906F4" w:rsidRDefault="006F1045" w:rsidP="003906F4">
            <w:pPr>
              <w:pStyle w:val="TAL"/>
            </w:pPr>
            <w:r w:rsidRPr="003906F4">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6D686" w14:textId="77777777" w:rsidR="00743C47" w:rsidRPr="003906F4" w:rsidRDefault="006F1045" w:rsidP="003906F4">
            <w:pPr>
              <w:pStyle w:val="TAL"/>
            </w:pPr>
            <w:r w:rsidRPr="003906F4">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C6D1" w14:textId="77777777" w:rsidR="00743C47" w:rsidRPr="003906F4" w:rsidRDefault="006F1045" w:rsidP="003906F4">
            <w:pPr>
              <w:pStyle w:val="TAL"/>
            </w:pPr>
            <w:r w:rsidRPr="003906F4">
              <w:t>Revision of SP-220448. Block Endorsed</w:t>
            </w:r>
          </w:p>
        </w:tc>
      </w:tr>
      <w:tr w:rsidR="00743C47" w:rsidRPr="003906F4" w14:paraId="40A84F43"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6F061FF" w14:textId="77777777" w:rsidR="00743C47" w:rsidRPr="003906F4" w:rsidRDefault="006F1045" w:rsidP="003906F4">
            <w:pPr>
              <w:pStyle w:val="TAL"/>
            </w:pPr>
            <w:r w:rsidRPr="003906F4">
              <w:t>SP-220696</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EEC593E"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1C285EB1" w14:textId="77777777" w:rsidR="00743C47" w:rsidRPr="003906F4" w:rsidRDefault="006F1045" w:rsidP="003906F4">
            <w:pPr>
              <w:pStyle w:val="TAL"/>
            </w:pPr>
            <w:r w:rsidRPr="003906F4">
              <w:t xml:space="preserve">SA WG5 Rel-17 WID Summary for 5G </w:t>
            </w:r>
            <w:proofErr w:type="spellStart"/>
            <w:r w:rsidRPr="003906F4">
              <w:t>ProSe</w:t>
            </w:r>
            <w:proofErr w:type="spellEnd"/>
            <w:r w:rsidRPr="003906F4">
              <w:t xml:space="preserve"> Charging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5647F" w14:textId="77777777" w:rsidR="00743C47" w:rsidRPr="003906F4" w:rsidRDefault="006F1045" w:rsidP="003906F4">
            <w:pPr>
              <w:pStyle w:val="TAL"/>
            </w:pPr>
            <w:r w:rsidRPr="003906F4">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3ED1" w14:textId="77777777" w:rsidR="00743C47" w:rsidRPr="003906F4" w:rsidRDefault="006F1045" w:rsidP="003906F4">
            <w:pPr>
              <w:pStyle w:val="TAL"/>
            </w:pPr>
            <w:r w:rsidRPr="003906F4">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FBA3B" w14:textId="77777777" w:rsidR="00743C47" w:rsidRPr="003906F4" w:rsidRDefault="006F1045" w:rsidP="003906F4">
            <w:pPr>
              <w:pStyle w:val="TAL"/>
            </w:pPr>
            <w:r w:rsidRPr="003906F4">
              <w:t>Revision of SP-220628. Block Endorsed</w:t>
            </w:r>
          </w:p>
        </w:tc>
      </w:tr>
      <w:tr w:rsidR="00743C47" w:rsidRPr="003906F4" w14:paraId="574C5FD8" w14:textId="77777777" w:rsidTr="003906F4">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3F5916A" w14:textId="77777777" w:rsidR="00743C47" w:rsidRPr="003906F4" w:rsidRDefault="006F1045" w:rsidP="003906F4">
            <w:pPr>
              <w:pStyle w:val="TAL"/>
            </w:pPr>
            <w:r w:rsidRPr="003906F4">
              <w:t>SP-220697</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D83B57" w14:textId="77777777" w:rsidR="00743C47" w:rsidRPr="003906F4" w:rsidRDefault="006F1045" w:rsidP="003906F4">
            <w:pPr>
              <w:pStyle w:val="TAL"/>
            </w:pPr>
            <w:r w:rsidRPr="003906F4">
              <w:t>WI SUMMARY</w:t>
            </w:r>
          </w:p>
        </w:tc>
        <w:tc>
          <w:tcPr>
            <w:tcW w:w="4608" w:type="dxa"/>
            <w:tcBorders>
              <w:top w:val="outset" w:sz="6" w:space="0" w:color="000000"/>
              <w:left w:val="outset" w:sz="6" w:space="0" w:color="000000"/>
              <w:bottom w:val="outset" w:sz="6" w:space="0" w:color="000000"/>
              <w:right w:val="outset" w:sz="6" w:space="0" w:color="000000"/>
            </w:tcBorders>
            <w:shd w:val="clear" w:color="auto" w:fill="FFFFFF"/>
            <w:hideMark/>
          </w:tcPr>
          <w:p w14:paraId="58695C69" w14:textId="77777777" w:rsidR="00743C47" w:rsidRPr="003906F4" w:rsidRDefault="006F1045" w:rsidP="003906F4">
            <w:pPr>
              <w:pStyle w:val="TAL"/>
            </w:pPr>
            <w:proofErr w:type="spellStart"/>
            <w:r w:rsidRPr="003906F4">
              <w:t>WI_summary_Charging</w:t>
            </w:r>
            <w:proofErr w:type="spellEnd"/>
            <w:r w:rsidRPr="003906F4">
              <w:t xml:space="preserve"> aspects of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AFFE2" w14:textId="77777777" w:rsidR="00743C47" w:rsidRPr="003906F4" w:rsidRDefault="006F1045" w:rsidP="003906F4">
            <w:pPr>
              <w:pStyle w:val="TAL"/>
            </w:pPr>
            <w:r w:rsidRPr="003906F4">
              <w:t>China Mobile E-Commerce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775D8" w14:textId="77777777" w:rsidR="00743C47" w:rsidRPr="003906F4" w:rsidRDefault="006F1045" w:rsidP="003906F4">
            <w:pPr>
              <w:pStyle w:val="TAL"/>
            </w:pPr>
            <w:r w:rsidRPr="003906F4">
              <w:t>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092CB" w14:textId="77777777" w:rsidR="00743C47" w:rsidRPr="003906F4" w:rsidRDefault="006F1045" w:rsidP="003906F4">
            <w:pPr>
              <w:pStyle w:val="TAL"/>
            </w:pPr>
            <w:r w:rsidRPr="003906F4">
              <w:t>Revision of SP-220630. Block Endorsed</w:t>
            </w:r>
          </w:p>
        </w:tc>
      </w:tr>
    </w:tbl>
    <w:p w14:paraId="2805C31A" w14:textId="77777777" w:rsidR="00743C47" w:rsidRDefault="006F1045">
      <w:pPr>
        <w:rPr>
          <w:rFonts w:eastAsia="Times New Roman"/>
        </w:rPr>
      </w:pPr>
      <w:r>
        <w:rPr>
          <w:rFonts w:eastAsia="Times New Roman"/>
        </w:rPr>
        <w:br/>
        <w:t>48 Entries</w:t>
      </w:r>
    </w:p>
    <w:p w14:paraId="001A89ED" w14:textId="63FB8CC6" w:rsidR="00743C47" w:rsidRDefault="006F1045" w:rsidP="003906F4">
      <w:pPr>
        <w:pStyle w:val="Heading9"/>
        <w:rPr>
          <w:rFonts w:eastAsiaTheme="minorEastAsia"/>
        </w:rPr>
      </w:pPr>
      <w:r>
        <w:t>Annex</w:t>
      </w:r>
      <w:r w:rsidR="003906F4">
        <w:t xml:space="preserve"> </w:t>
      </w:r>
      <w:r>
        <w:t>H</w:t>
      </w:r>
      <w:r w:rsidR="003906F4">
        <w:tab/>
      </w:r>
      <w:r>
        <w:t>TSG SA Voting List after TSG SA#96</w:t>
      </w:r>
    </w:p>
    <w:p w14:paraId="1529F588" w14:textId="77777777" w:rsidR="006F1045" w:rsidRDefault="006F1045">
      <w:pPr>
        <w:pStyle w:val="NormalWeb"/>
      </w:pPr>
      <w:r>
        <w:rPr>
          <w:rFonts w:ascii="COLOR=" w:hAnsi="COLOR="/>
        </w:rPr>
        <w:t>See attached AnnexH_3gppVotingList_3GPP SA_export_20220611_060203.xlsx</w:t>
      </w:r>
    </w:p>
    <w:sectPr w:rsidR="006F1045" w:rsidSect="003906F4">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LOR=">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EB9"/>
    <w:rsid w:val="003906F4"/>
    <w:rsid w:val="006A2EB9"/>
    <w:rsid w:val="006F1045"/>
    <w:rsid w:val="00743C47"/>
    <w:rsid w:val="00991F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CBE9C"/>
  <w15:chartTrackingRefBased/>
  <w15:docId w15:val="{02006CBF-0C36-46A0-8DA1-43CA9400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A2EB9"/>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6A2EB9"/>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6A2EB9"/>
    <w:pPr>
      <w:ind w:left="851" w:hanging="851"/>
      <w:outlineLvl w:val="1"/>
    </w:pPr>
  </w:style>
  <w:style w:type="paragraph" w:styleId="Heading3">
    <w:name w:val="heading 3"/>
    <w:basedOn w:val="Heading2"/>
    <w:next w:val="Normal"/>
    <w:link w:val="Heading3Char"/>
    <w:qFormat/>
    <w:rsid w:val="006A2EB9"/>
    <w:pPr>
      <w:ind w:left="1134" w:hanging="1134"/>
      <w:outlineLvl w:val="2"/>
    </w:pPr>
  </w:style>
  <w:style w:type="paragraph" w:styleId="Heading4">
    <w:name w:val="heading 4"/>
    <w:basedOn w:val="Heading2"/>
    <w:next w:val="Normal"/>
    <w:link w:val="Heading4Char"/>
    <w:qFormat/>
    <w:rsid w:val="006A2EB9"/>
    <w:pPr>
      <w:ind w:left="1418" w:hanging="1418"/>
      <w:outlineLvl w:val="3"/>
    </w:pPr>
  </w:style>
  <w:style w:type="paragraph" w:styleId="Heading5">
    <w:name w:val="heading 5"/>
    <w:basedOn w:val="Heading2"/>
    <w:next w:val="Normal"/>
    <w:link w:val="Heading5Char"/>
    <w:qFormat/>
    <w:rsid w:val="006A2EB9"/>
    <w:pPr>
      <w:ind w:left="1701" w:hanging="1701"/>
      <w:outlineLvl w:val="4"/>
    </w:pPr>
  </w:style>
  <w:style w:type="paragraph" w:styleId="Heading8">
    <w:name w:val="heading 8"/>
    <w:basedOn w:val="Heading1"/>
    <w:next w:val="Normal"/>
    <w:link w:val="Heading8Char"/>
    <w:qFormat/>
    <w:rsid w:val="006A2EB9"/>
    <w:pPr>
      <w:ind w:left="2977" w:hanging="2977"/>
      <w:outlineLvl w:val="7"/>
    </w:pPr>
  </w:style>
  <w:style w:type="paragraph" w:styleId="Heading9">
    <w:name w:val="heading 9"/>
    <w:basedOn w:val="Heading1"/>
    <w:next w:val="Normal"/>
    <w:link w:val="Heading9Char"/>
    <w:qFormat/>
    <w:rsid w:val="006A2EB9"/>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rsid w:val="006A2EB9"/>
    <w:rPr>
      <w:rFonts w:ascii="Arial" w:hAnsi="Arial"/>
      <w:b/>
      <w:lang w:eastAsia="en-US"/>
    </w:rPr>
  </w:style>
  <w:style w:type="character" w:customStyle="1" w:styleId="Heading2Char">
    <w:name w:val="Heading 2 Char"/>
    <w:basedOn w:val="DefaultParagraphFont"/>
    <w:link w:val="Heading2"/>
    <w:rsid w:val="006A2EB9"/>
    <w:rPr>
      <w:rFonts w:ascii="Arial" w:hAnsi="Arial"/>
      <w:b/>
      <w:lang w:eastAsia="en-US"/>
    </w:rPr>
  </w:style>
  <w:style w:type="character" w:customStyle="1" w:styleId="Heading3Char">
    <w:name w:val="Heading 3 Char"/>
    <w:basedOn w:val="DefaultParagraphFont"/>
    <w:link w:val="Heading3"/>
    <w:rsid w:val="006A2EB9"/>
    <w:rPr>
      <w:rFonts w:ascii="Arial" w:hAnsi="Arial"/>
      <w:b/>
      <w:lang w:eastAsia="en-US"/>
    </w:rPr>
  </w:style>
  <w:style w:type="character" w:customStyle="1" w:styleId="Heading4Char">
    <w:name w:val="Heading 4 Char"/>
    <w:basedOn w:val="DefaultParagraphFont"/>
    <w:link w:val="Heading4"/>
    <w:rsid w:val="006A2EB9"/>
    <w:rPr>
      <w:rFonts w:ascii="Arial" w:hAnsi="Arial"/>
      <w:b/>
      <w:lang w:eastAsia="en-US"/>
    </w:rPr>
  </w:style>
  <w:style w:type="character" w:customStyle="1" w:styleId="Heading5Char">
    <w:name w:val="Heading 5 Char"/>
    <w:basedOn w:val="DefaultParagraphFont"/>
    <w:link w:val="Heading5"/>
    <w:rsid w:val="006A2EB9"/>
    <w:rPr>
      <w:rFonts w:ascii="Arial" w:hAnsi="Arial"/>
      <w:b/>
      <w:lang w:eastAsia="en-US"/>
    </w:rPr>
  </w:style>
  <w:style w:type="character" w:customStyle="1" w:styleId="Heading8Char">
    <w:name w:val="Heading 8 Char"/>
    <w:basedOn w:val="DefaultParagraphFont"/>
    <w:link w:val="Heading8"/>
    <w:rsid w:val="006A2EB9"/>
    <w:rPr>
      <w:rFonts w:ascii="Arial" w:hAnsi="Arial"/>
      <w:b/>
      <w:lang w:eastAsia="en-US"/>
    </w:rPr>
  </w:style>
  <w:style w:type="character" w:customStyle="1" w:styleId="Heading9Char">
    <w:name w:val="Heading 9 Char"/>
    <w:basedOn w:val="DefaultParagraphFont"/>
    <w:link w:val="Heading9"/>
    <w:rsid w:val="006A2EB9"/>
    <w:rPr>
      <w:rFonts w:ascii="Arial" w:hAnsi="Arial"/>
      <w:b/>
      <w:lang w:eastAsia="en-US"/>
    </w:rPr>
  </w:style>
  <w:style w:type="paragraph" w:customStyle="1" w:styleId="B1">
    <w:name w:val="B1"/>
    <w:basedOn w:val="Normal"/>
    <w:rsid w:val="006A2EB9"/>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6A2EB9"/>
    <w:pPr>
      <w:ind w:left="1134"/>
    </w:pPr>
  </w:style>
  <w:style w:type="paragraph" w:customStyle="1" w:styleId="B3">
    <w:name w:val="B3"/>
    <w:basedOn w:val="B1"/>
    <w:rsid w:val="006A2EB9"/>
    <w:pPr>
      <w:ind w:left="1701"/>
    </w:pPr>
  </w:style>
  <w:style w:type="paragraph" w:customStyle="1" w:styleId="B4">
    <w:name w:val="B4"/>
    <w:basedOn w:val="B1"/>
    <w:rsid w:val="006A2EB9"/>
    <w:pPr>
      <w:ind w:left="2268"/>
    </w:pPr>
  </w:style>
  <w:style w:type="paragraph" w:customStyle="1" w:styleId="B5">
    <w:name w:val="B5"/>
    <w:basedOn w:val="B1"/>
    <w:rsid w:val="006A2EB9"/>
    <w:pPr>
      <w:ind w:left="2835"/>
    </w:pPr>
  </w:style>
  <w:style w:type="paragraph" w:customStyle="1" w:styleId="EQ">
    <w:name w:val="EQ"/>
    <w:basedOn w:val="Normal"/>
    <w:next w:val="Normal"/>
    <w:rsid w:val="006A2EB9"/>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6A2EB9"/>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6A2EB9"/>
    <w:pPr>
      <w:spacing w:after="0"/>
    </w:pPr>
  </w:style>
  <w:style w:type="paragraph" w:customStyle="1" w:styleId="FP">
    <w:name w:val="FP"/>
    <w:basedOn w:val="Normal"/>
    <w:rsid w:val="006A2EB9"/>
    <w:pPr>
      <w:spacing w:after="0"/>
    </w:pPr>
  </w:style>
  <w:style w:type="paragraph" w:customStyle="1" w:styleId="H6">
    <w:name w:val="H6"/>
    <w:basedOn w:val="Heading5"/>
    <w:next w:val="Normal"/>
    <w:rsid w:val="006A2EB9"/>
    <w:pPr>
      <w:ind w:left="1985" w:hanging="1985"/>
      <w:outlineLvl w:val="9"/>
    </w:pPr>
  </w:style>
  <w:style w:type="paragraph" w:customStyle="1" w:styleId="HE">
    <w:name w:val="HE"/>
    <w:basedOn w:val="Normal"/>
    <w:rsid w:val="006A2EB9"/>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6A2EB9"/>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6A2EB9"/>
    <w:rPr>
      <w:rFonts w:ascii="Arial" w:hAnsi="Arial"/>
      <w:lang w:eastAsia="en-US"/>
    </w:rPr>
  </w:style>
  <w:style w:type="paragraph" w:customStyle="1" w:styleId="HO">
    <w:name w:val="HO"/>
    <w:basedOn w:val="Normal"/>
    <w:rsid w:val="006A2EB9"/>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6A2EB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6A2EB9"/>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6A2EB9"/>
    <w:rPr>
      <w:sz w:val="18"/>
    </w:rPr>
  </w:style>
  <w:style w:type="paragraph" w:customStyle="1" w:styleId="NW">
    <w:name w:val="NW"/>
    <w:basedOn w:val="NO"/>
    <w:rsid w:val="006A2EB9"/>
    <w:pPr>
      <w:spacing w:after="0"/>
    </w:pPr>
  </w:style>
  <w:style w:type="paragraph" w:customStyle="1" w:styleId="PL">
    <w:name w:val="PL"/>
    <w:rsid w:val="006A2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6A2EB9"/>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6A2EB9"/>
    <w:pPr>
      <w:tabs>
        <w:tab w:val="clear" w:pos="284"/>
        <w:tab w:val="clear" w:pos="567"/>
      </w:tabs>
      <w:jc w:val="center"/>
    </w:pPr>
  </w:style>
  <w:style w:type="paragraph" w:customStyle="1" w:styleId="TAH">
    <w:name w:val="TAH"/>
    <w:basedOn w:val="TAC"/>
    <w:rsid w:val="006A2EB9"/>
    <w:rPr>
      <w:b/>
    </w:rPr>
  </w:style>
  <w:style w:type="paragraph" w:customStyle="1" w:styleId="TAL">
    <w:name w:val="TAL"/>
    <w:basedOn w:val="Normal"/>
    <w:rsid w:val="006A2EB9"/>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6A2EB9"/>
    <w:pPr>
      <w:tabs>
        <w:tab w:val="clear" w:pos="284"/>
        <w:tab w:val="clear" w:pos="567"/>
      </w:tabs>
      <w:ind w:left="851" w:hanging="851"/>
    </w:pPr>
  </w:style>
  <w:style w:type="paragraph" w:customStyle="1" w:styleId="TAR">
    <w:name w:val="TAR"/>
    <w:basedOn w:val="TAL"/>
    <w:rsid w:val="006A2EB9"/>
    <w:pPr>
      <w:tabs>
        <w:tab w:val="clear" w:pos="284"/>
        <w:tab w:val="clear" w:pos="567"/>
      </w:tabs>
      <w:jc w:val="right"/>
    </w:pPr>
  </w:style>
  <w:style w:type="paragraph" w:customStyle="1" w:styleId="TF">
    <w:name w:val="TF"/>
    <w:basedOn w:val="TH"/>
    <w:rsid w:val="006A2EB9"/>
    <w:pPr>
      <w:keepNext w:val="0"/>
      <w:spacing w:before="0" w:after="240"/>
    </w:pPr>
  </w:style>
  <w:style w:type="paragraph" w:customStyle="1" w:styleId="TH">
    <w:name w:val="TH"/>
    <w:basedOn w:val="Normal"/>
    <w:rsid w:val="006A2EB9"/>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6A2E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6A2EB9"/>
    <w:pPr>
      <w:keepNext w:val="0"/>
      <w:spacing w:before="0"/>
      <w:ind w:left="851"/>
    </w:pPr>
    <w:rPr>
      <w:sz w:val="20"/>
    </w:rPr>
  </w:style>
  <w:style w:type="paragraph" w:styleId="TOC3">
    <w:name w:val="toc 3"/>
    <w:basedOn w:val="TOC2"/>
    <w:semiHidden/>
    <w:rsid w:val="006A2EB9"/>
    <w:pPr>
      <w:ind w:left="1418" w:hanging="851"/>
    </w:pPr>
  </w:style>
  <w:style w:type="paragraph" w:styleId="TOC4">
    <w:name w:val="toc 4"/>
    <w:basedOn w:val="TOC3"/>
    <w:semiHidden/>
    <w:rsid w:val="006A2EB9"/>
    <w:pPr>
      <w:ind w:left="1985" w:hanging="1134"/>
    </w:pPr>
  </w:style>
  <w:style w:type="paragraph" w:styleId="TOC5">
    <w:name w:val="toc 5"/>
    <w:basedOn w:val="TOC4"/>
    <w:semiHidden/>
    <w:rsid w:val="006A2EB9"/>
    <w:pPr>
      <w:ind w:left="2552"/>
    </w:pPr>
  </w:style>
  <w:style w:type="paragraph" w:styleId="TOC6">
    <w:name w:val="toc 6"/>
    <w:basedOn w:val="TOC5"/>
    <w:next w:val="Normal"/>
    <w:semiHidden/>
    <w:rsid w:val="006A2EB9"/>
    <w:pPr>
      <w:ind w:left="1985" w:hanging="1985"/>
    </w:pPr>
  </w:style>
  <w:style w:type="paragraph" w:styleId="TOC7">
    <w:name w:val="toc 7"/>
    <w:basedOn w:val="TOC6"/>
    <w:next w:val="Normal"/>
    <w:semiHidden/>
    <w:rsid w:val="006A2EB9"/>
    <w:pPr>
      <w:ind w:left="2268" w:hanging="2268"/>
    </w:pPr>
  </w:style>
  <w:style w:type="paragraph" w:styleId="TOC8">
    <w:name w:val="toc 8"/>
    <w:basedOn w:val="TOC1"/>
    <w:semiHidden/>
    <w:rsid w:val="006A2EB9"/>
    <w:pPr>
      <w:spacing w:before="180"/>
      <w:ind w:left="2693" w:hanging="2693"/>
    </w:pPr>
    <w:rPr>
      <w:b/>
    </w:rPr>
  </w:style>
  <w:style w:type="paragraph" w:styleId="TOC9">
    <w:name w:val="toc 9"/>
    <w:basedOn w:val="TOC8"/>
    <w:semiHidden/>
    <w:rsid w:val="006A2EB9"/>
    <w:pPr>
      <w:ind w:left="1418" w:hanging="1418"/>
    </w:pPr>
  </w:style>
  <w:style w:type="paragraph" w:customStyle="1" w:styleId="TT">
    <w:name w:val="TT"/>
    <w:basedOn w:val="Normal"/>
    <w:next w:val="Normal"/>
    <w:rsid w:val="006A2EB9"/>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6A2E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A2EB9"/>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6A2EB9"/>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6A2EB9"/>
    <w:rPr>
      <w:rFonts w:cs="Times New Roman"/>
      <w:kern w:val="0"/>
      <w:szCs w:val="20"/>
    </w:rPr>
  </w:style>
  <w:style w:type="paragraph" w:customStyle="1" w:styleId="ZK">
    <w:name w:val="ZK"/>
    <w:rsid w:val="006A2EB9"/>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6A2EB9"/>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6A2EB9"/>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6A2EB9"/>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6A2EB9"/>
    <w:pPr>
      <w:keepNext/>
      <w:keepLines/>
      <w:pBdr>
        <w:top w:val="single" w:sz="4" w:space="1" w:color="auto"/>
      </w:pBdr>
    </w:pPr>
  </w:style>
  <w:style w:type="paragraph" w:customStyle="1" w:styleId="Disc">
    <w:name w:val="Disc"/>
    <w:basedOn w:val="Normal"/>
    <w:next w:val="Normal"/>
    <w:rsid w:val="006A2EB9"/>
    <w:pPr>
      <w:keepNext/>
      <w:keepLines/>
      <w:tabs>
        <w:tab w:val="clear" w:pos="567"/>
        <w:tab w:val="clear" w:pos="851"/>
        <w:tab w:val="clear" w:pos="1134"/>
        <w:tab w:val="clear" w:pos="1418"/>
        <w:tab w:val="clear" w:pos="1701"/>
      </w:tabs>
    </w:pPr>
    <w:rPr>
      <w:b/>
    </w:rPr>
  </w:style>
  <w:style w:type="table" w:styleId="TableGrid">
    <w:name w:val="Table Grid"/>
    <w:basedOn w:val="TableNormal"/>
    <w:rsid w:val="006A2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6A2EB9"/>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82</Pages>
  <Words>24526</Words>
  <Characters>139802</Characters>
  <Application>Microsoft Office Word</Application>
  <DocSecurity>0</DocSecurity>
  <Lines>1165</Lines>
  <Paragraphs>327</Paragraphs>
  <ScaleCrop>false</ScaleCrop>
  <HeadingPairs>
    <vt:vector size="2" baseType="variant">
      <vt:variant>
        <vt:lpstr>Title</vt:lpstr>
      </vt:variant>
      <vt:variant>
        <vt:i4>1</vt:i4>
      </vt:variant>
    </vt:vector>
  </HeadingPairs>
  <TitlesOfParts>
    <vt:vector size="1" baseType="lpstr">
      <vt:lpstr>Report Annexes</vt:lpstr>
    </vt:vector>
  </TitlesOfParts>
  <Company/>
  <LinksUpToDate>false</LinksUpToDate>
  <CharactersWithSpaces>164001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Annexes</dc:title>
  <dc:subject/>
  <dc:creator>24.554_CR0021R1_(Rel-17)_5G_ProSe</dc:creator>
  <cp:keywords/>
  <dc:description/>
  <cp:lastModifiedBy>24.554_CR0081R1_(Rel-17)_5G_ProSe</cp:lastModifiedBy>
  <cp:revision>2</cp:revision>
  <dcterms:created xsi:type="dcterms:W3CDTF">2022-06-14T05:40:00Z</dcterms:created>
  <dcterms:modified xsi:type="dcterms:W3CDTF">2022-06-14T05:40:00Z</dcterms:modified>
</cp:coreProperties>
</file>